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241f" w14:paraId="d10241f" w:rsidRDefault="00CE1034" w:rsidP="00597F65" w:rsidR="00597F65" w:rsidRPr="00F24C88">
      <w:pPr>
        <w:jc w:val="right"/>
        <w15:collapsed w:val="false"/>
      </w:pPr>
      <w:bookmarkStart w:name="_GoBack" w:id="0"/>
      <w:bookmarkEnd w:id="0"/>
      <w:r w:rsidRPr="00CE1034">
        <w:t>6 St-</w:t>
      </w:r>
      <w:r w:rsidR="00DD2D02">
        <w:t>1</w:t>
      </w:r>
      <w:r w:rsidR="00747F9A">
        <w:t>702/17-8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>u stečajnom postupku predlagatelja</w:t>
      </w:r>
      <w:r w:rsidR="00ED1265">
        <w:rPr>
          <w:color w:val="000000"/>
        </w:rPr>
        <w:t xml:space="preserve">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 xml:space="preserve">ija, OIB: 85821130368 RC </w:t>
      </w:r>
      <w:r w:rsidR="001E6270">
        <w:rPr>
          <w:color w:val="000000"/>
        </w:rPr>
        <w:t>Zagreb</w:t>
      </w:r>
      <w:r w:rsidR="00E17C17">
        <w:rPr>
          <w:color w:val="000000"/>
        </w:rPr>
        <w:t>,</w:t>
      </w:r>
      <w:r w:rsidR="002329C4" w:rsidRPr="00F24C88">
        <w:rPr>
          <w:color w:val="000000"/>
        </w:rPr>
        <w:t xml:space="preserve"> </w:t>
      </w:r>
      <w:r w:rsidR="001E6270">
        <w:rPr>
          <w:color w:val="000000"/>
        </w:rPr>
        <w:t xml:space="preserve">Podružnica Zagreb,  Trg Svibanjskih žrtava 1995. 1, Zagreb,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747F9A">
        <w:t>AUTENTICA TRGOVINA društvo s ograničenom odgovornošću za trgovinu i usluge Zagreb, Vlaška 113, MBS: 080865662, OIB: 80177418504</w:t>
      </w:r>
      <w:r w:rsidR="00555D95" w:rsidRPr="00F24C88">
        <w:t xml:space="preserve">, </w:t>
      </w:r>
      <w:r w:rsidR="00B00E84" w:rsidRPr="00F24C88">
        <w:t>d</w:t>
      </w:r>
      <w:r w:rsidR="00CE1034">
        <w:t xml:space="preserve">ana </w:t>
      </w:r>
      <w:r w:rsidR="00E31438">
        <w:t>1</w:t>
      </w:r>
      <w:r w:rsidR="000708AF">
        <w:t>1</w:t>
      </w:r>
      <w:r w:rsidR="00CE1034">
        <w:t>. s</w:t>
      </w:r>
      <w:r w:rsidR="00F6672B">
        <w:t>iječnja</w:t>
      </w:r>
      <w:r w:rsidR="004A3239" w:rsidRPr="00F24C88">
        <w:t xml:space="preserve"> 201</w:t>
      </w:r>
      <w:r w:rsidR="00F6672B">
        <w:t>8</w:t>
      </w:r>
      <w:r w:rsidR="004A3239" w:rsidRPr="00F24C88">
        <w:t>.g.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747F9A">
        <w:t>AUTENTICA TRGOVINA društvo s ograničenom odgovornošću za trgovinu i usluge Zagreb, Vlaška 113, MBS: 080865662, OIB: 80177418504</w:t>
      </w:r>
      <w:r w:rsidR="004A3239" w:rsidRPr="00F24C88">
        <w:t>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0708AF">
        <w:t>2</w:t>
      </w:r>
      <w:r w:rsidR="00747F9A">
        <w:t>8</w:t>
      </w:r>
      <w:r w:rsidR="00E31438">
        <w:t xml:space="preserve">. </w:t>
      </w:r>
      <w:r w:rsidR="000708AF">
        <w:t>veljače</w:t>
      </w:r>
      <w:r w:rsidR="00E31438">
        <w:t xml:space="preserve"> 2018. u 1</w:t>
      </w:r>
      <w:r w:rsidR="00747F9A">
        <w:t>0</w:t>
      </w:r>
      <w:r w:rsidR="000708AF">
        <w:t>:</w:t>
      </w:r>
      <w:r w:rsidR="00747F9A">
        <w:t>3</w:t>
      </w:r>
      <w:r w:rsidR="000708AF">
        <w:t>0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CE1034">
        <w:t>36</w:t>
      </w:r>
      <w:r w:rsidRPr="00F24C88">
        <w:t>/II, na koje se pozivaju sve zainteresirane stranke dostavom ovog rješenja.</w:t>
      </w:r>
    </w:p>
    <w:p w:rsidRDefault="004B741D" w:rsidP="00615950" w:rsidR="006C2276" w:rsidRPr="00053C31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F6672B">
        <w:rPr>
          <w:sz w:val="22"/>
          <w:szCs w:val="22"/>
        </w:rPr>
        <w:t>Snježana Sudarević</w:t>
      </w:r>
      <w:r w:rsidR="00E31438">
        <w:rPr>
          <w:sz w:val="22"/>
          <w:szCs w:val="22"/>
        </w:rPr>
        <w:t xml:space="preserve">, </w:t>
      </w:r>
      <w:r w:rsidR="00E31438" w:rsidRPr="00E31438">
        <w:t xml:space="preserve">Osijek, </w:t>
      </w:r>
      <w:r w:rsidR="00F6672B">
        <w:t xml:space="preserve">Kardinala Alojzija Stepinca 35, </w:t>
      </w:r>
      <w:r w:rsidR="00E31438" w:rsidRPr="00E31438">
        <w:t xml:space="preserve">OIB: </w:t>
      </w:r>
      <w:r w:rsidR="00F6672B">
        <w:t>83030278680</w:t>
      </w:r>
      <w:r w:rsidR="00053C31" w:rsidRPr="00053C31">
        <w:rPr>
          <w:sz w:val="22"/>
          <w:szCs w:val="22"/>
        </w:rPr>
        <w:t>.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747F9A" w:rsidR="00CE1034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 xml:space="preserve">RC </w:t>
      </w:r>
      <w:r w:rsidR="001E6270">
        <w:rPr>
          <w:color w:val="000000"/>
        </w:rPr>
        <w:t>Zagreb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1E6270">
        <w:t>9</w:t>
      </w:r>
      <w:r w:rsidR="00E31438">
        <w:t xml:space="preserve">. </w:t>
      </w:r>
      <w:r w:rsidR="001E6270">
        <w:t>ožujka</w:t>
      </w:r>
      <w:r w:rsidR="00501209" w:rsidRPr="00F24C88">
        <w:t xml:space="preserve"> 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 xml:space="preserve">otvaranje  stečajnog postupka nad dužnikom </w:t>
      </w:r>
      <w:r w:rsidR="00747F9A">
        <w:t>AUTENTICA TRGOVINA društvo s ograničenom odgovornošću za trgovinu i usluge Zagreb, Vlaška 113, MBS: 080865662, OIB: 80177418504</w:t>
      </w:r>
      <w:r w:rsidR="00E17C17" w:rsidRPr="00F24C88">
        <w:t>.</w:t>
      </w:r>
    </w:p>
    <w:p w:rsidRDefault="00CE1034" w:rsidP="00006672" w:rsidR="00006672" w:rsidRPr="00F24C88">
      <w:pPr>
        <w:jc w:val="right"/>
      </w:pPr>
      <w:r w:rsidRPr="00CE1034">
        <w:lastRenderedPageBreak/>
        <w:t>6 St-</w:t>
      </w:r>
      <w:r w:rsidR="00DD2D02">
        <w:t>1</w:t>
      </w:r>
      <w:r w:rsidR="00747F9A">
        <w:t>702</w:t>
      </w:r>
      <w:r w:rsidR="00DC5D9F">
        <w:t>/</w:t>
      </w:r>
      <w:r>
        <w:t>17-</w:t>
      </w:r>
      <w:r w:rsidR="00747F9A">
        <w:t>8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1E6270">
        <w:t>7</w:t>
      </w:r>
      <w:r w:rsidR="004B644A">
        <w:t xml:space="preserve">. </w:t>
      </w:r>
      <w:r w:rsidR="001E6270">
        <w:t>ožujka</w:t>
      </w:r>
      <w:r w:rsidR="002329C4" w:rsidRPr="00F24C88">
        <w:t xml:space="preserve">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="00947433">
        <w:t>g.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1E6270">
        <w:t>23</w:t>
      </w:r>
      <w:r w:rsidR="000708AF">
        <w:t>.</w:t>
      </w:r>
      <w:r w:rsidR="001E6270">
        <w:t>259,99</w:t>
      </w:r>
      <w:r w:rsidR="002329C4" w:rsidRPr="00F24C88">
        <w:t xml:space="preserve">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2B0C57">
        <w:t>Snježana Sudarević</w:t>
      </w:r>
      <w:r w:rsidR="00053C31" w:rsidRPr="00053C31">
        <w:rPr>
          <w:sz w:val="22"/>
          <w:szCs w:val="22"/>
        </w:rPr>
        <w:t xml:space="preserve"> iz Osijeka</w:t>
      </w:r>
      <w:r w:rsidR="002329C4" w:rsidRPr="00053C31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0708AF">
        <w:t>11</w:t>
      </w:r>
      <w:r w:rsidR="00947433">
        <w:t>. s</w:t>
      </w:r>
      <w:r w:rsidR="00DC5D9F">
        <w:t>iječnja</w:t>
      </w:r>
      <w:r w:rsidR="002329C4" w:rsidRPr="00F24C88">
        <w:t xml:space="preserve"> </w:t>
      </w:r>
      <w:r w:rsidR="005868BA" w:rsidRPr="00F24C88">
        <w:t>201</w:t>
      </w:r>
      <w:r w:rsidR="00DC5D9F">
        <w:t>8</w:t>
      </w:r>
      <w:r w:rsidR="005868BA" w:rsidRPr="00F24C88">
        <w:t>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DC5D9F" w:rsidP="00BF1A83" w:rsidR="007242CD" w:rsidRPr="00F24C88">
      <w:pPr>
        <w:pStyle w:val="Tijeloteksta"/>
        <w:jc w:val="left"/>
      </w:pPr>
      <w:r>
        <w:t>Maja Videnović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</w:p>
    <w:p w:rsidRDefault="005868BA" w:rsidP="00053C31" w:rsidR="002D5985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D23886">
        <w:t xml:space="preserve"> </w:t>
      </w:r>
      <w:r w:rsidR="000708AF">
        <w:t>2</w:t>
      </w:r>
      <w:r w:rsidR="00747F9A">
        <w:t>8</w:t>
      </w:r>
      <w:r w:rsidR="00DC5D9F">
        <w:t>/</w:t>
      </w:r>
      <w:r w:rsidR="000708AF">
        <w:t>2</w:t>
      </w:r>
    </w:p>
    <w:p w:rsidRDefault="002D5985" w:rsidR="002D5985"/>
    <w:p w:rsidRDefault="002D5985" w:rsidR="002D5985"/>
    <w:p w:rsidRDefault="002D5985" w:rsidR="002D5985"/>
    <w:p w:rsidRDefault="00965A37" w:rsidR="00965A37"/>
    <w:sectPr w:rsidSect="00DC5D9F"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81" w:rsidR="002B4E81">
      <w:r>
        <w:separator/>
      </w:r>
    </w:p>
  </w:endnote>
  <w:endnote w:id="0" w:type="continuationSeparator">
    <w:p w:rsidRDefault="002B4E81" w:rsidR="002B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81" w:rsidR="002B4E81">
      <w:r>
        <w:separator/>
      </w:r>
    </w:p>
  </w:footnote>
  <w:footnote w:id="0" w:type="continuationSeparator">
    <w:p w:rsidRDefault="002B4E81" w:rsidR="002B4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5A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53C31"/>
    <w:rsid w:val="000708AF"/>
    <w:rsid w:val="00070D0F"/>
    <w:rsid w:val="00094230"/>
    <w:rsid w:val="000C20F1"/>
    <w:rsid w:val="000C54A8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6270"/>
    <w:rsid w:val="001E75FC"/>
    <w:rsid w:val="002142C7"/>
    <w:rsid w:val="00214478"/>
    <w:rsid w:val="00223C8E"/>
    <w:rsid w:val="002329C4"/>
    <w:rsid w:val="00262A2D"/>
    <w:rsid w:val="00290B77"/>
    <w:rsid w:val="00291B9C"/>
    <w:rsid w:val="002B0C57"/>
    <w:rsid w:val="002B4E81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3239"/>
    <w:rsid w:val="004B644A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47F9A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0DDB"/>
    <w:rsid w:val="00926DED"/>
    <w:rsid w:val="00935547"/>
    <w:rsid w:val="00947433"/>
    <w:rsid w:val="009505E8"/>
    <w:rsid w:val="00955800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A72"/>
    <w:rsid w:val="00A7617B"/>
    <w:rsid w:val="00A87884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E1034"/>
    <w:rsid w:val="00CF4431"/>
    <w:rsid w:val="00CF53A8"/>
    <w:rsid w:val="00D178DC"/>
    <w:rsid w:val="00D17D1D"/>
    <w:rsid w:val="00D23886"/>
    <w:rsid w:val="00D47883"/>
    <w:rsid w:val="00D64559"/>
    <w:rsid w:val="00D73015"/>
    <w:rsid w:val="00D85A5F"/>
    <w:rsid w:val="00D86163"/>
    <w:rsid w:val="00DC5D9F"/>
    <w:rsid w:val="00DC7BF5"/>
    <w:rsid w:val="00DD2D02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31438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1265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C88"/>
    <w:rsid w:val="00F618C3"/>
    <w:rsid w:val="00F61B56"/>
    <w:rsid w:val="00F62A05"/>
    <w:rsid w:val="00F6672B"/>
    <w:rsid w:val="00F76EF7"/>
    <w:rsid w:val="00F80660"/>
    <w:rsid w:val="00F8686C"/>
    <w:rsid w:val="00FD13BF"/>
    <w:rsid w:val="00FE5AD7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5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A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5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A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St-1702/2017</izvorni_sadrzaj>
    <derivirana_varijabla naziv="DomainObject.Predmet.OznakaBroj_1">St-1702/2017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AUTENTICA TRGOVINA društvo s ograničenom odgovornošću za trgovinu i usluge</izvorni_sadrzaj>
    <derivirana_varijabla naziv="DomainObject.Predmet.ProtustrankaFormated_1">  AUTENTICA TRGOVINA društvo s ograničenom odgovornošću za trgovinu i usluge</derivirana_varijabla>
  </DomainObject.Predmet.ProtustrankaFormated>
  <DomainObject.Predmet.ProtustrankaFormatedOIB>
    <izvorni_sadrzaj>  AUTENTICA TRGOVINA društvo s ograničenom odgovornošću za trgovinu i usluge, OIB 80177418504</izvorni_sadrzaj>
    <derivirana_varijabla naziv="DomainObject.Predmet.ProtustrankaFormatedOIB_1">  AUTENTICA TRGOVINA društvo s ograničenom odgovornošću za trgovinu i usluge, OIB 80177418504</derivirana_varijabla>
  </DomainObject.Predmet.ProtustrankaFormatedOIB>
  <DomainObject.Predmet.ProtustrankaFormatedWithAdress>
    <izvorni_sadrzaj> AUTENTICA TRGOVINA društvo s ograničenom odgovornošću za trgovinu i usluge, Vlaška 113 , 10000 Zagreb</izvorni_sadrzaj>
    <derivirana_varijabla naziv="DomainObject.Predmet.ProtustrankaFormatedWithAdress_1"> AUTENTICA TRGOVINA društvo s ograničenom odgovornošću za trgovinu i usluge, Vlaška 113 , 10000 Zagreb</derivirana_varijabla>
  </DomainObject.Predmet.ProtustrankaFormatedWithAdress>
  <DomainObject.Predmet.ProtustrankaFormatedWithAdressOIB>
    <izvorni_sadrzaj> AUTENTICA TRGOVINA društvo s ograničenom odgovornošću za trgovinu i usluge, OIB 80177418504, Vlaška 113 , 10000 Zagreb</izvorni_sadrzaj>
    <derivirana_varijabla naziv="DomainObject.Predmet.ProtustrankaFormatedWithAdressOIB_1"> AUTENTICA TRGOVINA društvo s ograničenom odgovornošću za trgovinu i usluge, OIB 80177418504, Vlaška 113 , 10000 Zagreb</derivirana_varijabla>
  </DomainObject.Predmet.ProtustrankaFormatedWithAdressOIB>
  <DomainObject.Predmet.ProtustrankaWithAdress>
    <izvorni_sadrzaj>AUTENTICA TRGOVINA društvo s ograničenom odgovornošću za trgovinu i usluge Vlaška 113 , 10000 Zagreb</izvorni_sadrzaj>
    <derivirana_varijabla naziv="DomainObject.Predmet.ProtustrankaWithAdress_1">AUTENTICA TRGOVINA društvo s ograničenom odgovornošću za trgovinu i usluge Vlaška 113 , 10000 Zagreb</derivirana_varijabla>
  </DomainObject.Predmet.ProtustrankaWithAdress>
  <DomainObject.Predmet.ProtustrankaWithAdressOIB>
    <izvorni_sadrzaj>AUTENTICA TRGOVINA društvo s ograničenom odgovornošću za trgovinu i usluge, OIB 80177418504, Vlaška 113 , 10000 Zagreb</izvorni_sadrzaj>
    <derivirana_varijabla naziv="DomainObject.Predmet.ProtustrankaWithAdressOIB_1">AUTENTICA TRGOVINA društvo s ograničenom odgovornošću za trgovinu i usluge, OIB 80177418504, Vlaška 113 , 10000 Zagreb</derivirana_varijabla>
  </DomainObject.Predmet.ProtustrankaWithAdressOIB>
  <DomainObject.Predmet.ProtustrankaNazivFormated>
    <izvorni_sadrzaj>AUTENTICA TRGOVINA društvo s ograničenom odgovornošću za trgovinu i usluge</izvorni_sadrzaj>
    <derivirana_varijabla naziv="DomainObject.Predmet.ProtustrankaNazivFormated_1">AUTENTICA TRGOVINA društvo s ograničenom odgovornošću za trgovinu i usluge</derivirana_varijabla>
  </DomainObject.Predmet.ProtustrankaNazivFormated>
  <DomainObject.Predmet.ProtustrankaNazivFormatedOIB>
    <izvorni_sadrzaj>AUTENTICA TRGOVINA društvo s ograničenom odgovornošću za trgovinu i usluge, OIB 80177418504</izvorni_sadrzaj>
    <derivirana_varijabla naziv="DomainObject.Predmet.ProtustrankaNazivFormatedOIB_1">AUTENTICA TRGOVINA društvo s ograničenom odgovornošću za trgovinu i usluge, OIB 80177418504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AUTENTICA TRGOVINA društvo s ograničenom odgovornošću za trgovinu i usluge</item>
    </izvorni_sadrzaj>
    <derivirana_varijabla naziv="DomainObject.Predmet.ProtuStrankaListFormated_1">
      <item>AUTENTICA TRGOVINA društvo s ograničenom odgovornošću za trgovinu i usluge</item>
    </derivirana_varijabla>
  </DomainObject.Predmet.ProtuStrankaListFormated>
  <DomainObject.Predmet.ProtuStrankaListFormatedOIB>
    <izvorni_sadrzaj>
      <item>AUTENTICA TRGOVINA društvo s ograničenom odgovornošću za trgovinu i usluge, OIB 80177418504</item>
    </izvorni_sadrzaj>
    <derivirana_varijabla naziv="DomainObject.Predmet.ProtuStrankaListFormatedOIB_1">
      <item>AUTENTICA TRGOVINA društvo s ograničenom odgovornošću za trgovinu i usluge, OIB 80177418504</item>
    </derivirana_varijabla>
  </DomainObject.Predmet.ProtuStrankaListFormatedOIB>
  <DomainObject.Predmet.ProtuStrankaListFormatedWithAdress>
    <izvorni_sadrzaj>
      <item>AUTENTICA TRGOVINA društvo s ograničenom odgovornošću za trgovinu i usluge, Vlaška 113 , 10000 Zagreb</item>
    </izvorni_sadrzaj>
    <derivirana_varijabla naziv="DomainObject.Predmet.ProtuStrankaListFormatedWithAdress_1">
      <item>AUTENTICA TRGOVINA društvo s ograničenom odgovornošću za trgovinu i usluge, Vlaška 113 , 10000 Zagreb</item>
    </derivirana_varijabla>
  </DomainObject.Predmet.ProtuStrankaListFormatedWithAdress>
  <DomainObject.Predmet.ProtuStrankaListFormatedWithAdressOIB>
    <izvorni_sadrzaj>
      <item>AUTENTICA TRGOVINA društvo s ograničenom odgovornošću za trgovinu i usluge, OIB 80177418504, Vlaška 113 , 10000 Zagreb</item>
    </izvorni_sadrzaj>
    <derivirana_varijabla naziv="DomainObject.Predmet.ProtuStrankaListFormatedWithAdressOIB_1">
      <item>AUTENTICA TRGOVINA društvo s ograničenom odgovornošću za trgovinu i usluge, OIB 80177418504, Vlaška 113 , 10000 Zagreb</item>
    </derivirana_varijabla>
  </DomainObject.Predmet.ProtuStrankaListFormatedWithAdressOIB>
  <DomainObject.Predmet.ProtuStrankaListNazivFormated>
    <izvorni_sadrzaj>
      <item>AUTENTICA TRGOVINA društvo s ograničenom odgovornošću za trgovinu i usluge</item>
    </izvorni_sadrzaj>
    <derivirana_varijabla naziv="DomainObject.Predmet.ProtuStrankaListNazivFormated_1">
      <item>AUTENTICA TRGOVINA društvo s ograničenom odgovornošću za trgovinu i usluge</item>
    </derivirana_varijabla>
  </DomainObject.Predmet.ProtuStrankaListNazivFormated>
  <DomainObject.Predmet.ProtuStrankaListNazivFormatedOIB>
    <izvorni_sadrzaj>
      <item>AUTENTICA TRGOVINA društvo s ograničenom odgovornošću za trgovinu i usluge, OIB 80177418504</item>
    </izvorni_sadrzaj>
    <derivirana_varijabla naziv="DomainObject.Predmet.ProtuStrankaListNazivFormatedOIB_1">
      <item>AUTENTICA TRGOVINA društvo s ograničenom odgovornošću za trgovinu i usluge, OIB 80177418504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AUTENTICA TRGOVINA društvo s ograničenom odgovornošću za trgovinu i usluge</izvorni_sadrzaj>
    <derivirana_varijabla naziv="DomainObject.Predmet.ProtustrankaIDrugi_1">AUTENTICA TRGOVINA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AUTENTICA TRGOVINA društvo s ograničenom odgovornošću za trgovinu i usluge, OIB 80177418504, Vlaška 113 , 10000 Zagreb</izvorni_sadrzaj>
    <derivirana_varijabla naziv="DomainObject.Predmet.ProtustrankaIDrugiAdressOIB_1">AUTENTICA TRGOVINA društvo s ograničenom odgovornošću za trgovinu i usluge, OIB 80177418504, Vlaška 113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AUTENTICA TRGOVINA društvo s ograničenom odgovornošću za trgovinu i usluge</item>
      <item>RH MF POREZNA UPRAVA</item>
    </izvorni_sadrzaj>
    <derivirana_varijabla naziv="DomainObject.Predmet.SudioniciListNaziv_1">
      <item>AUTENTICA TRGOVINA društvo s ograničenom odgovornošću za trgovinu i usluge</item>
      <item>RH MF POREZNA UPRAVA</item>
    </derivirana_varijabla>
  </DomainObject.Predmet.SudioniciListNaziv>
  <DomainObject.Predmet.SudioniciListAdressOIB>
    <izvorni_sadrzaj>
      <item>AUTENTICA TRGOVINA društvo s ograničenom odgovornošću za trgovinu i usluge, OIB 80177418504, Vlaška 113 ,10000 Zagreb</item>
      <item>RH MF POREZNA UPRAVA, OIB 18683136487</item>
    </izvorni_sadrzaj>
    <derivirana_varijabla naziv="DomainObject.Predmet.SudioniciListAdressOIB_1">
      <item>AUTENTICA TRGOVINA društvo s ograničenom odgovornošću za trgovinu i usluge, OIB 80177418504, Vlaška 113 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80177418504</item>
      <item>, OIB 18683136487</item>
    </izvorni_sadrzaj>
    <derivirana_varijabla naziv="DomainObject.Predmet.SudioniciListNazivOIB_1">
      <item>, OIB 80177418504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4D1C5-1FA2-4BA3-BDD9-8A838DFFA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454</properties:Words>
  <properties:Characters>2598</properties:Characters>
  <properties:Lines>87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2018-01-11T11:43:00Z</dcterms:created>
  <dc:creator>hermanj</dc:creator>
  <cp:lastModifiedBy>Maja Videnović</cp:lastModifiedBy>
  <cp:lastPrinted>2017-05-03T12:06:00Z</cp:lastPrinted>
  <dcterms:modified xmlns:xsi="http://www.w3.org/2001/XMLSchema-instance" xsi:type="dcterms:W3CDTF">2018-01-11T11:43:00Z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