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508e" w14:paraId="34b508e" w:rsidRDefault="00C81B8E" w:rsidP="00C81B8E" w:rsidR="00C81B8E" w:rsidRPr="00ED10DF">
      <w:pPr>
        <w:jc w:val="both"/>
        <w15:collapsed w:val="false"/>
      </w:pPr>
      <w:bookmarkStart w:name="_GoBack" w:id="0"/>
      <w:bookmarkEnd w:id="0"/>
      <w:r w:rsidRPr="00ED10DF">
        <w:rPr>
          <w:noProof/>
        </w:rPr>
        <w:drawing>
          <wp:inline distR="0" distL="0" distB="0" distT="0">
            <wp:extent cy="716915" cx="543560"/>
            <wp:effectExtent b="6985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B8E" w:rsidP="00C81B8E" w:rsidR="00C81B8E" w:rsidRPr="00ED10DF">
      <w:pPr>
        <w:jc w:val="both"/>
      </w:pP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>REPUBLIKA HRVATSKA</w:t>
      </w: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 xml:space="preserve">TRGOVAČKI SUD U OSIJEKU </w:t>
      </w: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>STALNA SLUŽBA U SLAVONSKOM BRODU                                       3 St-920/2015-</w:t>
      </w:r>
      <w:r w:rsidR="00ED10DF" w:rsidRPr="00ED10DF">
        <w:rPr>
          <w:b/>
        </w:rPr>
        <w:t>94</w:t>
      </w: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>Trg pobjede 13</w:t>
      </w: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>35000 Slavonski Brod</w:t>
      </w:r>
    </w:p>
    <w:p w:rsidRDefault="00C81B8E" w:rsidP="00C81B8E" w:rsidR="00C81B8E" w:rsidRPr="00ED10DF">
      <w:pPr>
        <w:rPr>
          <w:b/>
        </w:rPr>
      </w:pPr>
    </w:p>
    <w:p w:rsidRDefault="00C81B8E" w:rsidP="00C81B8E" w:rsidR="00C81B8E" w:rsidRPr="00ED10DF">
      <w:pPr>
        <w:rPr>
          <w:b/>
        </w:rPr>
      </w:pPr>
    </w:p>
    <w:p w:rsidRDefault="00C81B8E" w:rsidP="00C81B8E" w:rsidR="00C81B8E" w:rsidRPr="00ED10DF">
      <w:pPr>
        <w:rPr>
          <w:b/>
        </w:rPr>
      </w:pPr>
    </w:p>
    <w:p w:rsidRDefault="00C81B8E" w:rsidP="00C81B8E" w:rsidR="00C81B8E" w:rsidRPr="00ED10DF">
      <w:pPr>
        <w:rPr>
          <w:b/>
        </w:rPr>
      </w:pPr>
      <w:r w:rsidRPr="00ED10DF">
        <w:rPr>
          <w:b/>
        </w:rPr>
        <w:t xml:space="preserve">                                                           Z A K L J U Č A K  </w:t>
      </w:r>
    </w:p>
    <w:p w:rsidRDefault="00C81B8E" w:rsidP="00C81B8E" w:rsidR="00C81B8E" w:rsidRPr="00ED10DF">
      <w:pPr>
        <w:rPr>
          <w:b/>
        </w:rPr>
      </w:pPr>
    </w:p>
    <w:p w:rsidRDefault="00C81B8E" w:rsidP="00C81B8E" w:rsidR="00C81B8E" w:rsidRPr="00ED10DF">
      <w:pPr>
        <w:rPr>
          <w:b/>
        </w:rPr>
      </w:pPr>
    </w:p>
    <w:p w:rsidRDefault="00C81B8E" w:rsidP="00C81B8E" w:rsidR="00C81B8E" w:rsidRPr="00ED10DF">
      <w:pPr>
        <w:ind w:firstLine="708"/>
        <w:jc w:val="both"/>
      </w:pPr>
      <w:r w:rsidRPr="00ED10DF">
        <w:rPr>
          <w:b/>
        </w:rPr>
        <w:t>TRGOVAČKI SUD U OSIJEKU, STALNA SLUŽBA U SLAVONSKOM BRODU</w:t>
      </w:r>
      <w:r w:rsidRPr="00ED10DF">
        <w:t>,</w:t>
      </w:r>
      <w:r w:rsidRPr="00ED10DF">
        <w:rPr>
          <w:b/>
          <w:bCs/>
        </w:rPr>
        <w:t xml:space="preserve"> </w:t>
      </w:r>
      <w:r w:rsidRPr="00ED10DF">
        <w:t xml:space="preserve">po stečajnoj sutkinji  Danieli Martini Maoduš, u postupku stečaja nad dužnikom </w:t>
      </w:r>
      <w:r w:rsidRPr="00ED10DF">
        <w:rPr>
          <w:b/>
          <w:bCs/>
          <w:u w:val="single"/>
        </w:rPr>
        <w:t>POLJOPRIVREDNA ZADRUGA MARIO I MARIO u stečaju, Velika, Antunovac 35, OIB: 17481356453</w:t>
      </w:r>
      <w:r w:rsidRPr="00ED10DF">
        <w:rPr>
          <w:b/>
          <w:bCs/>
        </w:rPr>
        <w:t>,</w:t>
      </w:r>
      <w:r w:rsidRPr="00ED10DF">
        <w:t xml:space="preserve"> koga zastupa stečajni upravitelj Boris Ljubanović, </w:t>
      </w:r>
      <w:r w:rsidR="00ED10DF" w:rsidRPr="00ED10DF">
        <w:t>18. rujna</w:t>
      </w:r>
      <w:r w:rsidR="002C72AC" w:rsidRPr="00ED10DF">
        <w:t xml:space="preserve"> 2018.</w:t>
      </w:r>
    </w:p>
    <w:p w:rsidRDefault="00C81B8E" w:rsidP="00C81B8E" w:rsidR="00C81B8E" w:rsidRPr="00ED10DF">
      <w:pPr>
        <w:jc w:val="both"/>
        <w:rPr>
          <w:color w:val="222222"/>
        </w:rPr>
      </w:pPr>
      <w:r w:rsidRPr="00ED10DF">
        <w:rPr>
          <w:color w:val="222222"/>
        </w:rPr>
        <w:t xml:space="preserve">                                                           </w:t>
      </w:r>
    </w:p>
    <w:p w:rsidRDefault="00C81B8E" w:rsidP="00C81B8E" w:rsidR="00C81B8E" w:rsidRPr="00ED10DF">
      <w:pPr>
        <w:jc w:val="both"/>
      </w:pPr>
    </w:p>
    <w:p w:rsidRDefault="00C81B8E" w:rsidP="00C81B8E" w:rsidR="00C81B8E" w:rsidRPr="00ED10DF">
      <w:pPr>
        <w:ind w:firstLine="708" w:left="2832"/>
        <w:jc w:val="both"/>
      </w:pPr>
      <w:r w:rsidRPr="00ED10DF">
        <w:rPr>
          <w:bCs/>
          <w:color w:val="000000"/>
        </w:rPr>
        <w:t> </w:t>
      </w:r>
      <w:r w:rsidRPr="00ED10DF">
        <w:t>z a k l j u č i o   j e</w:t>
      </w:r>
    </w:p>
    <w:p w:rsidRDefault="002C72AC" w:rsidP="00C81B8E" w:rsidR="002C72AC" w:rsidRPr="00ED10DF">
      <w:pPr>
        <w:ind w:firstLine="708" w:left="2832"/>
        <w:jc w:val="both"/>
        <w:rPr>
          <w:b/>
        </w:rPr>
      </w:pPr>
    </w:p>
    <w:p w:rsidRDefault="00ED10DF" w:rsidP="00ED10DF" w:rsidR="00ED10DF" w:rsidRPr="00ED10DF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D10DF">
        <w:rPr>
          <w:rFonts w:cs="Times New Roman" w:hAnsi="Times New Roman" w:ascii="Times New Roman"/>
          <w:sz w:val="24"/>
          <w:szCs w:val="24"/>
        </w:rPr>
        <w:t>Određuje se Skupština vjerovnika u postupku stečaja nad stečajnim dužnikom </w:t>
      </w:r>
      <w:r w:rsidRPr="00ED10DF">
        <w:rPr>
          <w:rFonts w:cs="Times New Roman" w:hAnsi="Times New Roman" w:ascii="Times New Roman"/>
          <w:b/>
          <w:bCs/>
          <w:sz w:val="24"/>
          <w:szCs w:val="24"/>
          <w:u w:val="single"/>
        </w:rPr>
        <w:t>POLJOPRIVREDNA ZADRUGA MARIO I MARIO u stečaju, Velika, Antunovac 35, OIB: 17481356453</w:t>
      </w:r>
      <w:r w:rsidRPr="00ED10DF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ED10DF">
        <w:rPr>
          <w:rFonts w:cs="Times New Roman" w:hAnsi="Times New Roman" w:ascii="Times New Roman"/>
          <w:sz w:val="24"/>
          <w:szCs w:val="24"/>
        </w:rPr>
        <w:t xml:space="preserve">za dan:  </w:t>
      </w:r>
    </w:p>
    <w:p w:rsidRDefault="00ED10DF" w:rsidP="00ED10DF" w:rsidR="00ED10DF" w:rsidRPr="00ED10DF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DF" w:rsidP="00ED10DF" w:rsidR="00ED10DF" w:rsidRPr="00ED10DF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12</w:t>
      </w:r>
      <w:r w:rsidRPr="00ED10DF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Pr="00ED10DF">
        <w:rPr>
          <w:b/>
          <w:u w:val="single"/>
        </w:rPr>
        <w:t xml:space="preserve"> 2018. u 1</w:t>
      </w:r>
      <w:r>
        <w:rPr>
          <w:b/>
          <w:u w:val="single"/>
        </w:rPr>
        <w:t>2</w:t>
      </w:r>
      <w:r w:rsidRPr="00ED10DF">
        <w:rPr>
          <w:b/>
          <w:u w:val="single"/>
        </w:rPr>
        <w:t>,30 sati.</w:t>
      </w:r>
    </w:p>
    <w:p w:rsidRDefault="00ED10DF" w:rsidP="00ED10DF" w:rsidR="00ED10DF" w:rsidRPr="00ED10DF">
      <w:pPr>
        <w:jc w:val="both"/>
      </w:pPr>
    </w:p>
    <w:p w:rsidRDefault="00ED10DF" w:rsidP="00ED10DF" w:rsidR="00ED10DF" w:rsidRPr="00ED10DF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D10DF">
        <w:rPr>
          <w:rFonts w:cs="Times New Roman" w:hAnsi="Times New Roman" w:ascii="Times New Roman"/>
          <w:sz w:val="24"/>
          <w:szCs w:val="24"/>
        </w:rPr>
        <w:t xml:space="preserve">Na Skupštinu se poziva stečajni upravitelj, stečajni vjerovnici i </w:t>
      </w:r>
      <w:proofErr w:type="spellStart"/>
      <w:r w:rsidRPr="00ED10D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ED10DF">
        <w:rPr>
          <w:rFonts w:cs="Times New Roman" w:hAnsi="Times New Roman" w:ascii="Times New Roman"/>
          <w:sz w:val="24"/>
          <w:szCs w:val="24"/>
        </w:rPr>
        <w:t xml:space="preserve"> vjerovnici.</w:t>
      </w:r>
    </w:p>
    <w:p w:rsidRDefault="00ED10DF" w:rsidP="00ED10DF" w:rsidR="00ED10DF" w:rsidRPr="00ED10DF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D10DF" w:rsidP="00ED10DF" w:rsidR="00ED10DF" w:rsidRPr="00ED10DF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ED10DF">
        <w:rPr>
          <w:rFonts w:cs="Times New Roman" w:hAnsi="Times New Roman" w:ascii="Times New Roman"/>
          <w:sz w:val="24"/>
          <w:szCs w:val="24"/>
        </w:rPr>
        <w:t xml:space="preserve">Dnevni red Skupštine je slijedeći: </w:t>
      </w:r>
    </w:p>
    <w:p w:rsidRDefault="00ED10DF" w:rsidP="00ED10DF" w:rsidR="00ED10DF" w:rsidRPr="00ED10DF">
      <w:pPr>
        <w:numPr>
          <w:ilvl w:val="0"/>
          <w:numId w:val="2"/>
        </w:numPr>
        <w:jc w:val="both"/>
        <w:rPr>
          <w:b/>
          <w:lang w:val="en-US"/>
        </w:rPr>
      </w:pPr>
      <w:r w:rsidRPr="00ED10DF">
        <w:rPr>
          <w:b/>
        </w:rPr>
        <w:t xml:space="preserve">Izvješće stečajnog upravitelja </w:t>
      </w:r>
    </w:p>
    <w:p w:rsidRDefault="00ED10DF" w:rsidP="00ED10DF" w:rsidR="00ED10DF" w:rsidRPr="00ED10DF">
      <w:pPr>
        <w:numPr>
          <w:ilvl w:val="0"/>
          <w:numId w:val="2"/>
        </w:numPr>
        <w:jc w:val="both"/>
        <w:rPr>
          <w:b/>
          <w:lang w:val="en-US"/>
        </w:rPr>
      </w:pPr>
      <w:r w:rsidRPr="00ED10DF">
        <w:rPr>
          <w:b/>
        </w:rPr>
        <w:t xml:space="preserve">Donošenje </w:t>
      </w:r>
      <w:r>
        <w:rPr>
          <w:b/>
        </w:rPr>
        <w:t xml:space="preserve">odluke o daljnjem načinu prodaje imovine u vlasništvu </w:t>
      </w:r>
      <w:proofErr w:type="spellStart"/>
      <w:r>
        <w:rPr>
          <w:b/>
        </w:rPr>
        <w:t>steč</w:t>
      </w:r>
      <w:proofErr w:type="spellEnd"/>
      <w:r>
        <w:rPr>
          <w:b/>
        </w:rPr>
        <w:t>. dužnika</w:t>
      </w:r>
    </w:p>
    <w:p w:rsidRDefault="00ED10DF" w:rsidP="00ED10DF" w:rsidR="00ED10DF" w:rsidRPr="00ED10DF">
      <w:pPr>
        <w:numPr>
          <w:ilvl w:val="0"/>
          <w:numId w:val="2"/>
        </w:numPr>
        <w:jc w:val="both"/>
        <w:rPr>
          <w:b/>
          <w:lang w:val="en-US"/>
        </w:rPr>
      </w:pPr>
      <w:r w:rsidRPr="00ED10DF">
        <w:rPr>
          <w:b/>
        </w:rPr>
        <w:t>Različito.</w:t>
      </w:r>
    </w:p>
    <w:p w:rsidRDefault="00ED10DF" w:rsidP="00ED10DF" w:rsidR="00ED10DF" w:rsidRPr="00ED10DF">
      <w:pPr>
        <w:ind w:left="1440"/>
        <w:jc w:val="both"/>
        <w:rPr>
          <w:b/>
          <w:lang w:val="en-US"/>
        </w:rPr>
      </w:pPr>
    </w:p>
    <w:p w:rsidRDefault="00ED10DF" w:rsidP="00ED10DF" w:rsidR="00ED10DF" w:rsidRPr="00ED10DF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ED10DF">
        <w:rPr>
          <w:rFonts w:cs="Times New Roman" w:hAnsi="Times New Roman" w:ascii="Times New Roman"/>
          <w:sz w:val="24"/>
          <w:szCs w:val="24"/>
        </w:rPr>
        <w:t xml:space="preserve">Skupština vjerovnika dana </w:t>
      </w:r>
      <w:r w:rsidRPr="00ED10DF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Pr="00ED10DF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listopada</w:t>
      </w:r>
      <w:r w:rsidRPr="00ED10DF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2018. u 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Pr="00ED10DF">
        <w:rPr>
          <w:rFonts w:cs="Times New Roman" w:hAnsi="Times New Roman" w:ascii="Times New Roman"/>
          <w:b/>
          <w:sz w:val="24"/>
          <w:szCs w:val="24"/>
          <w:u w:val="single"/>
        </w:rPr>
        <w:t>,30 sati</w:t>
      </w:r>
      <w:r w:rsidRPr="00ED10DF">
        <w:rPr>
          <w:rFonts w:cs="Times New Roman" w:hAnsi="Times New Roman" w:ascii="Times New Roman"/>
          <w:b/>
          <w:sz w:val="24"/>
          <w:szCs w:val="24"/>
        </w:rPr>
        <w:t xml:space="preserve"> će se održati u  prostorijama Trgovačkog suda u Osijeku, Stalna služba u Slavonskom Brodu, Trg pobjede 13, III kat, soba 73, Slavonski Brod.</w:t>
      </w:r>
    </w:p>
    <w:p w:rsidRDefault="00ED10DF" w:rsidP="00ED10DF" w:rsidR="00ED10DF" w:rsidRPr="00ED10DF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D10DF" w:rsidP="00ED10DF" w:rsidR="00ED10DF" w:rsidRPr="00ED10DF">
      <w:pPr>
        <w:jc w:val="both"/>
        <w:rPr>
          <w:b/>
        </w:rPr>
      </w:pPr>
    </w:p>
    <w:p w:rsidRDefault="00ED10DF" w:rsidP="00ED10DF" w:rsidR="00ED10DF" w:rsidRPr="00ED10DF">
      <w:pPr>
        <w:jc w:val="center"/>
      </w:pPr>
      <w:r w:rsidRPr="00ED10DF">
        <w:t>Obrazloženje</w:t>
      </w:r>
    </w:p>
    <w:p w:rsidRDefault="00ED10DF" w:rsidP="00ED10DF" w:rsidR="00ED10DF" w:rsidRPr="00ED10DF">
      <w:pPr>
        <w:jc w:val="both"/>
        <w:rPr>
          <w:b/>
        </w:rPr>
      </w:pPr>
    </w:p>
    <w:p w:rsidRDefault="00ED10DF" w:rsidP="00ED10DF" w:rsidR="00ED10DF" w:rsidRPr="00ED10DF">
      <w:pPr>
        <w:ind w:firstLine="708"/>
        <w:jc w:val="both"/>
      </w:pPr>
      <w:r w:rsidRPr="00ED10DF">
        <w:t>Stečajni upravitelj je podnio prijedlog podneskom za zakazivanje Skupštine dana 1</w:t>
      </w:r>
      <w:r>
        <w:t>2</w:t>
      </w:r>
      <w:r w:rsidRPr="00ED10DF">
        <w:t xml:space="preserve">. </w:t>
      </w:r>
      <w:r>
        <w:t>rujna</w:t>
      </w:r>
      <w:r w:rsidRPr="00ED10DF">
        <w:t xml:space="preserve"> 2018. </w:t>
      </w:r>
    </w:p>
    <w:p w:rsidRDefault="00ED10DF" w:rsidP="00ED10DF" w:rsidR="00ED10DF">
      <w:pPr>
        <w:ind w:firstLine="708"/>
        <w:jc w:val="both"/>
      </w:pPr>
    </w:p>
    <w:p w:rsidRDefault="00ED10DF" w:rsidP="00ED10DF" w:rsidR="00ED10DF">
      <w:pPr>
        <w:ind w:firstLine="708"/>
        <w:jc w:val="both"/>
      </w:pPr>
    </w:p>
    <w:p w:rsidRDefault="00ED10DF" w:rsidP="00ED10DF" w:rsidR="00ED10DF">
      <w:pPr>
        <w:ind w:firstLine="708"/>
        <w:jc w:val="both"/>
      </w:pPr>
    </w:p>
    <w:p w:rsidRDefault="00ED10DF" w:rsidP="00ED10DF" w:rsidR="00ED10DF" w:rsidRPr="00ED10DF">
      <w:pPr>
        <w:ind w:firstLine="708"/>
        <w:jc w:val="both"/>
      </w:pPr>
    </w:p>
    <w:p w:rsidRDefault="00ED10DF" w:rsidP="00ED10DF" w:rsidR="00ED10DF">
      <w:pPr>
        <w:ind w:firstLine="708"/>
        <w:jc w:val="both"/>
      </w:pPr>
      <w:r>
        <w:t>Obavijestio je o tome da se nekretnine i pokretnine na elektroničkoj javnoj dražbi do sada nisu prodale te je predložio zakazivanje Skupštine radi donošenja odluke o daljnjem načinu prodaje imovine, a u izvješću predanom dana 12. rujna 2018. je predložio da Skupština donese odluku da se imovina ne može prodati za iznos manji od troška stečajnog postupka.</w:t>
      </w:r>
    </w:p>
    <w:p w:rsidRDefault="00ED10DF" w:rsidP="00ED10DF" w:rsidR="00ED10DF" w:rsidRPr="00ED10DF">
      <w:pPr>
        <w:ind w:firstLine="708"/>
        <w:jc w:val="both"/>
      </w:pPr>
    </w:p>
    <w:p w:rsidRDefault="00ED10DF" w:rsidP="00ED10DF" w:rsidR="00ED10DF" w:rsidRPr="00ED10DF">
      <w:pPr>
        <w:ind w:firstLine="708"/>
        <w:jc w:val="both"/>
      </w:pPr>
      <w:r w:rsidRPr="00ED10DF">
        <w:t>Stoga je odlučeno kao u izreci.</w:t>
      </w:r>
    </w:p>
    <w:p w:rsidRDefault="00ED10DF" w:rsidP="00ED10DF" w:rsidR="00ED10DF" w:rsidRPr="00ED10DF">
      <w:pPr>
        <w:ind w:firstLine="708"/>
        <w:jc w:val="both"/>
      </w:pPr>
    </w:p>
    <w:p w:rsidRDefault="00ED10DF" w:rsidP="00ED10DF" w:rsidR="00ED10DF" w:rsidRPr="00ED10DF">
      <w:pPr>
        <w:ind w:firstLine="708"/>
        <w:jc w:val="both"/>
      </w:pPr>
    </w:p>
    <w:p w:rsidRDefault="00ED10DF" w:rsidP="00ED10DF" w:rsidR="00ED10DF">
      <w:pPr>
        <w:jc w:val="center"/>
      </w:pPr>
      <w:r w:rsidRPr="00ED10DF">
        <w:t>U Slavonskom Brodu 1</w:t>
      </w:r>
      <w:r>
        <w:t>8</w:t>
      </w:r>
      <w:r w:rsidRPr="00ED10DF">
        <w:t xml:space="preserve">. </w:t>
      </w:r>
      <w:r w:rsidR="00F91AE1">
        <w:t>rujna</w:t>
      </w:r>
      <w:r w:rsidRPr="00ED10DF">
        <w:t xml:space="preserve"> 2018.</w:t>
      </w:r>
    </w:p>
    <w:p w:rsidRDefault="00ED10DF" w:rsidP="00ED10DF" w:rsidR="00ED10DF">
      <w:pPr>
        <w:jc w:val="center"/>
      </w:pPr>
    </w:p>
    <w:p w:rsidRDefault="00ED10DF" w:rsidP="00ED10DF" w:rsidR="00ED10DF" w:rsidRPr="00ED10DF">
      <w:pPr>
        <w:jc w:val="center"/>
      </w:pPr>
    </w:p>
    <w:p w:rsidRDefault="00ED10DF" w:rsidP="00ED10DF" w:rsidR="00ED10DF" w:rsidRPr="00ED10DF">
      <w:pPr>
        <w:ind w:firstLine="624" w:left="5040"/>
      </w:pPr>
      <w:r w:rsidRPr="00ED10DF">
        <w:t>     Stečajna sutkinja:</w:t>
      </w:r>
    </w:p>
    <w:p w:rsidRDefault="00ED10DF" w:rsidP="00ED10DF" w:rsidR="00ED10DF" w:rsidRPr="00ED10DF">
      <w:pPr>
        <w:ind w:firstLine="624" w:left="5040"/>
        <w:rPr>
          <w:lang w:val="en-US"/>
        </w:rPr>
      </w:pPr>
    </w:p>
    <w:p w:rsidRDefault="00ED10DF" w:rsidP="00ED10DF" w:rsidR="00ED10DF" w:rsidRPr="00ED10DF">
      <w:pPr>
        <w:ind w:firstLine="720" w:left="4944"/>
      </w:pPr>
      <w:r w:rsidRPr="00ED10DF">
        <w:t>Daniela Martini Maoduš</w:t>
      </w:r>
    </w:p>
    <w:p w:rsidRDefault="00ED10DF" w:rsidP="00ED10DF" w:rsidR="00ED10DF" w:rsidRPr="00ED10DF">
      <w:pPr>
        <w:ind w:firstLine="720" w:left="4944"/>
      </w:pPr>
    </w:p>
    <w:p w:rsidRDefault="00ED10DF" w:rsidP="00ED10DF" w:rsidR="00ED10DF" w:rsidRPr="00ED10DF">
      <w:pPr>
        <w:ind w:firstLine="720" w:left="4944"/>
        <w:rPr>
          <w:lang w:val="en-US"/>
        </w:rPr>
      </w:pPr>
    </w:p>
    <w:p w:rsidRDefault="00ED10DF" w:rsidP="00ED10DF" w:rsidR="00ED10DF" w:rsidRPr="00ED10DF"/>
    <w:p w:rsidRDefault="00ED10DF" w:rsidP="00ED10DF" w:rsidR="00ED10DF" w:rsidRPr="00ED10DF">
      <w:proofErr w:type="spellStart"/>
      <w:r w:rsidRPr="00ED10DF">
        <w:t>Rj</w:t>
      </w:r>
      <w:proofErr w:type="spellEnd"/>
      <w:r w:rsidRPr="00ED10DF">
        <w:t xml:space="preserve">.   - </w:t>
      </w:r>
      <w:proofErr w:type="spellStart"/>
      <w:r w:rsidRPr="00ED10DF">
        <w:t>eOglasna</w:t>
      </w:r>
      <w:proofErr w:type="spellEnd"/>
      <w:r w:rsidRPr="00ED10DF">
        <w:t xml:space="preserve"> ploča </w:t>
      </w:r>
    </w:p>
    <w:p w:rsidRDefault="00ED10DF" w:rsidP="00ED10DF" w:rsidR="00ED10DF" w:rsidRPr="00ED10DF">
      <w:pPr>
        <w:pStyle w:val="Odlomakpopisa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4360F1" w:rsidP="00ED10DF" w:rsidR="004360F1" w:rsidRPr="00ED10DF">
      <w:pPr>
        <w:ind w:firstLine="708"/>
      </w:pPr>
    </w:p>
    <w:sectPr w:rsidR="004360F1" w:rsidRPr="00ED1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B8E"/>
    <w:rsid w:val="00143434"/>
    <w:rsid w:val="002C72AC"/>
    <w:rsid w:val="004360F1"/>
    <w:rsid w:val="005F2D3D"/>
    <w:rsid w:val="00C81B8E"/>
    <w:rsid w:val="00ED10DF"/>
    <w:rsid w:val="00F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B8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C81B8E"/>
    <w:rPr>
      <w:color w:val="0000FF"/>
      <w:u w:val="single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81B8E"/>
  </w:style>
  <w:style w:styleId="Odlomakpopisa" w:type="paragraph">
    <w:name w:val="List Paragraph"/>
    <w:basedOn w:val="Normal"/>
    <w:link w:val="OdlomakpopisaChar"/>
    <w:uiPriority w:val="34"/>
    <w:qFormat/>
    <w:rsid w:val="00C81B8E"/>
    <w:pPr>
      <w:ind w:left="720"/>
      <w:contextualSpacing/>
    </w:pPr>
    <w:rPr>
      <w:rFonts w:cstheme="minorBidi" w:hAnsiTheme="minorHAnsi" w:asciiTheme="minorHAnsi"/>
      <w:sz w:val="22"/>
      <w:szCs w:val="22"/>
      <w:lang w:eastAsia="en-US"/>
    </w:rPr>
  </w:style>
  <w:style w:customStyle="true" w:styleId="ListaeSPISChar" w:type="character">
    <w:name w:val="Lista_eSPIS Char"/>
    <w:basedOn w:val="Zadanifontodlomka"/>
    <w:link w:val="ListaeSPIS"/>
    <w:locked/>
    <w:rsid w:val="00C81B8E"/>
  </w:style>
  <w:style w:customStyle="true" w:styleId="ListaeSPIS" w:type="paragraph">
    <w:name w:val="Lista_eSPIS"/>
    <w:basedOn w:val="Normal"/>
    <w:link w:val="ListaeSPISChar"/>
    <w:rsid w:val="00C81B8E"/>
    <w:pPr>
      <w:numPr>
        <w:numId w:val="1"/>
      </w:numPr>
      <w:spacing w:after="240"/>
      <w:jc w:val="both"/>
    </w:pPr>
    <w:rPr>
      <w:rFonts w:cstheme="minorBidi" w:hAnsiTheme="minorHAnsi" w:asci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C81B8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B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B8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B8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C81B8E"/>
    <w:rPr>
      <w:color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81B8E"/>
  </w:style>
  <w:style w:styleId="Odlomakpopisa" w:type="paragraph">
    <w:name w:val="List Paragraph"/>
    <w:basedOn w:val="Normal"/>
    <w:link w:val="OdlomakpopisaChar"/>
    <w:uiPriority w:val="34"/>
    <w:qFormat/>
    <w:rsid w:val="00C81B8E"/>
    <w:pPr>
      <w:ind w:left="720"/>
      <w:contextualSpacing/>
    </w:pPr>
    <w:rPr>
      <w:rFonts w:asciiTheme="minorHAnsi" w:cstheme="minorBidi" w:hAnsiTheme="minorHAnsi"/>
      <w:sz w:val="22"/>
      <w:szCs w:val="22"/>
      <w:lang w:eastAsia="en-US"/>
    </w:rPr>
  </w:style>
  <w:style w:customStyle="1" w:styleId="ListaeSPISChar" w:type="character">
    <w:name w:val="Lista_eSPIS Char"/>
    <w:basedOn w:val="Zadanifontodlomka"/>
    <w:link w:val="ListaeSPIS"/>
    <w:locked/>
    <w:rsid w:val="00C81B8E"/>
  </w:style>
  <w:style w:customStyle="1" w:styleId="ListaeSPIS" w:type="paragraph">
    <w:name w:val="Lista_eSPIS"/>
    <w:basedOn w:val="Normal"/>
    <w:link w:val="ListaeSPISChar"/>
    <w:rsid w:val="00C81B8E"/>
    <w:pPr>
      <w:numPr>
        <w:numId w:val="1"/>
      </w:numPr>
      <w:spacing w:after="240"/>
      <w:jc w:val="both"/>
    </w:pPr>
    <w:rPr>
      <w:rFonts w:asciiTheme="minorHAnsi" w:cstheme="minorBidi" w:hAns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C81B8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B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B8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2016.</izvorni_sadrzaj>
    <derivirana_varijabla naziv="DomainObject.Predmet.DatumRjesavanja_1">14.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ČL.444.ST.1. SZ  I,II  dio</izvorni_sadrzaj>
    <derivirana_varijabla naziv="DomainObject.Predmet.PrimjedbaSuca_1">ČL.444.ST.1. SZ  I,II  dio</derivirana_varijabla>
  </DomainObject.Predmet.PrimjedbaSuca>
  <DomainObject.Predmet.ProtustrankaFormated>
    <izvorni_sadrzaj>  POLJOPRIVREDNA ZADRUGA MARIO I MARIO zastupanog po punomoćniku Mirna Ryvola</izvorni_sadrzaj>
    <derivirana_varijabla naziv="DomainObject.Predmet.ProtustrankaFormated_1">  POLJOPRIVREDNA ZADRUGA MARIO I MARIO zastupanog po punomoćniku Mirna Ryvola</derivirana_varijabla>
  </DomainObject.Predmet.ProtustrankaFormated>
  <DomainObject.Predmet.ProtustrankaFormatedOIB>
    <izvorni_sadrzaj>  POLJOPRIVREDNA ZADRUGA MARIO I MARIO, OIB 17481356453 zastupanog po punomoćniku Mirna Ryvola</izvorni_sadrzaj>
    <derivirana_varijabla naziv="DomainObject.Predmet.ProtustrankaFormatedOIB_1">  POLJOPRIVREDNA ZADRUGA MARIO I MARIO, OIB 17481356453 zastupanog po punomoćniku Mirna Ryvola</derivirana_varijabla>
  </DomainObject.Predmet.ProtustrankaFormatedOIB>
  <DomainObject.Predmet.ProtustrankaFormatedWithAdress>
    <izvorni_sadrzaj> POLJOPRIVREDNA ZADRUGA MARIO I MARIO, Antunovac 35, 34330 Velika zastupanog po punomoćniku Mirna Ryvola</izvorni_sadrzaj>
    <derivirana_varijabla naziv="DomainObject.Predmet.ProtustrankaFormatedWithAdress_1"> POLJOPRIVREDNA ZADRUGA MARIO I MARIO, Antunovac 35, 34330 Velika zastupanog po punomoćniku Mirna Ryvola</derivirana_varijabla>
  </DomainObject.Predmet.ProtustrankaFormatedWithAdress>
  <DomainObject.Predmet.ProtustrankaFormatedWithAdressOIB>
    <izvorni_sadrzaj> POLJOPRIVREDNA ZADRUGA MARIO I MARIO, OIB 17481356453, Antunovac 35, 34330 Velika zastupanog po punomoćniku Mirna Ryvola</izvorni_sadrzaj>
    <derivirana_varijabla naziv="DomainObject.Predmet.ProtustrankaFormatedWithAdressOIB_1"> POLJOPRIVREDNA ZADRUGA MARIO I MARIO, OIB 17481356453, Antunovac 35, 34330 Velika zastupanog po punomoćniku Mirna Ryvola</derivirana_varijabla>
  </DomainObject.Predmet.ProtustrankaFormatedWithAdressOIB>
  <DomainObject.Predmet.ProtustrankaWithAdress>
    <izvorni_sadrzaj>POLJOPRIVREDNA ZADRUGA MARIO I MARIO Antunovac 35, 34330 Velika</izvorni_sadrzaj>
    <derivirana_varijabla naziv="DomainObject.Predmet.ProtustrankaWithAdress_1">POLJOPRIVREDNA ZADRUGA MARIO I MARIO Antunovac 35, 34330 Velika</derivirana_varijabla>
  </DomainObject.Predmet.ProtustrankaWithAdress>
  <DomainObject.Predmet.ProtustrankaWithAdressOIB>
    <izvorni_sadrzaj>POLJOPRIVREDNA ZADRUGA MARIO I MARIO, OIB 17481356453, Antunovac 35, 34330 Velika</izvorni_sadrzaj>
    <derivirana_varijabla naziv="DomainObject.Predmet.ProtustrankaWithAdressOIB_1">POLJOPRIVREDNA ZADRUGA MARIO I MARIO, OIB 17481356453, Antunovac 35, 34330 Velika</derivirana_varijabla>
  </DomainObject.Predmet.ProtustrankaWithAdressOIB>
  <DomainObject.Predmet.ProtustrankaNazivFormated>
    <izvorni_sadrzaj>POLJOPRIVREDNA ZADRUGA MARIO I MARIO</izvorni_sadrzaj>
    <derivirana_varijabla naziv="DomainObject.Predmet.ProtustrankaNazivFormated_1">POLJOPRIVREDNA ZADRUGA MARIO I MARIO</derivirana_varijabla>
  </DomainObject.Predmet.ProtustrankaNazivFormated>
  <DomainObject.Predmet.ProtustrankaNazivFormatedOIB>
    <izvorni_sadrzaj>POLJOPRIVREDNA ZADRUGA MARIO I MARIO, OIB 17481356453</izvorni_sadrzaj>
    <derivirana_varijabla naziv="DomainObject.Predmet.ProtustrankaNazivFormatedOIB_1">POLJOPRIVREDNA ZADRUGA MARIO I MARIO, OIB 17481356453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3441078.04</izvorni_sadrzaj>
    <derivirana_varijabla naziv="DomainObject.Predmet.TrenutnaVrijednost_1">3441078.04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MARIO I MARIO zastupanog po punomoćniku Mirna Ryvola</item>
    </izvorni_sadrzaj>
    <derivirana_varijabla naziv="DomainObject.Predmet.ProtuStrankaListFormated_1">
      <item>POLJOPRIVREDNA ZADRUGA MARIO I MARIO zastupanog po punomoćniku Mirna Ryvola</item>
    </derivirana_varijabla>
  </DomainObject.Predmet.ProtuStrankaListFormated>
  <DomainObject.Predmet.ProtuStrankaListFormatedOIB>
    <izvorni_sadrzaj>
      <item>POLJOPRIVREDNA ZADRUGA MARIO I MARIO, OIB 17481356453 zastupanog po punomoćniku Mirna Ryvola</item>
    </izvorni_sadrzaj>
    <derivirana_varijabla naziv="DomainObject.Predmet.ProtuStrankaListFormatedOIB_1">
      <item>POLJOPRIVREDNA ZADRUGA MARIO I MARIO, OIB 17481356453 zastupanog po punomoćniku Mirna Ryvola</item>
    </derivirana_varijabla>
  </DomainObject.Predmet.ProtuStrankaListFormatedOIB>
  <DomainObject.Predmet.ProtuStrankaListFormatedWithAdress>
    <izvorni_sadrzaj>
      <item>POLJOPRIVREDNA ZADRUGA MARIO I MARIO, Antunovac 35, 34330 Velika zastupanog po punomoćniku Mirna Ryvola</item>
    </izvorni_sadrzaj>
    <derivirana_varijabla naziv="DomainObject.Predmet.ProtuStrankaListFormatedWithAdress_1">
      <item>POLJOPRIVREDNA ZADRUGA MARIO I MARIO, Antunovac 35, 34330 Velika zastupanog po punomoćniku Mirna Ryvola</item>
    </derivirana_varijabla>
  </DomainObject.Predmet.ProtuStrankaListFormatedWithAdress>
  <DomainObject.Predmet.ProtuStrankaListFormatedWithAdressOIB>
    <izvorni_sadrzaj>
      <item>POLJOPRIVREDNA ZADRUGA MARIO I MARIO, OIB 17481356453, Antunovac 35, 34330 Velika zastupanog po punomoćniku Mirna Ryvola</item>
    </izvorni_sadrzaj>
    <derivirana_varijabla naziv="DomainObject.Predmet.ProtuStrankaListFormatedWithAdressOIB_1">
      <item>POLJOPRIVREDNA ZADRUGA MARIO I MARIO, OIB 17481356453, Antunovac 35, 34330 Velika zastupanog po punomoćniku Mirna Ryvola</item>
    </derivirana_varijabla>
  </DomainObject.Predmet.ProtuStrankaListFormatedWithAdressOIB>
  <DomainObject.Predmet.ProtuStrankaListNazivFormated>
    <izvorni_sadrzaj>
      <item>POLJOPRIVREDNA ZADRUGA MARIO I MARIO</item>
    </izvorni_sadrzaj>
    <derivirana_varijabla naziv="DomainObject.Predmet.ProtuStrankaListNazivFormated_1">
      <item>POLJOPRIVREDNA ZADRUGA MARIO I MARIO</item>
    </derivirana_varijabla>
  </DomainObject.Predmet.ProtuStrankaListNazivFormated>
  <DomainObject.Predmet.ProtuStrankaListNazivFormatedOIB>
    <izvorni_sadrzaj>
      <item>POLJOPRIVREDNA ZADRUGA MARIO I MARIO, OIB 17481356453</item>
    </izvorni_sadrzaj>
    <derivirana_varijabla naziv="DomainObject.Predmet.ProtuStrankaListNazivFormatedOIB_1">
      <item>POLJOPRIVREDNA ZADRUGA MARIO I MARIO, OIB 17481356453</item>
    </derivirana_varijabla>
  </DomainObject.Predmet.ProtuStrankaListNazivFormatedOIB>
  <DomainObject.Predmet.OstaliListFormated>
    <izvorni_sadrzaj>
      <item>Vesna Lazarić</item>
      <item>Tihomir Doko</item>
      <item>BORIS LJUBANOVIĆ, STEČ.UPRAVITELJ</item>
      <item>Mirna Ryvola punomoćnica sudionika u postupku POLJOPRIVREDNA ZADRUGA MARIO I MARIO</item>
    </izvorni_sadrzaj>
    <derivirana_varijabla naziv="DomainObject.Predmet.OstaliListFormated_1">
      <item>Vesna Lazarić</item>
      <item>Tihomir Doko</item>
      <item>BORIS LJUBANOVIĆ, STEČ.UPRAVITELJ</item>
      <item>Mirna Ryvola punomoćnica sudionika u postupku POLJOPRIVREDNA ZADRUGA MARIO I MARIO</item>
    </derivirana_varijabla>
  </DomainObject.Predmet.OstaliListFormated>
  <DomainObject.Predmet.OstaliListFormatedOIB>
    <izvorni_sadrzaj>
      <item>Vesna Lazarić</item>
      <item>Tihomir Doko</item>
      <item>BORIS LJUBANOVIĆ, STEČ.UPRAVITELJ</item>
      <item>Mirna Ryvola, OIB 62071777206 punomoćnica sudionika u postupku POLJOPRIVREDNA ZADRUGA MARIO I MARIO</item>
    </izvorni_sadrzaj>
    <derivirana_varijabla naziv="DomainObject.Predmet.OstaliListFormatedOIB_1">
      <item>Vesna Lazarić</item>
      <item>Tihomir Doko</item>
      <item>BORIS LJUBANOVIĆ, STEČ.UPRAVITELJ</item>
      <item>Mirna Ryvola, OIB 62071777206 punomoćnica sudionika u postupku POLJOPRIVREDNA ZADRUGA MARIO I MARIO</item>
    </derivirana_varijabla>
  </DomainObject.Predmet.OstaliListFormatedOIB>
  <DomainObject.Predmet.OstaliListFormatedWithAdress>
    <izvorni_sadrzaj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</izvorni_sadrzaj>
    <derivirana_varijabla naziv="DomainObject.Predmet.OstaliListFormatedWithAdress_1">
      <item>Vesna Lazarić</item>
      <item>Tihomir Doko</item>
      <item>BORIS LJUBANOVIĆ, STEČ.UPRAVITELJ, ŠETALIŠTE KARDINALA FRANJE ŠEPERA BC, 31000 Osijek</item>
      <item>Mirna Ryvola, D. LERMANA 6, 34000 Požega punomoćnica sudionika u postupku POLJOPRIVREDNA ZADRUGA MARIO I MARIO</item>
    </derivirana_varijabla>
  </DomainObject.Predmet.OstaliListFormatedWithAdress>
  <DomainObject.Predmet.OstaliListFormatedWithAdressOIB>
    <izvorni_sadrzaj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</izvorni_sadrzaj>
    <derivirana_varijabla naziv="DomainObject.Predmet.OstaliListFormatedWithAdressOIB_1">
      <item>Vesna Lazarić</item>
      <item>Tihomir Doko</item>
      <item>BORIS LJUBANOVIĆ, STEČ.UPRAVITELJ, ŠETALIŠTE KARDINALA FRANJE ŠEPERA BC, 31000 Osijek</item>
      <item>Mirna Ryvola, OIB 62071777206, D. LERMANA 6, 34000 Požega punomoćnica sudionika u postupku POLJOPRIVREDNA ZADRUGA MARIO I MARIO</item>
    </derivirana_varijabla>
  </DomainObject.Predmet.OstaliListFormatedWithAdressOIB>
  <DomainObject.Predmet.OstaliListNazivFormated>
    <izvorni_sadrzaj>
      <item>Vesna Lazarić</item>
      <item>Tihomir Doko</item>
      <item>BORIS LJUBANOVIĆ, STEČ.UPRAVITELJ</item>
      <item>Mirna Ryvola</item>
    </izvorni_sadrzaj>
    <derivirana_varijabla naziv="DomainObject.Predmet.OstaliListNazivFormated_1">
      <item>Vesna Lazarić</item>
      <item>Tihomir Doko</item>
      <item>BORIS LJUBANOVIĆ, STEČ.UPRAVITELJ</item>
      <item>Mirna Ryvola</item>
    </derivirana_varijabla>
  </DomainObject.Predmet.OstaliListNazivFormated>
  <DomainObject.Predmet.OstaliListNazivFormatedOIB>
    <izvorni_sadrzaj>
      <item>Vesna Lazarić</item>
      <item>Tihomir Doko</item>
      <item>BORIS LJUBANOVIĆ, STEČ.UPRAVITELJ</item>
      <item>Mirna Ryvola, OIB 62071777206</item>
    </izvorni_sadrzaj>
    <derivirana_varijabla naziv="DomainObject.Predmet.OstaliListNazivFormatedOIB_1">
      <item>Vesna Lazarić</item>
      <item>Tihomir Doko</item>
      <item>BORIS LJUBANOVIĆ, STEČ.UPRAVITELJ</item>
      <item>Mirna Ryvola, OIB 62071777206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MARIO I MARIO</izvorni_sadrzaj>
    <derivirana_varijabla naziv="DomainObject.Predmet.ProtustrankaIDrugi_1">POLJOPRIVREDNA ZADRUGA MARIO I MARIO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POLJOPRIVREDNA ZADRUGA MARIO I MARIO, OIB 17481356453, Antunovac 35, 34330 Velika</izvorni_sadrzaj>
    <derivirana_varijabla naziv="DomainObject.Predmet.ProtustrankaIDrugiAdressOIB_1">POLJOPRIVREDNA ZADRUGA MARIO I MARIO, OIB 17481356453, Antunovac 35,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27. siječnja 2016.</izvorni_sadrzaj>
    <derivirana_varijabla naziv="DomainObject.Predmet.OdlukaRjesenje.DatumPravomocnosti_1">27. siječnja 2016.</derivirana_varijabla>
  </DomainObject.Predmet.OdlukaRjesenje.DatumPravomocnosti>
  <DomainObject.Predmet.OdlukaRjesenje.Oznaka>
    <izvorni_sadrzaj>St-920/2015-6</izvorni_sadrzaj>
    <derivirana_varijabla naziv="DomainObject.Predmet.OdlukaRjesenje.Oznaka_1">St-920/2015-6</derivirana_varijabla>
  </DomainObject.Predmet.OdlukaRjesenje.Oznaka>
  <DomainObject.Predmet.SudioniciListNaziv>
    <izvorni_sadrzaj>
      <item>Financijska agencija</item>
      <item>POLJOPRIVREDNA ZADRUGA MARIO I MARIO</item>
      <item>Vesna Lazarić</item>
      <item>Tihomir Doko</item>
      <item>BORIS LJUBANOVIĆ, STEČ.UPRAVITELJ</item>
      <item>Mirna Ryvola</item>
    </izvorni_sadrzaj>
    <derivirana_varijabla naziv="DomainObject.Predmet.SudioniciListNaziv_1">
      <item>Financijska agencija</item>
      <item>POLJOPRIVREDNA ZADRUGA MARIO I MARIO</item>
      <item>Vesna Lazarić</item>
      <item>Tihomir Doko</item>
      <item>BORIS LJUBANOVIĆ, STEČ.UPRAVITELJ</item>
      <item>Mirna Ryvola</item>
    </derivirana_varijabla>
  </DomainObject.Predmet.SudioniciListNaziv>
  <DomainObject.Predmet.SudioniciListAdressOIB>
    <izvorni_sadrzaj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izvorni_sadrzaj>
    <derivirana_varijabla naziv="DomainObject.Predmet.SudioniciListAdressOIB_1">
      <item>Financijska agencija, OIB 85821130368, Ulica grada Vukovara 70,Zagreb</item>
      <item>POLJOPRIVREDNA ZADRUGA MARIO I MARIO, OIB 17481356453, Antunovac 35,34330 Velika</item>
      <item>Vesna Lazarić</item>
      <item>Tihomir Doko</item>
      <item>BORIS LJUBANOVIĆ, STEČ.UPRAVITELJ, ŠETALIŠTE KARDINALA FRANJE ŠEPERA BC,31000 Osijek</item>
      <item>Mirna Ryvola, OIB 62071777206, D. LERMANA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17481356453</item>
      <item>, OIB null</item>
      <item>, OIB null</item>
      <item>, OIB null</item>
      <item>, OIB 62071777206</item>
    </izvorni_sadrzaj>
    <derivirana_varijabla naziv="DomainObject.Predmet.SudioniciListNazivOIB_1">
      <item>, OIB 85821130368</item>
      <item>, OIB 17481356453</item>
      <item>, OIB null</item>
      <item>, OIB null</item>
      <item>, OIB null</item>
      <item>, OIB 62071777206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271</properties:Words>
  <properties:Characters>1453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2018-09-18T09:13:00Z</dcterms:created>
  <dc:creator>wsadmin</dc:creator>
  <cp:lastModifiedBy>wsadmin</cp:lastModifiedBy>
  <cp:lastPrinted>2018-09-18T09:10:00Z</cp:lastPrinted>
  <dcterms:modified xmlns:xsi="http://www.w3.org/2001/XMLSchema-instance" xsi:type="dcterms:W3CDTF">2018-09-18T09:14:00Z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(zaključak_mario_i_mario.docx)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