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d6d2" w14:paraId="82ed6d2" w:rsidRDefault="001B2146" w:rsidP="001B2146" w:rsidR="001B2146" w:rsidRPr="00FD10DE">
      <w:pPr>
        <w15:collapsed w:val="false"/>
      </w:pPr>
      <w:bookmarkStart w:name="_GoBack" w:id="0"/>
      <w:bookmarkEnd w:id="0"/>
      <w:r>
        <w:t xml:space="preserve">           </w:t>
      </w:r>
      <w:r w:rsidR="001131CB">
        <w:t xml:space="preserve"> </w:t>
      </w:r>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1B2146" w:rsidP="001B2146" w:rsidR="001B2146" w:rsidRPr="00FD10DE">
      <w:r w:rsidRPr="00FD10DE">
        <w:t xml:space="preserve"> 52000 PAZIN, Dršćevka 1 </w:t>
      </w:r>
      <w:r w:rsidRPr="00FD10DE">
        <w:tab/>
      </w:r>
      <w:r w:rsidRPr="00FD10DE">
        <w:tab/>
      </w:r>
      <w:r w:rsidRPr="00FD10DE">
        <w:tab/>
      </w:r>
      <w:r w:rsidRPr="00FD10DE">
        <w:tab/>
      </w:r>
      <w:r w:rsidRPr="00FD10DE">
        <w:tab/>
      </w:r>
    </w:p>
    <w:p w:rsidRDefault="001B2146" w:rsidP="001B2146" w:rsidR="001B2146" w:rsidRPr="00FD10DE">
      <w:pPr>
        <w:jc w:val="both"/>
      </w:pPr>
      <w:r w:rsidRPr="00FD10DE">
        <w:tab/>
      </w:r>
    </w:p>
    <w:p w:rsidRDefault="001B2146" w:rsidP="001B2146" w:rsidR="001B2146" w:rsidRPr="00FD10DE">
      <w:pPr>
        <w:jc w:val="both"/>
      </w:pPr>
    </w:p>
    <w:p w:rsidRDefault="001B2146" w:rsidP="001B2146" w:rsidR="001B2146">
      <w:pPr>
        <w:ind w:firstLine="708"/>
      </w:pPr>
      <w:r w:rsidRPr="00FD10DE">
        <w:tab/>
      </w:r>
      <w:r w:rsidRPr="00FD10DE">
        <w:tab/>
      </w:r>
      <w:r w:rsidRPr="00FD10DE">
        <w:tab/>
      </w:r>
      <w:r w:rsidRPr="00FD10DE">
        <w:tab/>
        <w:t xml:space="preserve">    </w:t>
      </w:r>
      <w:r w:rsidR="001131CB">
        <w:tab/>
      </w:r>
      <w:r w:rsidR="00A831E2">
        <w:t>P O Z I V</w:t>
      </w:r>
    </w:p>
    <w:p w:rsidRDefault="001131CB" w:rsidP="001131CB" w:rsidR="00A831E2">
      <w:pPr>
        <w:ind w:firstLine="708"/>
        <w:jc w:val="center"/>
      </w:pPr>
      <w:r>
        <w:t>na ročište za glasovanje o planu restrukturiranja</w:t>
      </w:r>
    </w:p>
    <w:p w:rsidRDefault="001131CB" w:rsidP="001B2146" w:rsidR="001131CB">
      <w:pPr>
        <w:ind w:firstLine="708"/>
      </w:pP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planu restrukturiranja </w:t>
      </w:r>
      <w:r w:rsidR="00A831E2">
        <w:t xml:space="preserve">dužnika </w:t>
      </w:r>
      <w:r w:rsidR="006F723B" w:rsidRPr="006F723B">
        <w:t>ARLEN TURIZAM d.o.o. Poreč, Vukovarska 26, OIB: 17423862485</w:t>
      </w:r>
      <w:r w:rsidR="007B37F0">
        <w:t xml:space="preserve">, </w:t>
      </w:r>
      <w:r w:rsidR="001131CB">
        <w:t xml:space="preserve">održati će se </w:t>
      </w:r>
      <w:r>
        <w:t>dan</w:t>
      </w:r>
      <w:r w:rsidR="001131CB">
        <w:t>a</w:t>
      </w:r>
      <w:r w:rsidR="006F723B">
        <w:t xml:space="preserve"> 21</w:t>
      </w:r>
      <w:r>
        <w:t xml:space="preserve">. </w:t>
      </w:r>
      <w:r w:rsidR="006F723B">
        <w:t>travnja</w:t>
      </w:r>
      <w:r w:rsidR="00740FA4">
        <w:t xml:space="preserve"> </w:t>
      </w:r>
      <w:r w:rsidR="007B37F0">
        <w:t>201</w:t>
      </w:r>
      <w:r w:rsidR="00740FA4">
        <w:t>7</w:t>
      </w:r>
      <w:r w:rsidR="007B37F0">
        <w:t xml:space="preserve">. </w:t>
      </w:r>
      <w:r>
        <w:t xml:space="preserve">u </w:t>
      </w:r>
      <w:r w:rsidR="00740FA4">
        <w:t>1</w:t>
      </w:r>
      <w:r w:rsidR="006F723B">
        <w:t>2:0</w:t>
      </w:r>
      <w:r>
        <w:t>0 sati, u Trgovačkom sudu u Pazinu, Dršćevka 1, sob</w:t>
      </w:r>
      <w:r w:rsidR="00740FA4">
        <w:t>a broj 1</w:t>
      </w:r>
      <w:r>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sastavni su dio ovog rješenja.</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r>
      <w:r>
        <w:tab/>
      </w:r>
    </w:p>
    <w:p w:rsidRDefault="001B2146" w:rsidP="001B2146" w:rsidR="001B2146" w:rsidRPr="00FD10DE">
      <w:pPr>
        <w:jc w:val="center"/>
      </w:pPr>
      <w:r w:rsidRPr="00FD10DE">
        <w:t xml:space="preserve">U Pazinu, </w:t>
      </w:r>
      <w:r w:rsidR="006F723B">
        <w:t>28</w:t>
      </w:r>
      <w:r w:rsidRPr="00FD10DE">
        <w:t xml:space="preserve">. </w:t>
      </w:r>
      <w:r w:rsidR="006F723B">
        <w:t>ožujka</w:t>
      </w:r>
      <w:r w:rsidR="001131CB">
        <w:t xml:space="preserve"> </w:t>
      </w:r>
      <w:r w:rsidRPr="00FD10DE">
        <w:t>201</w:t>
      </w:r>
      <w:r w:rsidR="00740FA4">
        <w:t>7</w:t>
      </w:r>
      <w:r w:rsidRPr="00FD10DE">
        <w:t>.</w:t>
      </w:r>
    </w:p>
    <w:p w:rsidRDefault="001B2146" w:rsidP="001B2146" w:rsidR="001B2146">
      <w:pPr>
        <w:jc w:val="center"/>
      </w:pPr>
      <w:r w:rsidRPr="00FD10DE">
        <w:t xml:space="preserve"> </w:t>
      </w:r>
    </w:p>
    <w:p w:rsidRDefault="001B2146" w:rsidP="001B2146" w:rsidR="001B2146" w:rsidRPr="00FD10DE">
      <w:pPr>
        <w:jc w:val="center"/>
      </w:pP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740FA4">
      <w:pPr>
        <w:jc w:val="center"/>
      </w:pPr>
      <w:r w:rsidRPr="00FD10DE">
        <w:tab/>
        <w:t xml:space="preserve">                                                                  </w:t>
      </w:r>
      <w:r w:rsidRPr="00FD10DE">
        <w:tab/>
      </w:r>
      <w:r w:rsidRPr="00FD10DE">
        <w:tab/>
      </w:r>
      <w:r>
        <w:t xml:space="preserve">     </w:t>
      </w:r>
    </w:p>
    <w:p w:rsidRDefault="00740FA4" w:rsidP="001B2146" w:rsidR="001B2146" w:rsidRPr="00FD10DE">
      <w:pPr>
        <w:jc w:val="center"/>
      </w:pPr>
      <w:r>
        <w:tab/>
      </w:r>
      <w:r>
        <w:tab/>
      </w:r>
      <w:r>
        <w:tab/>
      </w:r>
      <w:r>
        <w:tab/>
      </w:r>
      <w:r>
        <w:tab/>
      </w:r>
      <w:r>
        <w:tab/>
      </w:r>
      <w:r>
        <w:tab/>
      </w:r>
      <w:r>
        <w:tab/>
      </w:r>
      <w:r>
        <w:tab/>
        <w:t>Ivan Dujić</w:t>
      </w:r>
    </w:p>
    <w:p w:rsidRDefault="001B2146" w:rsidP="001B2146" w:rsidR="001B2146" w:rsidRPr="00FD10DE">
      <w:pPr>
        <w:jc w:val="center"/>
      </w:pPr>
    </w:p>
    <w:p w:rsidRDefault="001B2146" w:rsidP="001B2146" w:rsidR="001B2146">
      <w:pPr>
        <w:jc w:val="both"/>
      </w:pPr>
    </w:p>
    <w:p w:rsidRDefault="001B2146" w:rsidP="001B2146" w:rsidR="001B2146"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sectPr w:rsidSect="00C40FD5" w:rsidR="00CD3681">
      <w:headerReference w:type="default" r:id="rId9"/>
      <w:headerReference w:type="firs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09E" w:rsidR="004C409E">
      <w:r>
        <w:separator/>
      </w:r>
    </w:p>
  </w:endnote>
  <w:endnote w:id="0" w:type="continuationSeparator">
    <w:p w:rsidRDefault="004C409E" w:rsidR="004C40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09E" w:rsidR="004C409E">
      <w:r>
        <w:separator/>
      </w:r>
    </w:p>
  </w:footnote>
  <w:footnote w:id="0" w:type="continuationSeparator">
    <w:p w:rsidRDefault="004C409E" w:rsidR="004C40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050577"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t>Posl.br.: 10 St-</w:t>
    </w:r>
    <w:r w:rsidR="006F723B">
      <w:t>1129</w:t>
    </w:r>
    <w:r>
      <w:t>/16-3</w:t>
    </w:r>
    <w:r w:rsidR="006F723B">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050577"/>
    <w:rsid w:val="001131CB"/>
    <w:rsid w:val="00186C0A"/>
    <w:rsid w:val="001B2146"/>
    <w:rsid w:val="002921CD"/>
    <w:rsid w:val="004C409E"/>
    <w:rsid w:val="006F723B"/>
    <w:rsid w:val="00740FA4"/>
    <w:rsid w:val="007B37F0"/>
    <w:rsid w:val="00970816"/>
    <w:rsid w:val="00A831E2"/>
    <w:rsid w:val="00A90FA3"/>
    <w:rsid w:val="00B1437C"/>
    <w:rsid w:val="00BE64B5"/>
    <w:rsid w:val="00C47489"/>
    <w:rsid w:val="00CD3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50577"/>
    <w:rPr>
      <w:color w:val="808080"/>
      <w:bdr w:space="0" w:sz="0" w:color="auto" w:val="none"/>
      <w:shd w:fill="auto" w:color="auto" w:val="clear"/>
    </w:rPr>
  </w:style>
  <w:style w:customStyle="true" w:styleId="eSPISCCParagraphDefaultFont" w:type="character">
    <w:name w:val="eSPIS_CC_Paragraph Default Font"/>
    <w:basedOn w:val="Zadanifontodlomka"/>
    <w:rsid w:val="00050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0577"/>
    <w:rPr>
      <w:bdr w:space="0" w:sz="0" w:color="auto" w:val="none"/>
      <w:shd w:fill="FFFFCC" w:color="auto" w:val="clear"/>
      <w:lang w:val="hr-HR"/>
    </w:rPr>
  </w:style>
  <w:style w:customStyle="true" w:styleId="PozadinaSvijetloCrvena" w:type="character">
    <w:name w:val="Pozadina_SvijetloCrvena"/>
    <w:basedOn w:val="eSPISCCParagraphDefaultFont"/>
    <w:rsid w:val="00050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05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1" w:styleId="PodnojeChar" w:type="character">
    <w:name w:val="Podnožje Char"/>
    <w:basedOn w:val="Zadanifontodlomka"/>
    <w:link w:val="Podnoje"/>
    <w:uiPriority w:val="99"/>
    <w:rsid w:val="002921C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50577"/>
    <w:rPr>
      <w:color w:val="808080"/>
      <w:bdr w:color="auto" w:space="0" w:sz="0" w:val="none"/>
      <w:shd w:color="auto" w:fill="auto" w:val="clear"/>
    </w:rPr>
  </w:style>
  <w:style w:customStyle="1" w:styleId="eSPISCCParagraphDefaultFont" w:type="character">
    <w:name w:val="eSPIS_CC_Paragraph Default Font"/>
    <w:basedOn w:val="Zadanifontodlomka"/>
    <w:rsid w:val="00050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0577"/>
    <w:rPr>
      <w:bdr w:color="auto" w:space="0" w:sz="0" w:val="none"/>
      <w:shd w:color="auto" w:fill="FFFFCC" w:val="clear"/>
      <w:lang w:val="hr-HR"/>
    </w:rPr>
  </w:style>
  <w:style w:customStyle="1" w:styleId="PozadinaSvijetloCrvena" w:type="character">
    <w:name w:val="Pozadina_SvijetloCrvena"/>
    <w:basedOn w:val="eSPISCCParagraphDefaultFont"/>
    <w:rsid w:val="00050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05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glasovanje o planu restrukturiranja 
zakazivanje ročišta</izvorni_sadrzaj>
    <derivirana_varijabla naziv="DomainObject.Primjedba_1">glasovanje o planu restrukturiranja 
zakazivanje ročišta</derivirana_varijabla>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ARLEN TURIZAM d.o.o. POREČ</izvorni_sadrzaj>
    <derivirana_varijabla naziv="DomainObject.Predmet.ProtustrankaFormated_1">  ARLEN TURIZAM d.o.o. POREČ</derivirana_varijabla>
  </DomainObject.Predmet.ProtustrankaFormated>
  <DomainObject.Predmet.ProtustrankaFormatedOIB>
    <izvorni_sadrzaj>  ARLEN TURIZAM d.o.o. POREČ, OIB 17423862485</izvorni_sadrzaj>
    <derivirana_varijabla naziv="DomainObject.Predmet.ProtustrankaFormatedOIB_1">  ARLEN TURIZAM d.o.o. POREČ, OIB 17423862485</derivirana_varijabla>
  </DomainObject.Predmet.ProtustrankaFormatedOIB>
  <DomainObject.Predmet.ProtustrankaFormatedWithAdress>
    <izvorni_sadrzaj> ARLEN TURIZAM d.o.o. POREČ, Vukovarska 26, 52440 Poreč</izvorni_sadrzaj>
    <derivirana_varijabla naziv="DomainObject.Predmet.ProtustrankaFormatedWithAdress_1"> ARLEN TURIZAM d.o.o. POREČ, Vukovarska 26, 52440 Poreč</derivirana_varijabla>
  </DomainObject.Predmet.ProtustrankaFormatedWithAdress>
  <DomainObject.Predmet.ProtustrankaFormatedWithAdressOIB>
    <izvorni_sadrzaj> ARLEN TURIZAM d.o.o. POREČ, OIB 17423862485, Vukovarska 26, 52440 Poreč</izvorni_sadrzaj>
    <derivirana_varijabla naziv="DomainObject.Predmet.ProtustrankaFormatedWithAdressOIB_1"> ARLEN TURIZAM d.o.o. POREČ, OIB 17423862485, Vukovarska 26, 52440 Poreč</derivirana_varijabla>
  </DomainObject.Predmet.ProtustrankaFormatedWithAdressOIB>
  <DomainObject.Predmet.ProtustrankaWithAdress>
    <izvorni_sadrzaj>ARLEN TURIZAM d.o.o. POREČ Vukovarska 26, 52440 Poreč</izvorni_sadrzaj>
    <derivirana_varijabla naziv="DomainObject.Predmet.ProtustrankaWithAdress_1">ARLEN TURIZAM d.o.o. POREČ Vukovarska 26, 52440 Poreč</derivirana_varijabla>
  </DomainObject.Predmet.ProtustrankaWithAdress>
  <DomainObject.Predmet.ProtustrankaWithAdressOIB>
    <izvorni_sadrzaj>ARLEN TURIZAM d.o.o. POREČ, OIB 17423862485, Vukovarska 26, 52440 Poreč</izvorni_sadrzaj>
    <derivirana_varijabla naziv="DomainObject.Predmet.ProtustrankaWithAdressOIB_1">ARLEN TURIZAM d.o.o. POREČ, OIB 17423862485, Vukovarska 26, 52440 Poreč</derivirana_varijabla>
  </DomainObject.Predmet.ProtustrankaWithAdressOIB>
  <DomainObject.Predmet.ProtustrankaNazivFormated>
    <izvorni_sadrzaj>ARLEN TURIZAM d.o.o. POREČ</izvorni_sadrzaj>
    <derivirana_varijabla naziv="DomainObject.Predmet.ProtustrankaNazivFormated_1">ARLEN TURIZAM d.o.o. POREČ</derivirana_varijabla>
  </DomainObject.Predmet.ProtustrankaNazivFormated>
  <DomainObject.Predmet.ProtustrankaNazivFormatedOIB>
    <izvorni_sadrzaj>ARLEN TURIZAM d.o.o. POREČ, OIB 17423862485</izvorni_sadrzaj>
    <derivirana_varijabla naziv="DomainObject.Predmet.ProtustrankaNazivFormatedOIB_1">ARLEN TURIZAM d.o.o. POREČ, OIB 17423862485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ARLEN TURIZAM d.o.o. poreč</izvorni_sadrzaj>
    <derivirana_varijabla naziv="DomainObject.Predmet.StrankaFormated_1">  ARLEN TURIZAM d.o.o. poreč</derivirana_varijabla>
  </DomainObject.Predmet.StrankaFormated>
  <DomainObject.Predmet.StrankaFormatedOIB>
    <izvorni_sadrzaj>  ARLEN TURIZAM d.o.o. poreč, OIB 17423862485</izvorni_sadrzaj>
    <derivirana_varijabla naziv="DomainObject.Predmet.StrankaFormatedOIB_1">  ARLEN TURIZAM d.o.o. poreč, OIB 17423862485</derivirana_varijabla>
  </DomainObject.Predmet.StrankaFormatedOIB>
  <DomainObject.Predmet.StrankaFormatedWithAdress>
    <izvorni_sadrzaj> ARLEN TURIZAM d.o.o. poreč, Vukovarska 26, 52440 Poreč</izvorni_sadrzaj>
    <derivirana_varijabla naziv="DomainObject.Predmet.StrankaFormatedWithAdress_1"> ARLEN TURIZAM d.o.o. poreč, Vukovarska 26, 52440 Poreč</derivirana_varijabla>
  </DomainObject.Predmet.StrankaFormatedWithAdress>
  <DomainObject.Predmet.StrankaFormatedWithAdressOIB>
    <izvorni_sadrzaj> ARLEN TURIZAM d.o.o. poreč, OIB 17423862485, Vukovarska 26, 52440 Poreč</izvorni_sadrzaj>
    <derivirana_varijabla naziv="DomainObject.Predmet.StrankaFormatedWithAdressOIB_1"> ARLEN TURIZAM d.o.o. poreč, OIB 17423862485, Vukovarska 26, 52440 Poreč</derivirana_varijabla>
  </DomainObject.Predmet.StrankaFormatedWithAdressOIB>
  <DomainObject.Predmet.StrankaWithAdress>
    <izvorni_sadrzaj>ARLEN TURIZAM d.o.o. poreč Vukovarska 26,52440 Poreč</izvorni_sadrzaj>
    <derivirana_varijabla naziv="DomainObject.Predmet.StrankaWithAdress_1">ARLEN TURIZAM d.o.o. poreč Vukovarska 26,52440 Poreč</derivirana_varijabla>
  </DomainObject.Predmet.StrankaWithAdress>
  <DomainObject.Predmet.StrankaWithAdressOIB>
    <izvorni_sadrzaj>ARLEN TURIZAM d.o.o. poreč, OIB 17423862485, Vukovarska 26,52440 Poreč</izvorni_sadrzaj>
    <derivirana_varijabla naziv="DomainObject.Predmet.StrankaWithAdressOIB_1">ARLEN TURIZAM d.o.o. poreč, OIB 17423862485, Vukovarska 26,52440 Poreč</derivirana_varijabla>
  </DomainObject.Predmet.StrankaWithAdressOIB>
  <DomainObject.Predmet.StrankaNazivFormated>
    <izvorni_sadrzaj>ARLEN TURIZAM d.o.o. poreč</izvorni_sadrzaj>
    <derivirana_varijabla naziv="DomainObject.Predmet.StrankaNazivFormated_1">ARLEN TURIZAM d.o.o. poreč</derivirana_varijabla>
  </DomainObject.Predmet.StrankaNazivFormated>
  <DomainObject.Predmet.StrankaNazivFormatedOIB>
    <izvorni_sadrzaj>ARLEN TURIZAM d.o.o. poreč, OIB 17423862485</izvorni_sadrzaj>
    <derivirana_varijabla naziv="DomainObject.Predmet.StrankaNazivFormatedOIB_1">ARLEN TURIZAM d.o.o. poreč, OIB 17423862485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ARLEN TURIZAM d.o.o. poreč</item>
    </izvorni_sadrzaj>
    <derivirana_varijabla naziv="DomainObject.Predmet.StrankaListFormated_1">
      <item>ARLEN TURIZAM d.o.o. poreč</item>
    </derivirana_varijabla>
  </DomainObject.Predmet.StrankaListFormated>
  <DomainObject.Predmet.StrankaListFormatedOIB>
    <izvorni_sadrzaj>
      <item>ARLEN TURIZAM d.o.o. poreč, OIB 17423862485</item>
    </izvorni_sadrzaj>
    <derivirana_varijabla naziv="DomainObject.Predmet.StrankaListFormatedOIB_1">
      <item>ARLEN TURIZAM d.o.o. poreč, OIB 17423862485</item>
    </derivirana_varijabla>
  </DomainObject.Predmet.StrankaListFormatedOIB>
  <DomainObject.Predmet.StrankaListFormatedWithAdress>
    <izvorni_sadrzaj>
      <item>ARLEN TURIZAM d.o.o. poreč, Vukovarska 26, 52440 Poreč</item>
    </izvorni_sadrzaj>
    <derivirana_varijabla naziv="DomainObject.Predmet.StrankaListFormatedWithAdress_1">
      <item>ARLEN TURIZAM d.o.o. poreč, Vukovarska 26, 52440 Poreč</item>
    </derivirana_varijabla>
  </DomainObject.Predmet.StrankaListFormatedWithAdress>
  <DomainObject.Predmet.StrankaListFormatedWithAdressOIB>
    <izvorni_sadrzaj>
      <item>ARLEN TURIZAM d.o.o. poreč, OIB 17423862485, Vukovarska 26, 52440 Poreč</item>
    </izvorni_sadrzaj>
    <derivirana_varijabla naziv="DomainObject.Predmet.StrankaListFormatedWithAdressOIB_1">
      <item>ARLEN TURIZAM d.o.o. poreč, OIB 17423862485, Vukovarska 26, 52440 Poreč</item>
    </derivirana_varijabla>
  </DomainObject.Predmet.StrankaListFormatedWithAdressOIB>
  <DomainObject.Predmet.StrankaListNazivFormated>
    <izvorni_sadrzaj>
      <item>ARLEN TURIZAM d.o.o. poreč</item>
    </izvorni_sadrzaj>
    <derivirana_varijabla naziv="DomainObject.Predmet.StrankaListNazivFormated_1">
      <item>ARLEN TURIZAM d.o.o. poreč</item>
    </derivirana_varijabla>
  </DomainObject.Predmet.StrankaListNazivFormated>
  <DomainObject.Predmet.StrankaListNazivFormatedOIB>
    <izvorni_sadrzaj>
      <item>ARLEN TURIZAM d.o.o. poreč, OIB 17423862485</item>
    </izvorni_sadrzaj>
    <derivirana_varijabla naziv="DomainObject.Predmet.StrankaListNazivFormatedOIB_1">
      <item>ARLEN TURIZAM d.o.o. poreč, OIB 17423862485</item>
    </derivirana_varijabla>
  </DomainObject.Predmet.StrankaListNazivFormatedOIB>
  <DomainObject.Predmet.ProtuStrankaListFormated>
    <izvorni_sadrzaj>
      <item>ARLEN TURIZAM d.o.o. POREČ</item>
    </izvorni_sadrzaj>
    <derivirana_varijabla naziv="DomainObject.Predmet.ProtuStrankaListFormated_1">
      <item>ARLEN TURIZAM d.o.o. POREČ</item>
    </derivirana_varijabla>
  </DomainObject.Predmet.ProtuStrankaListFormated>
  <DomainObject.Predmet.ProtuStrankaListFormatedOIB>
    <izvorni_sadrzaj>
      <item>ARLEN TURIZAM d.o.o. POREČ, OIB 17423862485</item>
    </izvorni_sadrzaj>
    <derivirana_varijabla naziv="DomainObject.Predmet.ProtuStrankaListFormatedOIB_1">
      <item>ARLEN TURIZAM d.o.o. POREČ, OIB 17423862485</item>
    </derivirana_varijabla>
  </DomainObject.Predmet.ProtuStrankaListFormatedOIB>
  <DomainObject.Predmet.ProtuStrankaListFormatedWithAdress>
    <izvorni_sadrzaj>
      <item>ARLEN TURIZAM d.o.o. POREČ, Vukovarska 26, 52440 Poreč</item>
    </izvorni_sadrzaj>
    <derivirana_varijabla naziv="DomainObject.Predmet.ProtuStrankaListFormatedWithAdress_1">
      <item>ARLEN TURIZAM d.o.o. POREČ, Vukovarska 26, 52440 Poreč</item>
    </derivirana_varijabla>
  </DomainObject.Predmet.ProtuStrankaListFormatedWithAdress>
  <DomainObject.Predmet.ProtuStrankaListFormatedWithAdressOIB>
    <izvorni_sadrzaj>
      <item>ARLEN TURIZAM d.o.o. POREČ, OIB 17423862485, Vukovarska 26, 52440 Poreč</item>
    </izvorni_sadrzaj>
    <derivirana_varijabla naziv="DomainObject.Predmet.ProtuStrankaListFormatedWithAdressOIB_1">
      <item>ARLEN TURIZAM d.o.o. POREČ, OIB 17423862485, Vukovarska 26, 52440 Poreč</item>
    </derivirana_varijabla>
  </DomainObject.Predmet.ProtuStrankaListFormatedWithAdressOIB>
  <DomainObject.Predmet.ProtuStrankaListNazivFormated>
    <izvorni_sadrzaj>
      <item>ARLEN TURIZAM d.o.o. POREČ</item>
    </izvorni_sadrzaj>
    <derivirana_varijabla naziv="DomainObject.Predmet.ProtuStrankaListNazivFormated_1">
      <item>ARLEN TURIZAM d.o.o. POREČ</item>
    </derivirana_varijabla>
  </DomainObject.Predmet.ProtuStrankaListNazivFormated>
  <DomainObject.Predmet.ProtuStrankaListNazivFormatedOIB>
    <izvorni_sadrzaj>
      <item>ARLEN TURIZAM d.o.o. POREČ, OIB 17423862485</item>
    </izvorni_sadrzaj>
    <derivirana_varijabla naziv="DomainObject.Predmet.ProtuStrankaListNazivFormatedOIB_1">
      <item>ARLEN TURIZAM d.o.o. POREČ, OIB 17423862485</item>
    </derivirana_varijabla>
  </DomainObject.Predmet.ProtuStrankaListNazivFormatedOIB>
  <DomainObject.Predmet.OstaliListFormated>
    <izvorni_sadrzaj>
      <item>SVEUČILIŠTE U ZAGREBU - STUDENTSKI CENTAR U ZAGREBU, ZAGREB</item>
      <item>Odvj. Slavko Duvnjak</item>
      <item>Maralene Carroll</item>
      <item>Georgina Tewkesbury</item>
      <item>Odvj. društvo MATULIĆ SUMIĆ &amp; partneri d.o.o.</item>
    </izvorni_sadrzaj>
    <derivirana_varijabla naziv="DomainObject.Predmet.OstaliListFormated_1">
      <item>SVEUČILIŠTE U ZAGREBU - STUDENTSKI CENTAR U ZAGREBU, ZAGREB</item>
      <item>Odvj. Slavko Duvnjak</item>
      <item>Maralene Carroll</item>
      <item>Georgina Tewkesbury</item>
      <item>Odvj. društvo MATULIĆ SUMIĆ &amp; partneri d.o.o.</item>
    </derivirana_varijabla>
  </DomainObject.Predmet.OstaliListFormated>
  <DomainObject.Predmet.OstaliListFormatedOIB>
    <izvorni_sadrzaj>
      <item>SVEUČILIŠTE U ZAGREBU - STUDENTSKI CENTAR U ZAGREBU, ZAGREB, OIB 22597784145</item>
      <item>Odvj. Slavko Duvnjak</item>
      <item>Maralene Carroll, OIB 71845612785</item>
      <item>Georgina Tewkesbury, OIB 60380795755</item>
      <item>Odvj. društvo MATULIĆ SUMIĆ &amp; partneri d.o.o.</item>
    </izvorni_sadrzaj>
    <derivirana_varijabla naziv="DomainObject.Predmet.OstaliListFormatedOIB_1">
      <item>SVEUČILIŠTE U ZAGREBU - STUDENTSKI CENTAR U ZAGREBU, ZAGREB, OIB 22597784145</item>
      <item>Odvj. Slavko Duvnjak</item>
      <item>Maralene Carroll, OIB 71845612785</item>
      <item>Georgina Tewkesbury, OIB 60380795755</item>
      <item>Odvj. društvo MATULIĆ SUMIĆ &amp; partneri d.o.o.</item>
    </derivirana_varijabla>
  </DomainObject.Predmet.OstaliListFormatedOIB>
  <DomainObject.Predmet.OstaliListFormatedWithAdress>
    <izvorni_sadrzaj>
      <item>SVEUČILIŠTE U ZAGREBU - STUDENTSKI CENTAR U ZAGREBU, ZAGREB, Savska 25, 10000 Zagreb</item>
      <item>Odvj. Slavko Duvnjak, Kranjčevićeva 5, 10000 Zagreb</item>
      <item>Maralene Carroll, Ballterson Beg Farm  0000, Ballaugh</item>
      <item>Georgina Tewkesbury, Ballaterson Beg F Arm  000, Ballaugh</item>
      <item>Odvj. društvo MATULIĆ SUMIĆ &amp; partneri d.o.o., Lička 4A, 21000 Split</item>
    </izvorni_sadrzaj>
    <derivirana_varijabla naziv="DomainObject.Predmet.OstaliListFormatedWithAdress_1">
      <item>SVEUČILIŠTE U ZAGREBU - STUDENTSKI CENTAR U ZAGREBU, ZAGREB, Savska 25, 10000 Zagreb</item>
      <item>Odvj. Slavko Duvnjak, Kranjčevićeva 5, 10000 Zagreb</item>
      <item>Maralene Carroll, Ballterson Beg Farm  0000, Ballaugh</item>
      <item>Georgina Tewkesbury, Ballaterson Beg F Arm  000, Ballaugh</item>
      <item>Odvj. društvo MATULIĆ SUMIĆ &amp; partneri d.o.o., Lička 4A, 21000 Split</item>
    </derivirana_varijabla>
  </DomainObject.Predmet.OstaliListFormatedWithAdress>
  <DomainObject.Predmet.OstaliListFormatedWithAdressOIB>
    <izvorni_sadrzaj>
      <item>SVEUČILIŠTE U ZAGREBU - STUDENTSKI CENTAR U ZAGREBU, ZAGREB, OIB 22597784145, Savska 25, 10000 Zagreb</item>
      <item>Odvj. Slavko Duvnjak, Kranjčevićeva 5, 10000 Zagreb</item>
      <item>Maralene Carroll, OIB 71845612785, Ballterson Beg Farm  0000, Ballaugh</item>
      <item>Georgina Tewkesbury, OIB 60380795755, Ballaterson Beg F Arm  000, Ballaugh</item>
      <item>Odvj. društvo MATULIĆ SUMIĆ &amp; partneri d.o.o., Lička 4A, 21000 Split</item>
    </izvorni_sadrzaj>
    <derivirana_varijabla naziv="DomainObject.Predmet.OstaliListFormatedWithAdressOIB_1">
      <item>SVEUČILIŠTE U ZAGREBU - STUDENTSKI CENTAR U ZAGREBU, ZAGREB, OIB 22597784145, Savska 25, 10000 Zagreb</item>
      <item>Odvj. Slavko Duvnjak, Kranjčevićeva 5, 10000 Zagreb</item>
      <item>Maralene Carroll, OIB 71845612785, Ballterson Beg Farm  0000, Ballaugh</item>
      <item>Georgina Tewkesbury, OIB 60380795755, Ballaterson Beg F Arm  000, Ballaugh</item>
      <item>Odvj. društvo MATULIĆ SUMIĆ &amp; partneri d.o.o., Lička 4A, 21000 Split</item>
    </derivirana_varijabla>
  </DomainObject.Predmet.OstaliListFormatedWithAdressOIB>
  <DomainObject.Predmet.OstaliListNazivFormated>
    <izvorni_sadrzaj>
      <item>SVEUČILIŠTE U ZAGREBU - STUDENTSKI CENTAR U ZAGREBU, ZAGREB</item>
      <item>Odvj. Slavko Duvnjak</item>
      <item>Maralene Carroll</item>
      <item>Georgina Tewkesbury</item>
      <item>Odvj. društvo MATULIĆ SUMIĆ &amp; partneri d.o.o.</item>
    </izvorni_sadrzaj>
    <derivirana_varijabla naziv="DomainObject.Predmet.OstaliListNazivFormated_1">
      <item>SVEUČILIŠTE U ZAGREBU - STUDENTSKI CENTAR U ZAGREBU, ZAGREB</item>
      <item>Odvj. Slavko Duvnjak</item>
      <item>Maralene Carroll</item>
      <item>Georgina Tewkesbury</item>
      <item>Odvj. društvo MATULIĆ SUMIĆ &amp; partneri d.o.o.</item>
    </derivirana_varijabla>
  </DomainObject.Predmet.OstaliListNazivFormated>
  <DomainObject.Predmet.OstaliListNazivFormatedOIB>
    <izvorni_sadrzaj>
      <item>SVEUČILIŠTE U ZAGREBU - STUDENTSKI CENTAR U ZAGREBU, ZAGREB, OIB 22597784145</item>
      <item>Odvj. Slavko Duvnjak</item>
      <item>Maralene Carroll, OIB 71845612785</item>
      <item>Georgina Tewkesbury, OIB 60380795755</item>
      <item>Odvj. društvo MATULIĆ SUMIĆ &amp; partneri d.o.o.</item>
    </izvorni_sadrzaj>
    <derivirana_varijabla naziv="DomainObject.Predmet.OstaliListNazivFormatedOIB_1">
      <item>SVEUČILIŠTE U ZAGREBU - STUDENTSKI CENTAR U ZAGREBU, ZAGREB, OIB 22597784145</item>
      <item>Odvj. Slavko Duvnjak</item>
      <item>Maralene Carroll, OIB 71845612785</item>
      <item>Georgina Tewkesbury, OIB 60380795755</item>
      <item>Odvj. društvo MATULIĆ SUMIĆ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ARLEN TURIZAM d.o.o. poreč</izvorni_sadrzaj>
    <derivirana_varijabla naziv="DomainObject.Predmet.StrankaIDrugi_1">ARLEN TURIZAM d.o.o. poreč</derivirana_varijabla>
  </DomainObject.Predmet.StrankaIDrugi>
  <DomainObject.Predmet.ProtustrankaIDrugi>
    <izvorni_sadrzaj>ARLEN TURIZAM d.o.o. POREČ</izvorni_sadrzaj>
    <derivirana_varijabla naziv="DomainObject.Predmet.ProtustrankaIDrugi_1">ARLEN TURIZAM d.o.o. POREČ</derivirana_varijabla>
  </DomainObject.Predmet.ProtustrankaIDrugi>
  <DomainObject.Predmet.StrankaIDrugiAdressOIB>
    <izvorni_sadrzaj>ARLEN TURIZAM d.o.o. poreč, OIB 17423862485, Vukovarska 26, 52440 Poreč</izvorni_sadrzaj>
    <derivirana_varijabla naziv="DomainObject.Predmet.StrankaIDrugiAdressOIB_1">ARLEN TURIZAM d.o.o. poreč, OIB 17423862485, Vukovarska 26, 52440 Poreč</derivirana_varijabla>
  </DomainObject.Predmet.StrankaIDrugiAdressOIB>
  <DomainObject.Predmet.ProtustrankaIDrugiAdressOIB>
    <izvorni_sadrzaj>ARLEN TURIZAM d.o.o. POREČ, OIB 17423862485, Vukovarska 26, 52440 Poreč</izvorni_sadrzaj>
    <derivirana_varijabla naziv="DomainObject.Predmet.ProtustrankaIDrugiAdressOIB_1">ARLEN TURIZAM d.o.o. POREČ, OIB 17423862485, Vukovarska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ARLEN TURIZAM d.o.o. poreč</item>
      <item>ARLEN TURIZAM d.o.o. POREČ</item>
      <item>SVEUČILIŠTE U ZAGREBU - STUDENTSKI CENTAR U ZAGREBU, ZAGREB</item>
      <item>Odvj. Slavko Duvnjak</item>
      <item>Maralene Carroll</item>
      <item>Georgina Tewkesbury</item>
      <item>Odvj. društvo MATULIĆ SUMIĆ &amp; partneri d.o.o.</item>
    </izvorni_sadrzaj>
    <derivirana_varijabla naziv="DomainObject.Predmet.SudioniciListNaziv_1">
      <item>ARLEN TURIZAM d.o.o. poreč</item>
      <item>ARLEN TURIZAM d.o.o. POREČ</item>
      <item>SVEUČILIŠTE U ZAGREBU - STUDENTSKI CENTAR U ZAGREBU, ZAGREB</item>
      <item>Odvj. Slavko Duvnjak</item>
      <item>Maralene Carroll</item>
      <item>Georgina Tewkesbury</item>
      <item>Odvj. društvo MATULIĆ SUMIĆ &amp; partneri d.o.o.</item>
    </derivirana_varijabla>
  </DomainObject.Predmet.SudioniciListNaziv>
  <DomainObject.Predmet.SudioniciListAdressOIB>
    <izvorni_sadrzaj>
      <item>ARLEN TURIZAM d.o.o. poreč, OIB 17423862485, Vukovarska 26,52440 Poreč</item>
      <item>ARLEN TURIZAM d.o.o. POREČ, OIB 17423862485, Vukovarska 26,52440 Poreč</item>
      <item>SVEUČILIŠTE U ZAGREBU - STUDENTSKI CENTAR U ZAGREBU, ZAGREB, OIB 22597784145, Savska 25,10000 Zagreb</item>
      <item>Odvj. Slavko Duvnjak, Kranjčevićeva 5,10000 Zagreb</item>
      <item>Maralene Carroll, OIB 71845612785, Ballterson Beg Farm  0000,Ballaugh</item>
      <item>Georgina Tewkesbury, OIB 60380795755, Ballaterson Beg F Arm  000,Ballaugh</item>
      <item>Odvj. društvo MATULIĆ SUMIĆ &amp; partneri d.o.o., Lička 4A,21000 Split</item>
    </izvorni_sadrzaj>
    <derivirana_varijabla naziv="DomainObject.Predmet.SudioniciListAdressOIB_1">
      <item>ARLEN TURIZAM d.o.o. poreč, OIB 17423862485, Vukovarska 26,52440 Poreč</item>
      <item>ARLEN TURIZAM d.o.o. POREČ, OIB 17423862485, Vukovarska 26,52440 Poreč</item>
      <item>SVEUČILIŠTE U ZAGREBU - STUDENTSKI CENTAR U ZAGREBU, ZAGREB, OIB 22597784145, Savska 25,10000 Zagreb</item>
      <item>Odvj. Slavko Duvnjak, Kranjčevićeva 5,10000 Zagreb</item>
      <item>Maralene Carroll, OIB 71845612785, Ballterson Beg Farm  0000,Ballaugh</item>
      <item>Georgina Tewkesbury, OIB 60380795755, Ballaterson Beg F Arm  000,Ballaugh</item>
      <item>Odvj. društvo MATULIĆ SUMIĆ &amp; partneri d.o.o., Lička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17423862485</item>
      <item>, OIB 17423862485</item>
      <item>, OIB 22597784145</item>
      <item>, OIB null</item>
      <item>, OIB 71845612785</item>
      <item>, OIB 60380795755</item>
      <item>, OIB null</item>
    </izvorni_sadrzaj>
    <derivirana_varijabla naziv="DomainObject.Predmet.SudioniciListNazivOIB_1">
      <item>, OIB 17423862485</item>
      <item>, OIB 17423862485</item>
      <item>, OIB 22597784145</item>
      <item>, OIB null</item>
      <item>, OIB 71845612785</item>
      <item>, OIB 60380795755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216</properties:Words>
  <properties:Characters>1159</properties:Characters>
  <properties:Lines>45</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2017-03-29T08:11:00Z</dcterms:created>
  <dc:creator>Jasmina Matika</dc:creator>
  <cp:lastModifiedBy>Sanja Prodan</cp:lastModifiedBy>
  <cp:lastPrinted>2016-07-22T07:51:00Z</cp:lastPrinted>
  <dcterms:modified xmlns:xsi="http://www.w3.org/2001/XMLSchema-instance" xsi:type="dcterms:W3CDTF">2017-03-29T08:15:00Z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