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bfee" w14:paraId="61abfee" w:rsidRDefault="00D33672" w:rsidP="008862E3" w:rsidR="008862E3">
      <w:pPr>
        <w:jc w:val="both"/>
        <w15:collapsed w:val="false"/>
      </w:pPr>
      <w:bookmarkStart w:name="_GoBack" w:id="0"/>
      <w:bookmarkEnd w:id="0"/>
      <w:r>
        <w:t>R</w:t>
      </w:r>
      <w:r w:rsidR="008862E3">
        <w:t>EPUBLIKA HRVATSKA</w:t>
      </w:r>
    </w:p>
    <w:p w:rsidRDefault="008862E3" w:rsidP="008862E3" w:rsidR="008862E3">
      <w:pPr>
        <w:jc w:val="both"/>
      </w:pPr>
      <w:r>
        <w:t xml:space="preserve">TRGOVAČKI SUD U OSIJEKU </w:t>
      </w:r>
    </w:p>
    <w:p w:rsidRDefault="008862E3" w:rsidP="008862E3" w:rsidR="008862E3">
      <w:pPr>
        <w:jc w:val="both"/>
      </w:pPr>
      <w:r>
        <w:t>STALNA SLUŽBA U SLAVONSKOM BRODU</w:t>
      </w:r>
      <w:r w:rsidR="00691C8C">
        <w:tab/>
      </w:r>
      <w:r w:rsidR="00421BD7">
        <w:tab/>
      </w:r>
      <w:r w:rsidR="00421BD7">
        <w:tab/>
      </w:r>
      <w:r w:rsidR="00886B7C">
        <w:t xml:space="preserve">   </w:t>
      </w:r>
      <w:r w:rsidR="00D33672">
        <w:t xml:space="preserve">  </w:t>
      </w:r>
      <w:r>
        <w:t>3 St-</w:t>
      </w:r>
      <w:r w:rsidR="005B56BF">
        <w:t>1674/2017-15</w:t>
      </w:r>
    </w:p>
    <w:p w:rsidRDefault="008862E3" w:rsidP="008862E3" w:rsidR="008862E3">
      <w:pPr>
        <w:jc w:val="both"/>
      </w:pPr>
      <w:r>
        <w:t>Trg pobjede 13</w:t>
      </w:r>
    </w:p>
    <w:p w:rsidRDefault="008862E3" w:rsidP="008862E3" w:rsidR="008862E3">
      <w:pPr>
        <w:jc w:val="both"/>
      </w:pPr>
      <w:r>
        <w:t xml:space="preserve">35000 </w:t>
      </w:r>
      <w:r w:rsidR="00BD199B">
        <w:t>Slavonski Brod</w:t>
      </w:r>
    </w:p>
    <w:p w:rsidRDefault="008862E3" w:rsidP="008862E3" w:rsidR="008862E3">
      <w:pPr>
        <w:jc w:val="both"/>
      </w:pPr>
      <w:r>
        <w:t xml:space="preserve">                                                                                                                                                              </w:t>
      </w:r>
    </w:p>
    <w:p w:rsidRDefault="008862E3" w:rsidP="008862E3" w:rsidR="008862E3" w:rsidRPr="001F7BD2">
      <w:pPr>
        <w:jc w:val="center"/>
        <w:rPr>
          <w:b/>
        </w:rPr>
      </w:pPr>
      <w:r w:rsidRPr="001F7BD2">
        <w:rPr>
          <w:b/>
        </w:rPr>
        <w:t>Z A P I S N I K</w:t>
      </w:r>
    </w:p>
    <w:p w:rsidRDefault="008862E3" w:rsidP="008862E3" w:rsidR="008862E3" w:rsidRPr="001F7BD2">
      <w:pPr>
        <w:jc w:val="center"/>
        <w:rPr>
          <w:b/>
        </w:rPr>
      </w:pPr>
      <w:r w:rsidRPr="001F7BD2">
        <w:rPr>
          <w:b/>
        </w:rPr>
        <w:t xml:space="preserve">od </w:t>
      </w:r>
      <w:r w:rsidR="005B56BF">
        <w:rPr>
          <w:b/>
        </w:rPr>
        <w:t>28. svibnja</w:t>
      </w:r>
      <w:r w:rsidR="004E1B8F">
        <w:rPr>
          <w:b/>
        </w:rPr>
        <w:t xml:space="preserve"> 2018.</w:t>
      </w:r>
    </w:p>
    <w:p w:rsidRDefault="008862E3" w:rsidP="008862E3" w:rsidR="008862E3">
      <w:pPr>
        <w:jc w:val="center"/>
      </w:pPr>
      <w:r>
        <w:t>sa ispitnog i izvještajnog ročišta</w:t>
      </w:r>
    </w:p>
    <w:p w:rsidRDefault="008862E3" w:rsidP="008862E3" w:rsidR="008862E3">
      <w:pPr>
        <w:jc w:val="center"/>
      </w:pPr>
      <w:r>
        <w:t>kod Trgovačkog suda u Osijeku</w:t>
      </w:r>
      <w:r w:rsidR="00D33672">
        <w:t>,</w:t>
      </w:r>
      <w:r>
        <w:t xml:space="preserve"> Stalna Služba u Slavonskom Brodu</w:t>
      </w:r>
    </w:p>
    <w:p w:rsidRDefault="008862E3" w:rsidP="008862E3" w:rsidR="009F35A4">
      <w:pPr>
        <w:jc w:val="center"/>
      </w:pPr>
      <w:r>
        <w:t xml:space="preserve">u stečajnom predmetu nad stečajnim dužnikom </w:t>
      </w:r>
    </w:p>
    <w:p w:rsidRDefault="005B56BF" w:rsidP="008E4329" w:rsidR="005B56BF">
      <w:pPr>
        <w:jc w:val="center"/>
        <w:rPr>
          <w:b/>
        </w:rPr>
      </w:pPr>
      <w:r>
        <w:rPr>
          <w:b/>
        </w:rPr>
        <w:t xml:space="preserve">PREMEK d.o.o. u stečaju, Slavonski Brod, Zona male privrede 3, </w:t>
      </w:r>
    </w:p>
    <w:p w:rsidRDefault="005B56BF" w:rsidP="008E4329" w:rsidR="008E4329" w:rsidRPr="008E4329">
      <w:pPr>
        <w:jc w:val="center"/>
        <w:rPr>
          <w:b/>
        </w:rPr>
      </w:pPr>
      <w:r>
        <w:rPr>
          <w:b/>
        </w:rPr>
        <w:t>OIB: 29835900922</w:t>
      </w:r>
    </w:p>
    <w:p w:rsidRDefault="008E4329" w:rsidP="008E4329" w:rsidR="008E4329">
      <w:pPr>
        <w:jc w:val="both"/>
      </w:pPr>
    </w:p>
    <w:p w:rsidRDefault="003366B4" w:rsidP="008862E3" w:rsidR="003366B4" w:rsidRPr="009F35A4">
      <w:pPr>
        <w:jc w:val="center"/>
        <w:rPr>
          <w:b/>
        </w:rPr>
      </w:pPr>
    </w:p>
    <w:p w:rsidRDefault="008862E3" w:rsidP="008862E3" w:rsidR="008862E3">
      <w:pPr>
        <w:jc w:val="center"/>
      </w:pPr>
    </w:p>
    <w:p w:rsidRDefault="008862E3" w:rsidP="008862E3" w:rsidR="008862E3">
      <w:pPr>
        <w:jc w:val="both"/>
      </w:pPr>
      <w:r>
        <w:t>Nazočni od suda:</w:t>
      </w:r>
    </w:p>
    <w:p w:rsidRDefault="008862E3" w:rsidP="008862E3" w:rsidR="008862E3">
      <w:pPr>
        <w:jc w:val="both"/>
      </w:pPr>
      <w:r>
        <w:t>Daniela Martini Maoduš, sutkinja</w:t>
      </w:r>
    </w:p>
    <w:p w:rsidRDefault="00984DF6" w:rsidP="008862E3" w:rsidR="008862E3">
      <w:pPr>
        <w:jc w:val="both"/>
      </w:pPr>
      <w:r>
        <w:t>Marija Galović</w:t>
      </w:r>
      <w:r w:rsidR="008862E3">
        <w:t>, zapisničar</w:t>
      </w:r>
    </w:p>
    <w:p w:rsidRDefault="00AE6ABE" w:rsidP="00E11F81" w:rsidR="00AE6ABE">
      <w:pPr>
        <w:ind w:firstLine="720"/>
        <w:jc w:val="both"/>
      </w:pPr>
    </w:p>
    <w:p w:rsidRDefault="00AE6ABE" w:rsidP="00AE6ABE" w:rsidR="008862E3" w:rsidRPr="00F96144">
      <w:pPr>
        <w:jc w:val="both"/>
        <w:rPr>
          <w:color w:val="FF0000"/>
        </w:rPr>
      </w:pPr>
      <w:r>
        <w:tab/>
      </w:r>
      <w:r w:rsidR="008E4329">
        <w:t>Utvrđuje se da je pristup</w:t>
      </w:r>
      <w:r w:rsidR="00F92E07">
        <w:t>i</w:t>
      </w:r>
      <w:r w:rsidR="005B56BF">
        <w:t>o</w:t>
      </w:r>
      <w:r w:rsidR="008862E3">
        <w:t xml:space="preserve"> za stečajnog dužnika</w:t>
      </w:r>
      <w:r w:rsidR="00D33672">
        <w:t xml:space="preserve"> </w:t>
      </w:r>
      <w:r w:rsidR="005B56BF">
        <w:t>stečajni upravitelj Marko Tominac</w:t>
      </w:r>
    </w:p>
    <w:p w:rsidRDefault="00F92E07" w:rsidP="00AE6ABE" w:rsidR="00F92E07">
      <w:pPr>
        <w:jc w:val="both"/>
      </w:pPr>
    </w:p>
    <w:p w:rsidRDefault="008D0C3F" w:rsidP="00035BFB" w:rsidR="008D0C3F">
      <w:pPr>
        <w:ind w:firstLine="720"/>
        <w:jc w:val="both"/>
      </w:pPr>
      <w:r>
        <w:t>-</w:t>
      </w:r>
      <w:r w:rsidR="0021792A">
        <w:t xml:space="preserve"> </w:t>
      </w:r>
      <w:r>
        <w:t xml:space="preserve">Za </w:t>
      </w:r>
      <w:r w:rsidR="00035BFB">
        <w:t>Poduzetnički centar Pakrac d.d.-Srđan Arbutina, odvjetnički vježbenik, zamjenik punomoćnika</w:t>
      </w:r>
    </w:p>
    <w:p w:rsidRDefault="00035BFB" w:rsidP="00035BFB" w:rsidR="00035BFB">
      <w:pPr>
        <w:ind w:firstLine="720"/>
        <w:jc w:val="both"/>
      </w:pPr>
      <w:r>
        <w:t>- Za Zagrebačku banku d.d.-Ljiljana Petričak, punomoćnica po zaposlenju</w:t>
      </w:r>
    </w:p>
    <w:p w:rsidRDefault="0021792A" w:rsidP="00035BFB" w:rsidR="0021792A">
      <w:pPr>
        <w:ind w:firstLine="720"/>
        <w:jc w:val="both"/>
      </w:pPr>
      <w:r>
        <w:t>- Za RH, Min. financija-Gabrijel Zovak, zamjenik ŽDO-a</w:t>
      </w:r>
    </w:p>
    <w:p w:rsidRDefault="008F2FC8" w:rsidP="008F2FC8" w:rsidR="008F2FC8">
      <w:pPr>
        <w:ind w:firstLine="720"/>
        <w:jc w:val="both"/>
      </w:pPr>
    </w:p>
    <w:p w:rsidRDefault="008862E3" w:rsidP="00CC1EFE" w:rsidR="008862E3" w:rsidRPr="008F2FC8">
      <w:pPr>
        <w:ind w:firstLine="720"/>
        <w:jc w:val="both"/>
        <w:rPr>
          <w:b/>
        </w:rPr>
      </w:pPr>
      <w:r w:rsidRPr="008F2FC8">
        <w:rPr>
          <w:b/>
        </w:rPr>
        <w:t xml:space="preserve">Početak u </w:t>
      </w:r>
      <w:r w:rsidR="005B56BF">
        <w:rPr>
          <w:b/>
        </w:rPr>
        <w:t>13</w:t>
      </w:r>
      <w:r w:rsidR="004E1B8F">
        <w:rPr>
          <w:b/>
        </w:rPr>
        <w:t>,</w:t>
      </w:r>
      <w:r w:rsidR="008B0629">
        <w:rPr>
          <w:b/>
        </w:rPr>
        <w:t>45</w:t>
      </w:r>
      <w:r w:rsidRPr="008F2FC8">
        <w:rPr>
          <w:b/>
        </w:rPr>
        <w:t xml:space="preserve"> sati</w:t>
      </w:r>
    </w:p>
    <w:p w:rsidRDefault="008862E3" w:rsidP="00506722" w:rsidR="008862E3" w:rsidRPr="00D33672">
      <w:pPr>
        <w:jc w:val="center"/>
        <w:rPr>
          <w:b/>
        </w:rPr>
      </w:pPr>
    </w:p>
    <w:p w:rsidRDefault="00AE6ABE" w:rsidP="008862E3" w:rsidR="00967682">
      <w:pPr>
        <w:jc w:val="both"/>
      </w:pPr>
      <w:r w:rsidRPr="00984DF6">
        <w:rPr>
          <w:color w:val="FF0000"/>
        </w:rPr>
        <w:tab/>
      </w:r>
      <w:r w:rsidR="008862E3" w:rsidRPr="00D33672">
        <w:t>Stečajna sutkinja otvara raspravu i objavljuje da je predmet današnjeg ispitnog ročišta ispitivanje prijavljenih tražbina prema iznosima i redu kako su iste unesene u tablice sasta</w:t>
      </w:r>
      <w:r w:rsidR="005D6382" w:rsidRPr="00D33672">
        <w:t xml:space="preserve">vljene po </w:t>
      </w:r>
      <w:r w:rsidR="00D33672" w:rsidRPr="00D33672">
        <w:t>stečajnom upravitelju.</w:t>
      </w:r>
    </w:p>
    <w:p w:rsidRDefault="00861E7E" w:rsidP="008862E3" w:rsidR="00861E7E">
      <w:pPr>
        <w:jc w:val="both"/>
      </w:pPr>
    </w:p>
    <w:p w:rsidRDefault="00186D0E" w:rsidP="008862E3" w:rsidR="00636972">
      <w:pPr>
        <w:jc w:val="both"/>
      </w:pPr>
      <w:r w:rsidRPr="00D33672">
        <w:tab/>
        <w:t>U</w:t>
      </w:r>
      <w:r w:rsidR="008862E3" w:rsidRPr="00D33672">
        <w:t>tvrđuje se da su sve prijave i isprave bile izložene u sudskoj pisarnici</w:t>
      </w:r>
      <w:r w:rsidRPr="00D33672">
        <w:t xml:space="preserve"> prije</w:t>
      </w:r>
      <w:r w:rsidR="008862E3" w:rsidRPr="00D33672">
        <w:t xml:space="preserve"> ovog ročišta u vremenskom periodu kako to propisuje Zakon</w:t>
      </w:r>
      <w:r w:rsidRPr="00D33672">
        <w:t>, i to one koje su bile prijavljene 8 dana prije održavanja ovog ročišta.</w:t>
      </w:r>
    </w:p>
    <w:p w:rsidRDefault="00861E7E" w:rsidP="008862E3" w:rsidR="00861E7E" w:rsidRPr="00D33672">
      <w:pPr>
        <w:jc w:val="both"/>
      </w:pPr>
    </w:p>
    <w:p w:rsidRDefault="005B1943" w:rsidP="008862E3" w:rsidR="00881AB1">
      <w:pPr>
        <w:jc w:val="both"/>
      </w:pPr>
      <w:r w:rsidRPr="003B4032">
        <w:tab/>
      </w:r>
      <w:r w:rsidR="00F92E07" w:rsidRPr="003B4032">
        <w:t>Steč</w:t>
      </w:r>
      <w:r w:rsidR="0062580B" w:rsidRPr="003B4032">
        <w:t>.</w:t>
      </w:r>
      <w:r w:rsidR="00F92E07" w:rsidRPr="003B4032">
        <w:t xml:space="preserve"> </w:t>
      </w:r>
      <w:r w:rsidR="00861E7E">
        <w:t>upravitelj</w:t>
      </w:r>
      <w:r w:rsidR="00881AB1" w:rsidRPr="003B4032">
        <w:t xml:space="preserve"> izjavljuje da je izvrši</w:t>
      </w:r>
      <w:r w:rsidR="00861E7E">
        <w:t>o</w:t>
      </w:r>
      <w:r w:rsidR="00881AB1" w:rsidRPr="003B4032">
        <w:t xml:space="preserve"> kontrolu i da su svi vjerovnici koji su prijavili tražbine i platiti sud</w:t>
      </w:r>
      <w:r w:rsidR="00283A88" w:rsidRPr="003B4032">
        <w:t>ske pristojbe</w:t>
      </w:r>
      <w:r w:rsidR="00967682" w:rsidRPr="003B4032">
        <w:t>.</w:t>
      </w:r>
    </w:p>
    <w:p w:rsidRDefault="009515D4" w:rsidP="008862E3" w:rsidR="009515D4">
      <w:pPr>
        <w:jc w:val="both"/>
      </w:pPr>
    </w:p>
    <w:p w:rsidRDefault="009515D4" w:rsidP="008862E3" w:rsidR="009515D4">
      <w:pPr>
        <w:jc w:val="both"/>
      </w:pPr>
      <w:r>
        <w:tab/>
        <w:t>Vjerovnik Poduzetnički centar Pakrac ispravlja sadržaj svoje prijave te ističe da ta prijava u dijelu u kojem je isti steč.vjerovnik iznosi 144.789,99 kn, a 10.000,00 kn koje je uplatio kao predujam potražuje kao vjerovnik steč. mase i smatra da u tom dijelu ima prednost namirenja u odnosu na druge vjerovnike koji su samo steč.vjerovnici.</w:t>
      </w:r>
    </w:p>
    <w:p w:rsidRDefault="009515D4" w:rsidP="008862E3" w:rsidR="009515D4">
      <w:pPr>
        <w:jc w:val="both"/>
      </w:pPr>
    </w:p>
    <w:p w:rsidRDefault="009515D4" w:rsidP="008862E3" w:rsidR="009515D4">
      <w:pPr>
        <w:jc w:val="both"/>
      </w:pPr>
      <w:r>
        <w:lastRenderedPageBreak/>
        <w:tab/>
        <w:t>Nakon toga steč.upravitelj u tome dijelu ispravlja svoju tablicu II. višeg isplatnog reda tako da utvrđuje da isti vjerovnik je prijavio kao vjerovnik II. višeg isplatnog reda iznos od 144.789,99 kn, koliko mu se i priznaje, a ništa mu se ne osporava, a suglasan je s navodom istog vjerovnika da mu se iznos od 10.000,00 kn isplati prioritetno iz steč. mase kao trošak postupka koji ima prioritet pri isplati.</w:t>
      </w:r>
    </w:p>
    <w:p w:rsidRDefault="00861E7E" w:rsidP="008862E3" w:rsidR="00861E7E">
      <w:pPr>
        <w:jc w:val="both"/>
      </w:pPr>
    </w:p>
    <w:p w:rsidRDefault="003B4032" w:rsidP="009F277B" w:rsidR="009F277B">
      <w:pPr>
        <w:jc w:val="both"/>
      </w:pPr>
      <w:r>
        <w:tab/>
      </w:r>
      <w:r w:rsidR="009F277B">
        <w:t>Sud donosi</w:t>
      </w:r>
    </w:p>
    <w:p w:rsidRDefault="009F277B" w:rsidP="005B1943" w:rsidR="005B1943">
      <w:pPr>
        <w:jc w:val="center"/>
      </w:pPr>
      <w:r>
        <w:t>R J E Š E N J E</w:t>
      </w:r>
    </w:p>
    <w:p w:rsidRDefault="000E2488" w:rsidP="005B1943" w:rsidR="000E2488">
      <w:pPr>
        <w:jc w:val="center"/>
      </w:pPr>
    </w:p>
    <w:p w:rsidRDefault="009F277B" w:rsidP="00994ADA" w:rsidR="00994ADA">
      <w:pPr>
        <w:jc w:val="both"/>
      </w:pPr>
      <w:r>
        <w:tab/>
        <w:t xml:space="preserve">Na današnjem ročištu </w:t>
      </w:r>
      <w:r w:rsidR="008F4CDA">
        <w:t>utvrđivat</w:t>
      </w:r>
      <w:r>
        <w:t xml:space="preserve"> će se sve tražbine obuhvaćene</w:t>
      </w:r>
      <w:r w:rsidR="003B4032">
        <w:t xml:space="preserve"> </w:t>
      </w:r>
      <w:r w:rsidR="00795734">
        <w:t>tablicama</w:t>
      </w:r>
      <w:r>
        <w:t xml:space="preserve"> </w:t>
      </w:r>
      <w:r w:rsidR="00D33672">
        <w:t xml:space="preserve">stečajnog upravitelja </w:t>
      </w:r>
      <w:r w:rsidR="003B4032">
        <w:t xml:space="preserve">koje su </w:t>
      </w:r>
      <w:r w:rsidR="00F92E07">
        <w:t>izložene</w:t>
      </w:r>
      <w:r w:rsidR="00795734">
        <w:t xml:space="preserve"> u sudskoj pisarnici.</w:t>
      </w:r>
    </w:p>
    <w:p w:rsidRDefault="0021792A" w:rsidP="00310B5A" w:rsidR="0021792A">
      <w:pPr>
        <w:ind w:firstLine="720"/>
        <w:jc w:val="both"/>
      </w:pPr>
      <w:r>
        <w:t xml:space="preserve">    </w:t>
      </w:r>
      <w:r>
        <w:tab/>
      </w:r>
      <w:r>
        <w:tab/>
      </w:r>
      <w:r>
        <w:tab/>
      </w:r>
      <w:r>
        <w:tab/>
      </w:r>
      <w:r>
        <w:tab/>
      </w:r>
      <w:r>
        <w:tab/>
      </w:r>
      <w:r>
        <w:tab/>
      </w:r>
    </w:p>
    <w:p w:rsidRDefault="00310B5A" w:rsidP="00310B5A" w:rsidR="008862E3">
      <w:pPr>
        <w:ind w:firstLine="720"/>
        <w:jc w:val="both"/>
      </w:pPr>
      <w:r>
        <w:t>V</w:t>
      </w:r>
      <w:r w:rsidR="008862E3">
        <w:t>jerovnici se obavještavaju da sukladno čl. 178. Stečajnog zakona, ako im je tražbina priznata neće dobiti poseban otpravak rješenja po utvrđivanju tražbine</w:t>
      </w:r>
      <w:r w:rsidR="0021792A">
        <w:t>,</w:t>
      </w:r>
      <w:r w:rsidR="008862E3">
        <w:t xml:space="preserve"> osim ako to posebno ne zatraže i ako plate troškove rješenja.</w:t>
      </w:r>
    </w:p>
    <w:p w:rsidRDefault="008862E3" w:rsidP="00B3183C" w:rsidR="00B3183C">
      <w:pPr>
        <w:jc w:val="both"/>
      </w:pPr>
      <w:r w:rsidRPr="00283A88">
        <w:t xml:space="preserve">           </w:t>
      </w:r>
    </w:p>
    <w:p w:rsidRDefault="008862E3" w:rsidP="00230E21" w:rsidR="00795734">
      <w:pPr>
        <w:ind w:firstLine="720"/>
        <w:jc w:val="both"/>
      </w:pPr>
      <w:r w:rsidRPr="00283A88">
        <w:t xml:space="preserve"> </w:t>
      </w:r>
      <w:r w:rsidR="0062580B">
        <w:t>Steč.uprav</w:t>
      </w:r>
      <w:r w:rsidR="00861E7E">
        <w:t>itelj</w:t>
      </w:r>
      <w:r w:rsidRPr="00283A88">
        <w:t xml:space="preserve"> podnosi izvješće o prijavljenim i ispitanim tražbinama i izjavljuje da je ukupno prijavljeno </w:t>
      </w:r>
      <w:r w:rsidR="004272E0" w:rsidRPr="00283A88">
        <w:t>u I</w:t>
      </w:r>
      <w:r w:rsidR="00163764" w:rsidRPr="00283A88">
        <w:t>.</w:t>
      </w:r>
      <w:r w:rsidR="004272E0" w:rsidRPr="00283A88">
        <w:t xml:space="preserve"> višem isplatnom redu ukupno tražbina za iznos od</w:t>
      </w:r>
      <w:r w:rsidR="00795734" w:rsidRPr="00283A88">
        <w:t xml:space="preserve"> </w:t>
      </w:r>
      <w:r w:rsidR="00861E7E">
        <w:rPr>
          <w:b/>
        </w:rPr>
        <w:t>20.979,87</w:t>
      </w:r>
      <w:r w:rsidR="00795734" w:rsidRPr="00283A88">
        <w:rPr>
          <w:b/>
        </w:rPr>
        <w:t xml:space="preserve"> kn</w:t>
      </w:r>
      <w:r w:rsidR="00F717B8">
        <w:rPr>
          <w:b/>
        </w:rPr>
        <w:t xml:space="preserve">, </w:t>
      </w:r>
      <w:r w:rsidR="00F717B8" w:rsidRPr="00F717B8">
        <w:t>a u drugo</w:t>
      </w:r>
      <w:r w:rsidR="00266D29">
        <w:t>m</w:t>
      </w:r>
      <w:r w:rsidR="00F717B8" w:rsidRPr="00F717B8">
        <w:t xml:space="preserve"> više</w:t>
      </w:r>
      <w:r w:rsidR="00266D29">
        <w:t>m</w:t>
      </w:r>
      <w:r w:rsidR="00F717B8" w:rsidRPr="00F717B8">
        <w:t xml:space="preserve"> isplatnom redu iznos od</w:t>
      </w:r>
      <w:r w:rsidR="00F717B8">
        <w:rPr>
          <w:b/>
        </w:rPr>
        <w:t xml:space="preserve"> </w:t>
      </w:r>
      <w:r w:rsidR="009515D4">
        <w:rPr>
          <w:b/>
        </w:rPr>
        <w:t>17</w:t>
      </w:r>
      <w:r w:rsidR="00861E7E">
        <w:rPr>
          <w:b/>
        </w:rPr>
        <w:t>7.194,87</w:t>
      </w:r>
      <w:r w:rsidR="00F717B8">
        <w:rPr>
          <w:b/>
        </w:rPr>
        <w:t xml:space="preserve"> kn.</w:t>
      </w:r>
      <w:r w:rsidR="00230E21">
        <w:rPr>
          <w:b/>
        </w:rPr>
        <w:t xml:space="preserve"> </w:t>
      </w:r>
    </w:p>
    <w:p w:rsidRDefault="008862E3" w:rsidP="008862E3" w:rsidR="00310B5A">
      <w:pPr>
        <w:jc w:val="both"/>
      </w:pPr>
      <w:r>
        <w:t xml:space="preserve">           </w:t>
      </w:r>
      <w:r w:rsidR="00310B5A">
        <w:tab/>
      </w:r>
      <w:r w:rsidR="00310B5A">
        <w:tab/>
      </w:r>
      <w:r w:rsidR="00310B5A">
        <w:tab/>
      </w:r>
      <w:r w:rsidR="00310B5A">
        <w:tab/>
      </w:r>
      <w:r w:rsidR="00310B5A">
        <w:tab/>
      </w:r>
      <w:r w:rsidR="00310B5A">
        <w:tab/>
      </w:r>
      <w:r w:rsidR="00310B5A">
        <w:tab/>
      </w:r>
      <w:r w:rsidR="00310B5A">
        <w:tab/>
      </w:r>
      <w:r w:rsidR="00310B5A">
        <w:tab/>
        <w:t xml:space="preserve">     </w:t>
      </w:r>
      <w:r>
        <w:t xml:space="preserve"> </w:t>
      </w:r>
    </w:p>
    <w:p w:rsidRDefault="008862E3" w:rsidP="00310B5A" w:rsidR="002C4BC7">
      <w:pPr>
        <w:ind w:firstLine="720"/>
        <w:jc w:val="both"/>
      </w:pPr>
      <w:r>
        <w:t>Sud donosi</w:t>
      </w:r>
    </w:p>
    <w:p w:rsidRDefault="008862E3" w:rsidP="006F2CB3" w:rsidR="008862E3">
      <w:pPr>
        <w:jc w:val="center"/>
      </w:pPr>
      <w:r>
        <w:t>R J E Š E N J E</w:t>
      </w:r>
    </w:p>
    <w:p w:rsidRDefault="008862E3" w:rsidP="006F2CB3" w:rsidR="008862E3">
      <w:pPr>
        <w:jc w:val="center"/>
      </w:pPr>
    </w:p>
    <w:p w:rsidRDefault="008862E3" w:rsidP="008862E3" w:rsidR="00D33672">
      <w:pPr>
        <w:jc w:val="both"/>
      </w:pPr>
      <w:r>
        <w:t xml:space="preserve">            Poziva se </w:t>
      </w:r>
      <w:r w:rsidR="00896504">
        <w:t>steč.</w:t>
      </w:r>
      <w:r w:rsidR="00861E7E">
        <w:t>upravitelj</w:t>
      </w:r>
      <w:r w:rsidR="00A043D6">
        <w:t xml:space="preserve"> </w:t>
      </w:r>
      <w:r>
        <w:t>određeno se izjasniti o osporavanju</w:t>
      </w:r>
      <w:r w:rsidR="00A043D6">
        <w:t>,</w:t>
      </w:r>
      <w:r>
        <w:t xml:space="preserve"> odnosno priznava</w:t>
      </w:r>
      <w:r w:rsidR="00B823E8">
        <w:t xml:space="preserve">nju svake prijavljene tražbine. </w:t>
      </w:r>
    </w:p>
    <w:p w:rsidRDefault="008F2FC8" w:rsidP="008862E3" w:rsidR="008F2FC8">
      <w:pPr>
        <w:jc w:val="both"/>
      </w:pPr>
    </w:p>
    <w:p w:rsidRDefault="008862E3" w:rsidP="00D33672" w:rsidR="008862E3">
      <w:pPr>
        <w:ind w:firstLine="720"/>
        <w:jc w:val="both"/>
      </w:pPr>
      <w:r>
        <w:t>Ukazuje se vjerovnicima da imaju pravo os</w:t>
      </w:r>
      <w:r w:rsidR="008F2FC8">
        <w:t>poravati tražbinu koju je priznao</w:t>
      </w:r>
      <w:r w:rsidR="00A043D6">
        <w:t xml:space="preserve"> </w:t>
      </w:r>
      <w:r w:rsidR="008F2FC8">
        <w:t>stečajni upravitelj</w:t>
      </w:r>
      <w:r>
        <w:t xml:space="preserve"> te da imaju pravo predlagati otklanjanje osporavanja ako </w:t>
      </w:r>
      <w:r w:rsidR="008F2FC8">
        <w:t>stečajni upravitelj</w:t>
      </w:r>
      <w:r>
        <w:t xml:space="preserve"> ospori koju tražbinu.</w:t>
      </w:r>
    </w:p>
    <w:p w:rsidRDefault="00DE0214" w:rsidP="008862E3" w:rsidR="00DE0214">
      <w:pPr>
        <w:jc w:val="both"/>
      </w:pPr>
    </w:p>
    <w:p w:rsidRDefault="00D33672" w:rsidP="00D33672" w:rsidR="008862E3">
      <w:pPr>
        <w:ind w:firstLine="720"/>
        <w:jc w:val="both"/>
      </w:pPr>
      <w:r>
        <w:t>Stečajni upravitelj</w:t>
      </w:r>
      <w:r w:rsidR="008862E3">
        <w:t xml:space="preserve"> iskazuje</w:t>
      </w:r>
      <w:r w:rsidR="00E138E8">
        <w:t xml:space="preserve"> da se izjašnjava temeljem </w:t>
      </w:r>
      <w:r w:rsidR="0021792A">
        <w:t>t</w:t>
      </w:r>
      <w:r w:rsidR="00861E7E">
        <w:t>ablica koje je dostavio</w:t>
      </w:r>
      <w:r w:rsidR="00E138E8">
        <w:t xml:space="preserve"> ovom sudu</w:t>
      </w:r>
      <w:r w:rsidR="00230E21">
        <w:t xml:space="preserve"> na ovom ročištu</w:t>
      </w:r>
      <w:r w:rsidR="008862E3">
        <w:t>:</w:t>
      </w:r>
    </w:p>
    <w:p w:rsidRDefault="00E138E8" w:rsidP="00D33672" w:rsidR="00E138E8">
      <w:pPr>
        <w:ind w:firstLine="720"/>
        <w:jc w:val="both"/>
      </w:pPr>
    </w:p>
    <w:p w:rsidRDefault="00500435" w:rsidP="008862E3" w:rsidR="00266D29">
      <w:pPr>
        <w:jc w:val="both"/>
      </w:pPr>
      <w:r>
        <w:tab/>
        <w:t>„Priznajem</w:t>
      </w:r>
      <w:r w:rsidR="00C07477">
        <w:t xml:space="preserve"> </w:t>
      </w:r>
      <w:r w:rsidR="00D33672">
        <w:t>u cijelosti tražbin</w:t>
      </w:r>
      <w:r w:rsidR="00E138E8">
        <w:t>u</w:t>
      </w:r>
      <w:r w:rsidR="00D33672">
        <w:t xml:space="preserve"> u </w:t>
      </w:r>
      <w:r w:rsidR="00F96144">
        <w:t>prvom</w:t>
      </w:r>
      <w:r w:rsidR="00D33672">
        <w:t xml:space="preserve"> </w:t>
      </w:r>
      <w:r w:rsidR="00283A88">
        <w:t>višem isplatnom redu</w:t>
      </w:r>
      <w:r w:rsidR="00F717B8">
        <w:t xml:space="preserve">: vjerovnika pod rb. 1. </w:t>
      </w:r>
      <w:r w:rsidR="00861E7E">
        <w:t>Ministarstvo financija, RH u iznosu od 1.630,97 kn, pod rb. 2. vjerovnika Davor Lence u iznosu od 7.342,69 kn, pod rb. 3. vjerovnika Darko Drinjak u iznosu od 1.001,59 kn, pod rb. 4. vjerovnika Dario Brandeis u iznosu od 1.001,59 kn, pod rb. 5. vjerovnika Sandro Da Cas u iznosu od 10.003,03 kn.</w:t>
      </w:r>
    </w:p>
    <w:p w:rsidRDefault="00861E7E" w:rsidP="008862E3" w:rsidR="00861E7E">
      <w:pPr>
        <w:jc w:val="both"/>
      </w:pPr>
    </w:p>
    <w:p w:rsidRDefault="00230E21" w:rsidP="00F717B8" w:rsidR="004E2B3A">
      <w:pPr>
        <w:ind w:firstLine="720"/>
        <w:jc w:val="both"/>
      </w:pPr>
      <w:r>
        <w:t>"</w:t>
      </w:r>
      <w:r w:rsidR="00F717B8">
        <w:t>Priznajem u cijelosti tražbine u drugom višem isplatnom redu: pod rb. 1. RH, Ministarstvo</w:t>
      </w:r>
      <w:r w:rsidR="00E138E8">
        <w:t xml:space="preserve"> financija, Porezna uprava u iznosu od </w:t>
      </w:r>
      <w:r w:rsidR="00861E7E">
        <w:t>8.026,54</w:t>
      </w:r>
      <w:r w:rsidR="00E138E8">
        <w:t xml:space="preserve"> kn, </w:t>
      </w:r>
      <w:r w:rsidR="00F717B8">
        <w:t xml:space="preserve"> </w:t>
      </w:r>
      <w:r w:rsidR="00861E7E">
        <w:t>pod rb. 2. vjerovnika LRA Poduzetnički cen</w:t>
      </w:r>
      <w:r w:rsidR="009515D4">
        <w:t>tar Pakrac d.o.o. u iznosu od 14</w:t>
      </w:r>
      <w:r w:rsidR="00861E7E">
        <w:t>4.789,99 kn, pod rb. 3. vjerovnika Hrvatske vode u iznosu od 1.556,33 kn, pod rb. 4. vjerovnika Zagrebačka banka d.d. u iznosu od 22.187,14 kn."</w:t>
      </w:r>
    </w:p>
    <w:p w:rsidRDefault="004E2B3A" w:rsidP="00F717B8" w:rsidR="004E2B3A">
      <w:pPr>
        <w:ind w:firstLine="720"/>
        <w:jc w:val="both"/>
      </w:pPr>
    </w:p>
    <w:p w:rsidRDefault="008862E3" w:rsidP="008862E3" w:rsidR="008862E3">
      <w:pPr>
        <w:jc w:val="both"/>
      </w:pPr>
      <w:r w:rsidRPr="008F2FC8">
        <w:lastRenderedPageBreak/>
        <w:t xml:space="preserve">            </w:t>
      </w:r>
      <w:r w:rsidR="00283A88" w:rsidRPr="008F2FC8">
        <w:t xml:space="preserve">Konstatira se da stečajni </w:t>
      </w:r>
      <w:r w:rsidR="004E2B3A">
        <w:t>vjerovnici</w:t>
      </w:r>
      <w:r w:rsidR="00283A88" w:rsidRPr="0062580B">
        <w:t xml:space="preserve"> </w:t>
      </w:r>
      <w:r w:rsidR="00967828" w:rsidRPr="0062580B">
        <w:t>ne osporava</w:t>
      </w:r>
      <w:r w:rsidR="004E2B3A">
        <w:t>ju</w:t>
      </w:r>
      <w:r w:rsidR="00967828" w:rsidRPr="0062580B">
        <w:t xml:space="preserve"> </w:t>
      </w:r>
      <w:r w:rsidR="008F2FC8" w:rsidRPr="0062580B">
        <w:t>navedene priznate tražbine stečajnih vjerovni</w:t>
      </w:r>
      <w:r w:rsidRPr="0062580B">
        <w:t>ka</w:t>
      </w:r>
      <w:r w:rsidR="00283A88" w:rsidRPr="0062580B">
        <w:t xml:space="preserve"> </w:t>
      </w:r>
      <w:r w:rsidR="00967828" w:rsidRPr="0062580B">
        <w:t xml:space="preserve">u </w:t>
      </w:r>
      <w:r w:rsidR="00815AD8" w:rsidRPr="0062580B">
        <w:t>I</w:t>
      </w:r>
      <w:r w:rsidR="008113D4" w:rsidRPr="0062580B">
        <w:t>. i I</w:t>
      </w:r>
      <w:r w:rsidR="00815AD8" w:rsidRPr="0062580B">
        <w:t>I</w:t>
      </w:r>
      <w:r w:rsidR="00967828" w:rsidRPr="0062580B">
        <w:t>. višem isplatnom redu</w:t>
      </w:r>
      <w:r w:rsidR="00F717B8" w:rsidRPr="0062580B">
        <w:t>.</w:t>
      </w:r>
    </w:p>
    <w:p w:rsidRDefault="009515D4" w:rsidP="008862E3" w:rsidR="009515D4">
      <w:pPr>
        <w:jc w:val="both"/>
      </w:pPr>
    </w:p>
    <w:p w:rsidRDefault="009515D4" w:rsidP="004E2B3A" w:rsidR="004E2B3A">
      <w:pPr>
        <w:jc w:val="both"/>
        <w:rPr>
          <w:color w:val="FF0000"/>
        </w:rPr>
      </w:pPr>
      <w:r>
        <w:tab/>
      </w:r>
      <w:r w:rsidR="008862E3" w:rsidRPr="00F717B8">
        <w:rPr>
          <w:color w:val="FF0000"/>
        </w:rPr>
        <w:t xml:space="preserve">           </w:t>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r>
    </w:p>
    <w:p w:rsidRDefault="008862E3" w:rsidP="008862E3" w:rsidR="008862E3">
      <w:pPr>
        <w:jc w:val="both"/>
      </w:pPr>
      <w:r>
        <w:t xml:space="preserve">            Sud donosi</w:t>
      </w:r>
    </w:p>
    <w:p w:rsidRDefault="008862E3" w:rsidP="006F2CB3" w:rsidR="008862E3">
      <w:pPr>
        <w:jc w:val="center"/>
      </w:pPr>
      <w:r>
        <w:t>R J E Š E N J E</w:t>
      </w:r>
    </w:p>
    <w:p w:rsidRDefault="00991BDE" w:rsidP="006F2CB3" w:rsidR="00991BDE">
      <w:pPr>
        <w:jc w:val="center"/>
      </w:pPr>
    </w:p>
    <w:p w:rsidRDefault="008862E3" w:rsidP="00014BE1" w:rsidR="00815AD8">
      <w:pPr>
        <w:jc w:val="both"/>
      </w:pPr>
      <w:r>
        <w:t xml:space="preserve">            Utvrđuje se da su priznate prijavljene tražbine stečajnih vjerovnika sukladno tablicama koje je </w:t>
      </w:r>
      <w:r w:rsidR="00861E7E">
        <w:t>predložio stečajni upravitelj</w:t>
      </w:r>
      <w:r w:rsidR="004E2B3A">
        <w:t xml:space="preserve"> na ovom ročištu</w:t>
      </w:r>
      <w:r w:rsidR="00D33672">
        <w:t xml:space="preserve"> u cijelosti </w:t>
      </w:r>
      <w:r w:rsidR="00886B7C">
        <w:t xml:space="preserve">u </w:t>
      </w:r>
      <w:r w:rsidR="00014BE1">
        <w:t>prvom i drugom višem isplatnom redu.</w:t>
      </w:r>
    </w:p>
    <w:p w:rsidRDefault="0021792A" w:rsidP="00014BE1" w:rsidR="0021792A">
      <w:pPr>
        <w:jc w:val="both"/>
      </w:pPr>
    </w:p>
    <w:p w:rsidRDefault="00886B7C" w:rsidP="00CE5F29" w:rsidR="00886B7C">
      <w:pPr>
        <w:jc w:val="both"/>
      </w:pPr>
    </w:p>
    <w:p w:rsidRDefault="009515D4" w:rsidP="009515D4" w:rsidR="008862E3">
      <w:pPr>
        <w:jc w:val="both"/>
      </w:pPr>
      <w:r>
        <w:t xml:space="preserve">         </w:t>
      </w:r>
      <w:r w:rsidR="008862E3">
        <w:t xml:space="preserve"> Konstatira se da je dovršeno ispitno ročište, a rješenje o tome u kojem iznosu i u kojem isplatnom redu su utvrđene prijavljene tražbine</w:t>
      </w:r>
      <w:r w:rsidR="00EA5E0D">
        <w:t>,</w:t>
      </w:r>
      <w:r w:rsidR="008862E3">
        <w:t xml:space="preserve"> biti će objavljeno na oglasnoj ploči suda.</w:t>
      </w:r>
    </w:p>
    <w:p w:rsidRDefault="00967828" w:rsidP="008862E3" w:rsidR="00967828">
      <w:pPr>
        <w:jc w:val="both"/>
      </w:pPr>
      <w:r>
        <w:tab/>
      </w:r>
    </w:p>
    <w:p w:rsidRDefault="008862E3" w:rsidP="006F2CB3" w:rsidR="00212C80">
      <w:pPr>
        <w:jc w:val="center"/>
      </w:pPr>
      <w:r>
        <w:t xml:space="preserve">D o v r š e n o </w:t>
      </w:r>
      <w:r w:rsidR="006342D3">
        <w:t xml:space="preserve">u </w:t>
      </w:r>
      <w:r w:rsidR="00861E7E">
        <w:t>14,00</w:t>
      </w:r>
      <w:r w:rsidR="00D33672">
        <w:t xml:space="preserve"> </w:t>
      </w:r>
      <w:r w:rsidR="006342D3">
        <w:t>sati</w:t>
      </w:r>
      <w:r>
        <w:t>!</w:t>
      </w:r>
    </w:p>
    <w:p w:rsidRDefault="0072654A" w:rsidP="006F2CB3" w:rsidR="0072654A">
      <w:pPr>
        <w:jc w:val="center"/>
      </w:pPr>
    </w:p>
    <w:p w:rsidRDefault="00283A88" w:rsidP="00283A88" w:rsidR="0072654A">
      <w:pPr>
        <w:ind w:left="6480"/>
        <w:jc w:val="center"/>
      </w:pPr>
      <w:r>
        <w:t xml:space="preserve">      </w:t>
      </w:r>
    </w:p>
    <w:p w:rsidRDefault="00D33672" w:rsidP="00D33672" w:rsidR="00D33672">
      <w:pPr>
        <w:jc w:val="center"/>
      </w:pPr>
      <w:r>
        <w:tab/>
      </w:r>
      <w:r>
        <w:tab/>
      </w:r>
      <w:r>
        <w:tab/>
      </w:r>
      <w:r>
        <w:tab/>
      </w:r>
      <w:r>
        <w:tab/>
      </w:r>
      <w:r>
        <w:tab/>
      </w:r>
      <w:r w:rsidR="004E2B3A">
        <w:tab/>
      </w:r>
      <w:r w:rsidR="004E2B3A">
        <w:tab/>
      </w:r>
      <w:r w:rsidR="004E2B3A">
        <w:tab/>
        <w:t xml:space="preserve">    3 St-</w:t>
      </w:r>
      <w:r w:rsidR="00861E7E">
        <w:t>1674/2017-16</w:t>
      </w:r>
      <w:r>
        <w:tab/>
      </w:r>
      <w:r>
        <w:tab/>
      </w:r>
      <w:r w:rsidR="00BD199B">
        <w:t xml:space="preserve"> </w:t>
      </w:r>
    </w:p>
    <w:p w:rsidRDefault="008862E3" w:rsidP="008862E3" w:rsidR="0062580B">
      <w:pPr>
        <w:jc w:val="both"/>
      </w:pPr>
      <w:r>
        <w:t xml:space="preserve">     </w:t>
      </w:r>
      <w:r w:rsidR="0062580B">
        <w:tab/>
      </w:r>
      <w:r w:rsidR="0062580B">
        <w:tab/>
      </w:r>
      <w:r w:rsidR="0062580B">
        <w:tab/>
      </w:r>
      <w:r w:rsidR="0062580B">
        <w:tab/>
      </w:r>
      <w:r w:rsidR="0062580B">
        <w:tab/>
      </w:r>
      <w:r w:rsidR="0062580B">
        <w:tab/>
      </w:r>
      <w:r w:rsidR="0062580B">
        <w:tab/>
      </w:r>
      <w:r w:rsidR="0062580B">
        <w:tab/>
      </w:r>
      <w:r w:rsidR="0062580B">
        <w:tab/>
        <w:t xml:space="preserve">   </w:t>
      </w:r>
      <w:r>
        <w:t xml:space="preserve">    </w:t>
      </w:r>
    </w:p>
    <w:p w:rsidRDefault="008862E3" w:rsidP="008862E3" w:rsidR="008862E3">
      <w:pPr>
        <w:jc w:val="both"/>
      </w:pPr>
      <w:r>
        <w:t xml:space="preserve">   </w:t>
      </w:r>
      <w:r w:rsidR="0062580B">
        <w:tab/>
      </w:r>
      <w:r>
        <w:t>Prelazi se na</w:t>
      </w:r>
    </w:p>
    <w:p w:rsidRDefault="008862E3" w:rsidP="00AD0AF0" w:rsidR="00AD0AF0">
      <w:pPr>
        <w:jc w:val="center"/>
        <w:rPr>
          <w:b/>
        </w:rPr>
      </w:pPr>
      <w:r w:rsidRPr="00F30A93">
        <w:rPr>
          <w:b/>
        </w:rPr>
        <w:t>IZVJEŠTAJNO ROČIŠTE</w:t>
      </w:r>
    </w:p>
    <w:p w:rsidRDefault="00AD0AF0" w:rsidP="00AD0AF0" w:rsidR="00AD0AF0" w:rsidRPr="00AD0AF0"/>
    <w:p w:rsidRDefault="00AD0AF0" w:rsidP="00AD0AF0" w:rsidR="00AD0AF0" w:rsidRPr="00AD0AF0">
      <w:r w:rsidRPr="00AD0AF0">
        <w:tab/>
        <w:t xml:space="preserve">Vrijeme početka: </w:t>
      </w:r>
      <w:r w:rsidR="00861E7E">
        <w:t>14,00</w:t>
      </w:r>
    </w:p>
    <w:p w:rsidRDefault="008862E3" w:rsidP="008862E3" w:rsidR="00BA62DC">
      <w:pPr>
        <w:jc w:val="both"/>
      </w:pPr>
      <w:r>
        <w:t xml:space="preserve">            </w:t>
      </w:r>
    </w:p>
    <w:p w:rsidRDefault="00F30A93" w:rsidP="00930CE9" w:rsidR="0023041C">
      <w:pPr>
        <w:jc w:val="both"/>
      </w:pPr>
      <w:r>
        <w:tab/>
      </w:r>
      <w:r w:rsidR="00930CE9">
        <w:t>Stečajni upravitelj</w:t>
      </w:r>
      <w:r w:rsidR="00014BE1">
        <w:t xml:space="preserve"> prepričava sadržaj svojeg pisanog izvješća</w:t>
      </w:r>
      <w:r w:rsidR="0062580B">
        <w:t>.</w:t>
      </w:r>
      <w:r w:rsidR="008D48F0">
        <w:t xml:space="preserve"> </w:t>
      </w:r>
      <w:r w:rsidR="008902B3">
        <w:t>Upozorava na problematiku neurednog vođenja knjigovodstva stečajnog dužnika, koji nije plaćao svoje knjigovođe i direktor nije dostavljao potrebnu dokumentaciju iz kojeg razloga je po mišljenju steč. upravitelja pogrešno evidentirano u izvješću za 2016. koji je zaprimljen u Fini da postoji potraživanje steč.dužnika od 679.933,00 kn. Steč.upravitelj je pogledao dokumentaciju dužnika, razgovarao s bivšim direktorom dužnika koji je sada u Italiji i zadnjim knjigovođom te da je dužnik isključivo poslovao s firmama iz Italije i da su oni tim firmama ispostavljali jedan račun mjesečno, te su svi računi bili uredno podmirivani s valutom od 90-120 dana. Zadnji račun je s zakašnjenjem podmiren u veljači 2018. godine i taj iznos je još uvijek na blokiranom računu u Zagrebačkoj banci. Steč.upravitelj nije otvorio novi račun, objašnjeno mu je kako će otvoriti novi račun, pa će prebaciti taj novac na novi račun i pristupiti namirenju vjerovnika.</w:t>
      </w:r>
    </w:p>
    <w:p w:rsidRDefault="008902B3" w:rsidP="00930CE9" w:rsidR="008902B3">
      <w:pPr>
        <w:jc w:val="both"/>
      </w:pPr>
    </w:p>
    <w:p w:rsidRDefault="008902B3" w:rsidP="00930CE9" w:rsidR="00E924F8">
      <w:pPr>
        <w:jc w:val="both"/>
      </w:pPr>
      <w:r>
        <w:tab/>
      </w:r>
      <w:r w:rsidR="00C37F9F">
        <w:t xml:space="preserve">Steč.upravitelj nije mogao provjeriti ispravnost navoda bivšeg direktora </w:t>
      </w:r>
      <w:r w:rsidR="00AD0A72">
        <w:t>jer mu direktor nije dostavio poslovne knjige i registratore s računima i dokazima o isplati, nije to isto dostavio niti knjigovođi.</w:t>
      </w:r>
    </w:p>
    <w:p w:rsidRDefault="00E924F8" w:rsidP="00930CE9" w:rsidR="00E924F8">
      <w:pPr>
        <w:jc w:val="both"/>
      </w:pPr>
    </w:p>
    <w:p w:rsidRDefault="00E924F8" w:rsidP="00930CE9" w:rsidR="00684E2D">
      <w:pPr>
        <w:jc w:val="both"/>
      </w:pPr>
      <w:r>
        <w:tab/>
        <w:t>Navodi da se dokumentacija nalazi na tri mjesta kod knjigovođe-staroga i novoga i još dio kod čovjeka koji mu održava računal</w:t>
      </w:r>
      <w:r w:rsidR="001C44A5">
        <w:t xml:space="preserve">a. Minimalni troškovi sačinjenja bilanci i </w:t>
      </w:r>
      <w:r w:rsidR="001C44A5">
        <w:lastRenderedPageBreak/>
        <w:t>fin.izvješća koji nedostaju su oko 3.000,00 kn. Stečajni upravitelj predlaže da se ti troškovi zatraže od ranijeg direktora, pa ako ih ne plati da se ovlasti steč.upravitelj iz novčanog iznosa koji će zaprimiti na račun podmiriti te troškove i sastaviti uredno knjigovodstvo. Steč.upravitelj smatra da je ekonomično da se taj posao povjeri zadnjem knjigovođi stečajnog dužnika.</w:t>
      </w:r>
      <w:r w:rsidR="003D3066">
        <w:t xml:space="preserve"> Obrazlaže da je obračunao troškove izrade virmana za plaćanje u iznosu od 500,00 kn jer je potrebno izvršiti isplatu vjerovnicima. </w:t>
      </w:r>
    </w:p>
    <w:p w:rsidRDefault="003D3066" w:rsidP="00930CE9" w:rsidR="003D3066">
      <w:pPr>
        <w:jc w:val="both"/>
      </w:pPr>
    </w:p>
    <w:p w:rsidRDefault="001714DE" w:rsidP="00AD0AF0" w:rsidR="00CE5A0D" w:rsidRPr="00DB79FB">
      <w:pPr>
        <w:jc w:val="both"/>
        <w:rPr>
          <w:color w:val="FF0000"/>
        </w:rPr>
      </w:pPr>
      <w:r>
        <w:tab/>
      </w:r>
      <w:r w:rsidR="00CE5A0D">
        <w:rPr>
          <w:color w:val="FF0000"/>
        </w:rPr>
        <w:tab/>
      </w:r>
    </w:p>
    <w:p w:rsidRDefault="00BA124E" w:rsidP="008862E3" w:rsidR="00A147E6" w:rsidRPr="0005217F">
      <w:pPr>
        <w:jc w:val="both"/>
      </w:pPr>
      <w:r w:rsidRPr="0005217F">
        <w:t xml:space="preserve">             </w:t>
      </w:r>
      <w:r w:rsidR="008862E3" w:rsidRPr="0005217F">
        <w:t>Sud donosi</w:t>
      </w:r>
    </w:p>
    <w:p w:rsidRDefault="008862E3" w:rsidP="006F2CB3" w:rsidR="008862E3" w:rsidRPr="0005217F">
      <w:pPr>
        <w:jc w:val="center"/>
      </w:pPr>
      <w:r w:rsidRPr="0005217F">
        <w:t>R J E Š E N J E</w:t>
      </w:r>
    </w:p>
    <w:p w:rsidRDefault="006F2CB3" w:rsidP="006F2CB3" w:rsidR="006F2CB3" w:rsidRPr="0005217F">
      <w:pPr>
        <w:jc w:val="center"/>
      </w:pPr>
    </w:p>
    <w:p w:rsidRDefault="008862E3" w:rsidP="008862E3" w:rsidR="008862E3">
      <w:pPr>
        <w:jc w:val="both"/>
      </w:pPr>
      <w:r w:rsidRPr="0005217F">
        <w:t xml:space="preserve">            Glasat će </w:t>
      </w:r>
      <w:r w:rsidR="00CA5B80">
        <w:t>se o sl</w:t>
      </w:r>
      <w:r>
        <w:t>jedećim prijedlozima stečajnog upravitelja</w:t>
      </w:r>
      <w:r w:rsidR="0021792A">
        <w:t xml:space="preserve"> i prisutnih</w:t>
      </w:r>
      <w:r w:rsidR="00FD6102">
        <w:t xml:space="preserve"> vjerovnika</w:t>
      </w:r>
      <w:r>
        <w:t>:</w:t>
      </w:r>
    </w:p>
    <w:p w:rsidRDefault="0021792A" w:rsidP="008862E3" w:rsidR="0021792A">
      <w:pPr>
        <w:jc w:val="both"/>
      </w:pPr>
    </w:p>
    <w:p w:rsidRDefault="00D33672" w:rsidP="00D33672" w:rsidR="00D33672">
      <w:pPr>
        <w:jc w:val="center"/>
        <w:rPr>
          <w:b/>
        </w:rPr>
      </w:pPr>
      <w:r w:rsidRPr="00D33672">
        <w:rPr>
          <w:b/>
        </w:rPr>
        <w:t>P R I J E D L O G  O D L U K A</w:t>
      </w:r>
    </w:p>
    <w:p w:rsidRDefault="00D33672" w:rsidP="00D33672" w:rsidR="00D33672" w:rsidRPr="00D33672">
      <w:pPr>
        <w:jc w:val="center"/>
        <w:rPr>
          <w:b/>
        </w:rPr>
      </w:pPr>
    </w:p>
    <w:p w:rsidRDefault="00D33672" w:rsidP="00606CCD" w:rsidR="00D33672">
      <w:pPr>
        <w:numPr>
          <w:ilvl w:val="0"/>
          <w:numId w:val="6"/>
        </w:numPr>
        <w:jc w:val="both"/>
      </w:pPr>
      <w:r>
        <w:t>ODLUKA o prihvaćanju izvješća stečajnog upravitelja i predračun troškova vođenja stečaja za godinu dana</w:t>
      </w:r>
      <w:r w:rsidR="00283A88">
        <w:t xml:space="preserve"> – </w:t>
      </w:r>
      <w:r w:rsidR="00896504">
        <w:t>9</w:t>
      </w:r>
      <w:r w:rsidR="00A6633D">
        <w:t>.</w:t>
      </w:r>
      <w:r w:rsidR="00896504">
        <w:t>314</w:t>
      </w:r>
      <w:r w:rsidR="008113D4">
        <w:t>,00</w:t>
      </w:r>
      <w:r w:rsidR="00283A88">
        <w:t xml:space="preserve"> kn</w:t>
      </w:r>
      <w:r>
        <w:t xml:space="preserve">, </w:t>
      </w:r>
      <w:r w:rsidR="003D3066">
        <w:t xml:space="preserve">koji iznos se uvećava za </w:t>
      </w:r>
      <w:r w:rsidR="00F75547">
        <w:t xml:space="preserve">do </w:t>
      </w:r>
      <w:r w:rsidR="003D3066">
        <w:t>3.000,00 kn troškova izrade bilance na 1. lipnja 2017.,</w:t>
      </w:r>
    </w:p>
    <w:p w:rsidRDefault="00684E2D" w:rsidP="003D3066" w:rsidR="00684E2D">
      <w:r>
        <w:t xml:space="preserve">  </w:t>
      </w:r>
    </w:p>
    <w:p w:rsidRDefault="008113D4" w:rsidP="00606CCD" w:rsidR="008113D4">
      <w:pPr>
        <w:numPr>
          <w:ilvl w:val="0"/>
          <w:numId w:val="6"/>
        </w:numPr>
        <w:jc w:val="both"/>
      </w:pPr>
      <w:r>
        <w:t xml:space="preserve">ODLUKA da se arhiviranje građe povjeri </w:t>
      </w:r>
      <w:r w:rsidR="0003528E">
        <w:t>bivšem direktoru dužnika kako bi se smanjili troškovi</w:t>
      </w:r>
      <w:r w:rsidR="003D3066">
        <w:t>, ukoliko se utvrdi da isti nije počinio neko kazneno djelo,</w:t>
      </w:r>
    </w:p>
    <w:p w:rsidRDefault="00684E2D" w:rsidP="00684E2D" w:rsidR="00684E2D">
      <w:pPr>
        <w:ind w:left="720"/>
        <w:jc w:val="both"/>
      </w:pPr>
    </w:p>
    <w:p w:rsidRDefault="00684E2D" w:rsidP="00684E2D" w:rsidR="00684E2D">
      <w:pPr>
        <w:pStyle w:val="Odlomakpopisa"/>
        <w:numPr>
          <w:ilvl w:val="0"/>
          <w:numId w:val="6"/>
        </w:numPr>
        <w:jc w:val="both"/>
      </w:pPr>
      <w:r>
        <w:t>ODLUKA da se dozvoli steč.u</w:t>
      </w:r>
      <w:r w:rsidR="00FA5188">
        <w:t>pravitelju</w:t>
      </w:r>
      <w:r>
        <w:t xml:space="preserve"> sklapanje ugovora o </w:t>
      </w:r>
      <w:r w:rsidR="003D3066">
        <w:t>plaćanju naknade knjigovođi za isplatu vjerovnika</w:t>
      </w:r>
      <w:r>
        <w:t xml:space="preserve"> do </w:t>
      </w:r>
      <w:r w:rsidR="00FA5188">
        <w:t>5</w:t>
      </w:r>
      <w:r>
        <w:t>00,00 kn s PDV-om na na</w:t>
      </w:r>
      <w:r w:rsidR="003D3066">
        <w:t>čin da prikupi barem tri ponude, te do iznosa od 3.000,00 kn troška izrade bilance na dan 1. lipnja 2017.,</w:t>
      </w:r>
    </w:p>
    <w:p w:rsidRDefault="003D3066" w:rsidP="003D3066" w:rsidR="003D3066">
      <w:pPr>
        <w:pStyle w:val="Odlomakpopisa"/>
      </w:pPr>
    </w:p>
    <w:p w:rsidRDefault="003D3066" w:rsidP="00684E2D" w:rsidR="003D3066">
      <w:pPr>
        <w:pStyle w:val="Odlomakpopisa"/>
        <w:numPr>
          <w:ilvl w:val="0"/>
          <w:numId w:val="6"/>
        </w:numPr>
        <w:jc w:val="both"/>
      </w:pPr>
      <w:r>
        <w:t>ODLUKA da se naloži ranijem direktoru dužnika uplatiti tr</w:t>
      </w:r>
      <w:r w:rsidR="006D75B9">
        <w:t>ošak predujma za izradu bilance,</w:t>
      </w:r>
    </w:p>
    <w:p w:rsidRDefault="006D75B9" w:rsidP="006D75B9" w:rsidR="006D75B9">
      <w:pPr>
        <w:pStyle w:val="Odlomakpopisa"/>
      </w:pPr>
    </w:p>
    <w:p w:rsidRDefault="006D75B9" w:rsidP="00E75769" w:rsidR="00E75769">
      <w:pPr>
        <w:pStyle w:val="Odlomakpopisa"/>
        <w:numPr>
          <w:ilvl w:val="0"/>
          <w:numId w:val="6"/>
        </w:numPr>
        <w:jc w:val="both"/>
      </w:pPr>
      <w:r>
        <w:t>ODLUKA da se naloži upravitelju stečajne mase pribaviti Ugovor o cesiji koji se spominje u izvješću kako bi se utvrdilo postoje li razlozi za pobijanje te da  izvješću detaljno objasni o čemu se stvarno radi da se izjasni o eventualnim razlozima za pobijanje i ako smatra da isti postoje da predloži zakazivanje skupštine kako bi ista odlučila o eventualnom postupku radi pobijanja.</w:t>
      </w:r>
    </w:p>
    <w:p w:rsidRDefault="00606CCD" w:rsidP="00E75769" w:rsidR="00606CCD">
      <w:pPr>
        <w:pStyle w:val="Odlomakpopisa"/>
        <w:ind w:left="720"/>
        <w:jc w:val="both"/>
      </w:pPr>
    </w:p>
    <w:p w:rsidRDefault="00E00E47" w:rsidP="008862E3" w:rsidR="008F7B23">
      <w:pPr>
        <w:jc w:val="both"/>
      </w:pPr>
      <w:r>
        <w:t xml:space="preserve">            Konstatira se da </w:t>
      </w:r>
      <w:r w:rsidR="00E75769">
        <w:t>su prisutni vjerovnici suglasni</w:t>
      </w:r>
      <w:r w:rsidR="00690FA5">
        <w:t xml:space="preserve"> s navedenim prijedlozima</w:t>
      </w:r>
      <w:r w:rsidR="008862E3">
        <w:t>.</w:t>
      </w:r>
    </w:p>
    <w:p w:rsidRDefault="008E4329" w:rsidP="008862E3" w:rsidR="008E4329">
      <w:pPr>
        <w:jc w:val="both"/>
      </w:pPr>
    </w:p>
    <w:p w:rsidRDefault="009C3390" w:rsidP="008862E3" w:rsidR="007211DB">
      <w:pPr>
        <w:jc w:val="both"/>
      </w:pPr>
      <w:r>
        <w:tab/>
      </w:r>
      <w:r w:rsidR="008862E3">
        <w:t xml:space="preserve">         Sud donosi</w:t>
      </w:r>
    </w:p>
    <w:p w:rsidRDefault="008862E3" w:rsidP="006F2CB3" w:rsidR="008862E3">
      <w:pPr>
        <w:jc w:val="center"/>
      </w:pPr>
      <w:r>
        <w:t>R J E Š E N J E</w:t>
      </w:r>
    </w:p>
    <w:p w:rsidRDefault="008862E3" w:rsidP="006F2CB3" w:rsidR="008862E3">
      <w:pPr>
        <w:jc w:val="center"/>
      </w:pPr>
    </w:p>
    <w:p w:rsidRDefault="008862E3" w:rsidP="008862E3" w:rsidR="007160E9">
      <w:pPr>
        <w:jc w:val="both"/>
      </w:pPr>
      <w:r>
        <w:t xml:space="preserve">            </w:t>
      </w:r>
      <w:r w:rsidR="00F574FC">
        <w:t xml:space="preserve">Donijet će se </w:t>
      </w:r>
      <w:r w:rsidR="004B278F">
        <w:t>odluka u pisanom otpravku</w:t>
      </w:r>
      <w:r w:rsidR="00283A88">
        <w:t>.</w:t>
      </w:r>
    </w:p>
    <w:p w:rsidRDefault="007160E9" w:rsidP="007160E9" w:rsidR="007160E9">
      <w:pPr>
        <w:ind w:firstLine="360"/>
        <w:jc w:val="both"/>
      </w:pPr>
      <w:r>
        <w:tab/>
      </w:r>
    </w:p>
    <w:p w:rsidRDefault="007160E9" w:rsidP="008862E3" w:rsidR="005678ED">
      <w:pPr>
        <w:jc w:val="both"/>
      </w:pPr>
      <w:r>
        <w:tab/>
      </w:r>
      <w:r w:rsidR="005678ED">
        <w:t xml:space="preserve"> </w:t>
      </w:r>
    </w:p>
    <w:p w:rsidRDefault="00533D93" w:rsidP="009515D4" w:rsidR="008862E3">
      <w:pPr>
        <w:jc w:val="center"/>
      </w:pPr>
      <w:r>
        <w:t xml:space="preserve">D o v r š e n o </w:t>
      </w:r>
      <w:r w:rsidR="006E3518">
        <w:t xml:space="preserve"> </w:t>
      </w:r>
      <w:r>
        <w:t xml:space="preserve">u </w:t>
      </w:r>
      <w:r w:rsidR="009515D4">
        <w:t>14,15</w:t>
      </w:r>
      <w:r w:rsidR="00CF4D87">
        <w:t xml:space="preserve"> </w:t>
      </w:r>
      <w:r w:rsidR="008862E3">
        <w:t>sati !</w:t>
      </w:r>
    </w:p>
    <w:sectPr w:rsidSect="00506722" w:rsidR="008862E3">
      <w:headerReference w:type="even" r:id="rId10"/>
      <w:headerReference w:type="default" r:id="rId11"/>
      <w:pgSz w:h="15840" w:w="12240"/>
      <w:pgMar w:gutter="0" w:footer="708" w:header="708" w:left="1800" w:bottom="1440" w:right="1800" w:top="1440"/>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58B" w:rsidR="0099658B">
      <w:r>
        <w:separator/>
      </w:r>
    </w:p>
  </w:endnote>
  <w:endnote w:id="0" w:type="continuationSeparator">
    <w:p w:rsidRDefault="0099658B" w:rsidR="009965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58B" w:rsidR="0099658B">
      <w:r>
        <w:separator/>
      </w:r>
    </w:p>
  </w:footnote>
  <w:footnote w:id="0" w:type="continuationSeparator">
    <w:p w:rsidRDefault="0099658B" w:rsidR="009965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2488" w:rsidR="000E24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0364">
      <w:rPr>
        <w:rStyle w:val="Brojstranice"/>
        <w:noProof/>
      </w:rPr>
      <w:t>4</w:t>
    </w:r>
    <w:r>
      <w:rPr>
        <w:rStyle w:val="Brojstranice"/>
      </w:rPr>
      <w:fldChar w:fldCharType="end"/>
    </w:r>
  </w:p>
  <w:p w:rsidRDefault="000E2488" w:rsidR="000E24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1685B"/>
    <w:multiLevelType w:val="hybridMultilevel"/>
    <w:tmpl w:val="C5862DB0"/>
    <w:lvl w:tplc="4F0257A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3B8B1325"/>
    <w:multiLevelType w:val="hybridMultilevel"/>
    <w:tmpl w:val="CB76ED22"/>
    <w:lvl w:tplc="06CC0F28" w:ilvl="0">
      <w:start w:val="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EBA1BAC"/>
    <w:multiLevelType w:val="hybridMultilevel"/>
    <w:tmpl w:val="00BC9B44"/>
    <w:lvl w:tplc="9AFC26B2"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D28C4"/>
    <w:multiLevelType w:val="hybridMultilevel"/>
    <w:tmpl w:val="9BE4DFF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5B66CEE"/>
    <w:multiLevelType w:val="hybridMultilevel"/>
    <w:tmpl w:val="5E38E6E0"/>
    <w:lvl w:tplc="17D250CE" w:ilvl="0">
      <w:start w:val="3"/>
      <w:numFmt w:val="bullet"/>
      <w:lvlText w:val="-"/>
      <w:lvlJc w:val="left"/>
      <w:pPr>
        <w:ind w:hanging="360" w:left="1080"/>
      </w:pPr>
      <w:rPr>
        <w:rFonts w:cs="Times New Roman" w:eastAsia="Times New Roman" w:hAnsi="Times New Roman" w:ascii="Times New Roman" w:hint="default"/>
        <w:b w:val="fals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AC86BC7"/>
    <w:multiLevelType w:val="hybridMultilevel"/>
    <w:tmpl w:val="875AFFBA"/>
    <w:lvl w:tplc="43DA6D24"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C163B9E"/>
    <w:multiLevelType w:val="hybridMultilevel"/>
    <w:tmpl w:val="0B202C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62E3"/>
    <w:rsid w:val="00000A6A"/>
    <w:rsid w:val="000027B7"/>
    <w:rsid w:val="00014BE1"/>
    <w:rsid w:val="000164E1"/>
    <w:rsid w:val="0003528E"/>
    <w:rsid w:val="00035BFB"/>
    <w:rsid w:val="00045BFB"/>
    <w:rsid w:val="0005217F"/>
    <w:rsid w:val="000632FA"/>
    <w:rsid w:val="0006499C"/>
    <w:rsid w:val="00086E98"/>
    <w:rsid w:val="00087D39"/>
    <w:rsid w:val="0009275C"/>
    <w:rsid w:val="000C413C"/>
    <w:rsid w:val="000D694C"/>
    <w:rsid w:val="000E2488"/>
    <w:rsid w:val="000E48E2"/>
    <w:rsid w:val="000F4BC7"/>
    <w:rsid w:val="000F55F4"/>
    <w:rsid w:val="0010296E"/>
    <w:rsid w:val="00104D78"/>
    <w:rsid w:val="00130364"/>
    <w:rsid w:val="00132E5A"/>
    <w:rsid w:val="00133319"/>
    <w:rsid w:val="00144747"/>
    <w:rsid w:val="00162452"/>
    <w:rsid w:val="00163764"/>
    <w:rsid w:val="00167A8E"/>
    <w:rsid w:val="00170EFA"/>
    <w:rsid w:val="001714DE"/>
    <w:rsid w:val="00174AEE"/>
    <w:rsid w:val="00181AAD"/>
    <w:rsid w:val="00181C6C"/>
    <w:rsid w:val="00186D0E"/>
    <w:rsid w:val="0019012A"/>
    <w:rsid w:val="001B1C8D"/>
    <w:rsid w:val="001B56AF"/>
    <w:rsid w:val="001C44A5"/>
    <w:rsid w:val="001D1190"/>
    <w:rsid w:val="001F7BD2"/>
    <w:rsid w:val="00202181"/>
    <w:rsid w:val="00204292"/>
    <w:rsid w:val="00212C80"/>
    <w:rsid w:val="0021372C"/>
    <w:rsid w:val="00215653"/>
    <w:rsid w:val="00216127"/>
    <w:rsid w:val="00216F31"/>
    <w:rsid w:val="0021716F"/>
    <w:rsid w:val="0021792A"/>
    <w:rsid w:val="0023041C"/>
    <w:rsid w:val="00230E21"/>
    <w:rsid w:val="00231B83"/>
    <w:rsid w:val="00231E9D"/>
    <w:rsid w:val="0025177C"/>
    <w:rsid w:val="002640E2"/>
    <w:rsid w:val="00266D29"/>
    <w:rsid w:val="002735EB"/>
    <w:rsid w:val="00280FC4"/>
    <w:rsid w:val="00282474"/>
    <w:rsid w:val="00282CBE"/>
    <w:rsid w:val="00283A88"/>
    <w:rsid w:val="002849FD"/>
    <w:rsid w:val="002919D6"/>
    <w:rsid w:val="002A532E"/>
    <w:rsid w:val="002B0911"/>
    <w:rsid w:val="002B7E74"/>
    <w:rsid w:val="002C25B5"/>
    <w:rsid w:val="002C27B9"/>
    <w:rsid w:val="002C4BC7"/>
    <w:rsid w:val="002D251E"/>
    <w:rsid w:val="002D2751"/>
    <w:rsid w:val="002D66F5"/>
    <w:rsid w:val="002E7AEF"/>
    <w:rsid w:val="002F66C6"/>
    <w:rsid w:val="00305828"/>
    <w:rsid w:val="00310B5A"/>
    <w:rsid w:val="0032060F"/>
    <w:rsid w:val="00322E3C"/>
    <w:rsid w:val="00323148"/>
    <w:rsid w:val="0032791F"/>
    <w:rsid w:val="003330E3"/>
    <w:rsid w:val="00335AE7"/>
    <w:rsid w:val="003366B4"/>
    <w:rsid w:val="003410FC"/>
    <w:rsid w:val="00351B96"/>
    <w:rsid w:val="00383CB2"/>
    <w:rsid w:val="00387284"/>
    <w:rsid w:val="00397370"/>
    <w:rsid w:val="00397DF6"/>
    <w:rsid w:val="003A2271"/>
    <w:rsid w:val="003A581D"/>
    <w:rsid w:val="003B1B98"/>
    <w:rsid w:val="003B4032"/>
    <w:rsid w:val="003B6AA4"/>
    <w:rsid w:val="003C0E3F"/>
    <w:rsid w:val="003C1B64"/>
    <w:rsid w:val="003D17C0"/>
    <w:rsid w:val="003D3066"/>
    <w:rsid w:val="003F72E2"/>
    <w:rsid w:val="00401187"/>
    <w:rsid w:val="00407469"/>
    <w:rsid w:val="00407F26"/>
    <w:rsid w:val="00411DF5"/>
    <w:rsid w:val="00414433"/>
    <w:rsid w:val="00416FC6"/>
    <w:rsid w:val="00421BD7"/>
    <w:rsid w:val="004238BB"/>
    <w:rsid w:val="004272E0"/>
    <w:rsid w:val="00433483"/>
    <w:rsid w:val="00445A25"/>
    <w:rsid w:val="00450FDD"/>
    <w:rsid w:val="00457AD0"/>
    <w:rsid w:val="0046270D"/>
    <w:rsid w:val="00474802"/>
    <w:rsid w:val="00483A55"/>
    <w:rsid w:val="004947BD"/>
    <w:rsid w:val="004B278F"/>
    <w:rsid w:val="004B3148"/>
    <w:rsid w:val="004C15BE"/>
    <w:rsid w:val="004C255C"/>
    <w:rsid w:val="004D2AA1"/>
    <w:rsid w:val="004D4F84"/>
    <w:rsid w:val="004E1A2D"/>
    <w:rsid w:val="004E1B8F"/>
    <w:rsid w:val="004E2B3A"/>
    <w:rsid w:val="004E378A"/>
    <w:rsid w:val="004F36C4"/>
    <w:rsid w:val="004F76F5"/>
    <w:rsid w:val="00500435"/>
    <w:rsid w:val="00503AA5"/>
    <w:rsid w:val="00506722"/>
    <w:rsid w:val="00513CB1"/>
    <w:rsid w:val="00525DE4"/>
    <w:rsid w:val="005273E1"/>
    <w:rsid w:val="00533D93"/>
    <w:rsid w:val="00534B7D"/>
    <w:rsid w:val="00535706"/>
    <w:rsid w:val="00550036"/>
    <w:rsid w:val="0055038E"/>
    <w:rsid w:val="00560D06"/>
    <w:rsid w:val="00561199"/>
    <w:rsid w:val="00561B07"/>
    <w:rsid w:val="00564B45"/>
    <w:rsid w:val="005678ED"/>
    <w:rsid w:val="00570BDD"/>
    <w:rsid w:val="00575BB8"/>
    <w:rsid w:val="00594839"/>
    <w:rsid w:val="005A1872"/>
    <w:rsid w:val="005B1943"/>
    <w:rsid w:val="005B56BF"/>
    <w:rsid w:val="005C37A5"/>
    <w:rsid w:val="005D2152"/>
    <w:rsid w:val="005D57EF"/>
    <w:rsid w:val="005D6382"/>
    <w:rsid w:val="005E106B"/>
    <w:rsid w:val="005E3EEB"/>
    <w:rsid w:val="005F44B3"/>
    <w:rsid w:val="00606CCD"/>
    <w:rsid w:val="006120E9"/>
    <w:rsid w:val="0062580B"/>
    <w:rsid w:val="006342D3"/>
    <w:rsid w:val="00636972"/>
    <w:rsid w:val="00640AAC"/>
    <w:rsid w:val="00653245"/>
    <w:rsid w:val="0065683A"/>
    <w:rsid w:val="00684E2D"/>
    <w:rsid w:val="00686C19"/>
    <w:rsid w:val="00690FA5"/>
    <w:rsid w:val="00691C8C"/>
    <w:rsid w:val="006953EC"/>
    <w:rsid w:val="006A07BA"/>
    <w:rsid w:val="006A14AE"/>
    <w:rsid w:val="006C3994"/>
    <w:rsid w:val="006D75B9"/>
    <w:rsid w:val="006E3518"/>
    <w:rsid w:val="006E73DD"/>
    <w:rsid w:val="006F2CB3"/>
    <w:rsid w:val="00706AF2"/>
    <w:rsid w:val="007160E9"/>
    <w:rsid w:val="007211DB"/>
    <w:rsid w:val="00721447"/>
    <w:rsid w:val="0072654A"/>
    <w:rsid w:val="00733BDB"/>
    <w:rsid w:val="0076793F"/>
    <w:rsid w:val="007715D6"/>
    <w:rsid w:val="00783AF4"/>
    <w:rsid w:val="00795734"/>
    <w:rsid w:val="007B782D"/>
    <w:rsid w:val="007C636D"/>
    <w:rsid w:val="007C6F9D"/>
    <w:rsid w:val="007D22D9"/>
    <w:rsid w:val="007E0D19"/>
    <w:rsid w:val="008113D4"/>
    <w:rsid w:val="00815AD8"/>
    <w:rsid w:val="00834DCF"/>
    <w:rsid w:val="00835B64"/>
    <w:rsid w:val="00852F41"/>
    <w:rsid w:val="00855D43"/>
    <w:rsid w:val="00861E7E"/>
    <w:rsid w:val="0087378A"/>
    <w:rsid w:val="008776D5"/>
    <w:rsid w:val="00877D28"/>
    <w:rsid w:val="008802D6"/>
    <w:rsid w:val="00881AB1"/>
    <w:rsid w:val="00883206"/>
    <w:rsid w:val="00885D93"/>
    <w:rsid w:val="008862E3"/>
    <w:rsid w:val="00886B7C"/>
    <w:rsid w:val="008902B3"/>
    <w:rsid w:val="00896504"/>
    <w:rsid w:val="00897E25"/>
    <w:rsid w:val="008A0224"/>
    <w:rsid w:val="008B0629"/>
    <w:rsid w:val="008C3181"/>
    <w:rsid w:val="008D04AF"/>
    <w:rsid w:val="008D0C3F"/>
    <w:rsid w:val="008D3318"/>
    <w:rsid w:val="008D48F0"/>
    <w:rsid w:val="008D50D5"/>
    <w:rsid w:val="008E4329"/>
    <w:rsid w:val="008F2FC8"/>
    <w:rsid w:val="008F4CDA"/>
    <w:rsid w:val="008F6979"/>
    <w:rsid w:val="008F7B23"/>
    <w:rsid w:val="0090119E"/>
    <w:rsid w:val="00902C27"/>
    <w:rsid w:val="00905B53"/>
    <w:rsid w:val="00922B49"/>
    <w:rsid w:val="00927F96"/>
    <w:rsid w:val="00930CE9"/>
    <w:rsid w:val="00936052"/>
    <w:rsid w:val="009402B0"/>
    <w:rsid w:val="009515D4"/>
    <w:rsid w:val="00967682"/>
    <w:rsid w:val="00967828"/>
    <w:rsid w:val="00976661"/>
    <w:rsid w:val="00984DF6"/>
    <w:rsid w:val="009879B1"/>
    <w:rsid w:val="00991BDE"/>
    <w:rsid w:val="00991D0F"/>
    <w:rsid w:val="00994ADA"/>
    <w:rsid w:val="0099658B"/>
    <w:rsid w:val="009967FA"/>
    <w:rsid w:val="009A3C2E"/>
    <w:rsid w:val="009B2390"/>
    <w:rsid w:val="009B530E"/>
    <w:rsid w:val="009C1026"/>
    <w:rsid w:val="009C3390"/>
    <w:rsid w:val="009C3420"/>
    <w:rsid w:val="009D5691"/>
    <w:rsid w:val="009E48F2"/>
    <w:rsid w:val="009F1961"/>
    <w:rsid w:val="009F277B"/>
    <w:rsid w:val="009F35A4"/>
    <w:rsid w:val="009F3FDF"/>
    <w:rsid w:val="00A043D6"/>
    <w:rsid w:val="00A12E39"/>
    <w:rsid w:val="00A147E6"/>
    <w:rsid w:val="00A1557F"/>
    <w:rsid w:val="00A240B8"/>
    <w:rsid w:val="00A35777"/>
    <w:rsid w:val="00A37C3E"/>
    <w:rsid w:val="00A4307A"/>
    <w:rsid w:val="00A543CE"/>
    <w:rsid w:val="00A54486"/>
    <w:rsid w:val="00A57469"/>
    <w:rsid w:val="00A6633D"/>
    <w:rsid w:val="00A715A1"/>
    <w:rsid w:val="00A72F28"/>
    <w:rsid w:val="00A76E79"/>
    <w:rsid w:val="00A94803"/>
    <w:rsid w:val="00A94F08"/>
    <w:rsid w:val="00A95F9C"/>
    <w:rsid w:val="00A97BE4"/>
    <w:rsid w:val="00AB1131"/>
    <w:rsid w:val="00AB3975"/>
    <w:rsid w:val="00AB5ABC"/>
    <w:rsid w:val="00AD0A72"/>
    <w:rsid w:val="00AD0AF0"/>
    <w:rsid w:val="00AD43DA"/>
    <w:rsid w:val="00AE35B0"/>
    <w:rsid w:val="00AE6ABE"/>
    <w:rsid w:val="00AF2773"/>
    <w:rsid w:val="00AF3288"/>
    <w:rsid w:val="00AF61D6"/>
    <w:rsid w:val="00B01DA1"/>
    <w:rsid w:val="00B04F16"/>
    <w:rsid w:val="00B0607F"/>
    <w:rsid w:val="00B0652C"/>
    <w:rsid w:val="00B13C3A"/>
    <w:rsid w:val="00B276F2"/>
    <w:rsid w:val="00B3183C"/>
    <w:rsid w:val="00B41CCB"/>
    <w:rsid w:val="00B521D3"/>
    <w:rsid w:val="00B6267D"/>
    <w:rsid w:val="00B65BC0"/>
    <w:rsid w:val="00B672BA"/>
    <w:rsid w:val="00B80AFE"/>
    <w:rsid w:val="00B823E8"/>
    <w:rsid w:val="00B86079"/>
    <w:rsid w:val="00B925D2"/>
    <w:rsid w:val="00B948BE"/>
    <w:rsid w:val="00BA067B"/>
    <w:rsid w:val="00BA124E"/>
    <w:rsid w:val="00BA62DC"/>
    <w:rsid w:val="00BB0FED"/>
    <w:rsid w:val="00BC0E42"/>
    <w:rsid w:val="00BC16D9"/>
    <w:rsid w:val="00BD199B"/>
    <w:rsid w:val="00BD469D"/>
    <w:rsid w:val="00BE4482"/>
    <w:rsid w:val="00BF6287"/>
    <w:rsid w:val="00C07477"/>
    <w:rsid w:val="00C07C46"/>
    <w:rsid w:val="00C14D1C"/>
    <w:rsid w:val="00C16884"/>
    <w:rsid w:val="00C170A7"/>
    <w:rsid w:val="00C22B21"/>
    <w:rsid w:val="00C32840"/>
    <w:rsid w:val="00C37F9F"/>
    <w:rsid w:val="00C423C4"/>
    <w:rsid w:val="00C505A6"/>
    <w:rsid w:val="00C563A1"/>
    <w:rsid w:val="00C71F40"/>
    <w:rsid w:val="00C75922"/>
    <w:rsid w:val="00C900DB"/>
    <w:rsid w:val="00C9287A"/>
    <w:rsid w:val="00C93DC6"/>
    <w:rsid w:val="00CA5B80"/>
    <w:rsid w:val="00CA7411"/>
    <w:rsid w:val="00CB1908"/>
    <w:rsid w:val="00CB37A2"/>
    <w:rsid w:val="00CB4D2F"/>
    <w:rsid w:val="00CC1EFE"/>
    <w:rsid w:val="00CD2623"/>
    <w:rsid w:val="00CD3B7C"/>
    <w:rsid w:val="00CD41CB"/>
    <w:rsid w:val="00CD41D0"/>
    <w:rsid w:val="00CE1F45"/>
    <w:rsid w:val="00CE2199"/>
    <w:rsid w:val="00CE5A0B"/>
    <w:rsid w:val="00CE5A0D"/>
    <w:rsid w:val="00CE5F29"/>
    <w:rsid w:val="00CE605C"/>
    <w:rsid w:val="00CF4D87"/>
    <w:rsid w:val="00CF725F"/>
    <w:rsid w:val="00D01F1B"/>
    <w:rsid w:val="00D1511E"/>
    <w:rsid w:val="00D2359E"/>
    <w:rsid w:val="00D25D24"/>
    <w:rsid w:val="00D33672"/>
    <w:rsid w:val="00D46081"/>
    <w:rsid w:val="00D47609"/>
    <w:rsid w:val="00D5213C"/>
    <w:rsid w:val="00D5420F"/>
    <w:rsid w:val="00D60028"/>
    <w:rsid w:val="00D66F70"/>
    <w:rsid w:val="00D84AA6"/>
    <w:rsid w:val="00D85703"/>
    <w:rsid w:val="00D85EC4"/>
    <w:rsid w:val="00D9098F"/>
    <w:rsid w:val="00D96FCD"/>
    <w:rsid w:val="00DA51E3"/>
    <w:rsid w:val="00DA585E"/>
    <w:rsid w:val="00DA5F2D"/>
    <w:rsid w:val="00DB79FB"/>
    <w:rsid w:val="00DC061F"/>
    <w:rsid w:val="00DC249A"/>
    <w:rsid w:val="00DC37E0"/>
    <w:rsid w:val="00DD17CD"/>
    <w:rsid w:val="00DD77C4"/>
    <w:rsid w:val="00DE0214"/>
    <w:rsid w:val="00DE57F7"/>
    <w:rsid w:val="00DE64F1"/>
    <w:rsid w:val="00E00E47"/>
    <w:rsid w:val="00E11F81"/>
    <w:rsid w:val="00E138E8"/>
    <w:rsid w:val="00E14D97"/>
    <w:rsid w:val="00E22ADD"/>
    <w:rsid w:val="00E27909"/>
    <w:rsid w:val="00E33DC1"/>
    <w:rsid w:val="00E437C9"/>
    <w:rsid w:val="00E55066"/>
    <w:rsid w:val="00E62FE6"/>
    <w:rsid w:val="00E631BE"/>
    <w:rsid w:val="00E7303A"/>
    <w:rsid w:val="00E75769"/>
    <w:rsid w:val="00E924F8"/>
    <w:rsid w:val="00EA5E0D"/>
    <w:rsid w:val="00EA64DB"/>
    <w:rsid w:val="00EB4002"/>
    <w:rsid w:val="00EB5825"/>
    <w:rsid w:val="00EC7F6D"/>
    <w:rsid w:val="00EE3A48"/>
    <w:rsid w:val="00EF0CD3"/>
    <w:rsid w:val="00EF464A"/>
    <w:rsid w:val="00F119B8"/>
    <w:rsid w:val="00F229C0"/>
    <w:rsid w:val="00F30A93"/>
    <w:rsid w:val="00F32414"/>
    <w:rsid w:val="00F34308"/>
    <w:rsid w:val="00F37D6A"/>
    <w:rsid w:val="00F419C6"/>
    <w:rsid w:val="00F51450"/>
    <w:rsid w:val="00F553E9"/>
    <w:rsid w:val="00F574FC"/>
    <w:rsid w:val="00F620DB"/>
    <w:rsid w:val="00F717B8"/>
    <w:rsid w:val="00F75547"/>
    <w:rsid w:val="00F92E07"/>
    <w:rsid w:val="00F96144"/>
    <w:rsid w:val="00FA0D72"/>
    <w:rsid w:val="00FA5188"/>
    <w:rsid w:val="00FB3CB2"/>
    <w:rsid w:val="00FC00DD"/>
    <w:rsid w:val="00FC65F6"/>
    <w:rsid w:val="00FD6102"/>
    <w:rsid w:val="00FD6EFB"/>
    <w:rsid w:val="00FF3F6B"/>
    <w:rsid w:val="00FF4F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cs="Tahoma" w:hAnsi="Tahoma" w:ascii="Tahoma"/>
      <w:sz w:val="16"/>
      <w:szCs w:val="16"/>
    </w:rPr>
  </w:style>
  <w:style w:styleId="Odlomakpopisa" w:type="paragraph">
    <w:name w:val="List Paragraph"/>
    <w:basedOn w:val="Normal"/>
    <w:uiPriority w:val="34"/>
    <w:qFormat/>
    <w:rsid w:val="00606CCD"/>
    <w:pPr>
      <w:ind w:left="708"/>
    </w:pPr>
  </w:style>
  <w:style w:styleId="Tekstrezerviranogmjesta" w:type="character">
    <w:name w:val="Placeholder Text"/>
    <w:basedOn w:val="Zadanifontodlomka"/>
    <w:uiPriority w:val="99"/>
    <w:semiHidden/>
    <w:rsid w:val="00130364"/>
    <w:rPr>
      <w:color w:val="808080"/>
      <w:bdr w:space="0" w:sz="0" w:color="auto" w:val="none"/>
      <w:shd w:fill="auto" w:color="auto" w:val="clear"/>
    </w:rPr>
  </w:style>
  <w:style w:customStyle="true" w:styleId="eSPISCCParagraphDefaultFont" w:type="character">
    <w:name w:val="eSPIS_CC_Paragraph Default Font"/>
    <w:basedOn w:val="Zadanifontodlomka"/>
    <w:rsid w:val="001303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364"/>
    <w:rPr>
      <w:bdr w:space="0" w:sz="0" w:color="auto" w:val="none"/>
      <w:shd w:fill="FFFFCC" w:color="auto" w:val="clear"/>
      <w:lang w:val="hr-HR"/>
    </w:rPr>
  </w:style>
  <w:style w:customStyle="true" w:styleId="PozadinaSvijetloCrvena" w:type="character">
    <w:name w:val="Pozadina_SvijetloCrvena"/>
    <w:basedOn w:val="eSPISCCParagraphDefaultFont"/>
    <w:rsid w:val="001303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03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ascii="Tahoma" w:cs="Tahoma" w:hAnsi="Tahoma"/>
      <w:sz w:val="16"/>
      <w:szCs w:val="16"/>
    </w:rPr>
  </w:style>
  <w:style w:styleId="Odlomakpopisa" w:type="paragraph">
    <w:name w:val="List Paragraph"/>
    <w:basedOn w:val="Normal"/>
    <w:uiPriority w:val="34"/>
    <w:qFormat/>
    <w:rsid w:val="00606CCD"/>
    <w:pPr>
      <w:ind w:left="708"/>
    </w:pPr>
  </w:style>
  <w:style w:styleId="Tekstrezerviranogmjesta" w:type="character">
    <w:name w:val="Placeholder Text"/>
    <w:basedOn w:val="Zadanifontodlomka"/>
    <w:uiPriority w:val="99"/>
    <w:semiHidden/>
    <w:rsid w:val="00130364"/>
    <w:rPr>
      <w:color w:val="808080"/>
      <w:bdr w:color="auto" w:space="0" w:sz="0" w:val="none"/>
      <w:shd w:color="auto" w:fill="auto" w:val="clear"/>
    </w:rPr>
  </w:style>
  <w:style w:customStyle="1" w:styleId="eSPISCCParagraphDefaultFont" w:type="character">
    <w:name w:val="eSPIS_CC_Paragraph Default Font"/>
    <w:basedOn w:val="Zadanifontodlomka"/>
    <w:rsid w:val="001303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364"/>
    <w:rPr>
      <w:bdr w:color="auto" w:space="0" w:sz="0" w:val="none"/>
      <w:shd w:color="auto" w:fill="FFFFCC" w:val="clear"/>
      <w:lang w:val="hr-HR"/>
    </w:rPr>
  </w:style>
  <w:style w:customStyle="1" w:styleId="PozadinaSvijetloCrvena" w:type="character">
    <w:name w:val="Pozadina_SvijetloCrvena"/>
    <w:basedOn w:val="eSPISCCParagraphDefaultFont"/>
    <w:rsid w:val="001303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03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svibnja 2018.</izvorni_sadrzaj>
    <derivirana_varijabla naziv="DomainObject.PlaniraniZavrsetakDatum_1">28. svibnja 2018.</derivirana_varijabla>
  </DomainObject.PlaniraniZavrsetakDatum>
  <DomainObject.PlaniraniPocetakDatum>
    <izvorni_sadrzaj>28. svibnja 2018.</izvorni_sadrzaj>
    <derivirana_varijabla naziv="DomainObject.PlaniraniPocetakDatum_1">28.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14:15</izvorni_sadrzaj>
    <derivirana_varijabla naziv="DomainObject.PlaniraniZavrsetakVrijeme_1">14:15</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2018.</izvorni_sadrzaj>
    <derivirana_varijabla naziv="DomainObject.Zapisnik.DatumKreiranja_1">28. svibnja 2018.</derivirana_varijabla>
  </DomainObject.Zapisnik.DatumKreiranja>
  <DomainObject.Zapisnik.ImovinskaKorist>
    <izvorni_sadrzaj/>
    <derivirana_varijabla naziv="DomainObject.Zapisnik.ImovinskaKorist_1"/>
  </DomainObject.Zapisnik.ImovinskaKorist>
  <DomainObject.Zapisnik.Oznaka>
    <izvorni_sadrzaj>St-1674/2017-16</izvorni_sadrzaj>
    <derivirana_varijabla naziv="DomainObject.Zapisnik.Oznaka_1">St-1674/2017-16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1674</izvorni_sadrzaj>
    <derivirana_varijabla naziv="DomainObject.Predmet.Broj_1">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2018.</izvorni_sadrzaj>
    <derivirana_varijabla naziv="DomainObject.Predmet.DatumRjesavanja_1">2.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266811.81</izvorni_sadrzaj>
    <derivirana_varijabla naziv="DomainObject.Predmet.InicijalnaVrijednost_1">266811.81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St-1674/2017</izvorni_sadrzaj>
    <derivirana_varijabla naziv="DomainObject.Predmet.OznakaBroj_1">St-1674/2017</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PREMEK d.o.o. za preciznu mehaniku</izvorni_sadrzaj>
    <derivirana_varijabla naziv="DomainObject.Predmet.ProtustrankaFormated_1">  PREMEK d.o.o. za preciznu mehaniku</derivirana_varijabla>
  </DomainObject.Predmet.ProtustrankaFormated>
  <DomainObject.Predmet.ProtustrankaFormatedOIB>
    <izvorni_sadrzaj>  PREMEK d.o.o. za preciznu mehaniku, OIB 29835900922</izvorni_sadrzaj>
    <derivirana_varijabla naziv="DomainObject.Predmet.ProtustrankaFormatedOIB_1">  PREMEK d.o.o. za preciznu mehaniku, OIB 29835900922</derivirana_varijabla>
  </DomainObject.Predmet.ProtustrankaFormatedOIB>
  <DomainObject.Predmet.ProtustrankaFormatedWithAdress>
    <izvorni_sadrzaj> PREMEK d.o.o. za preciznu mehaniku, Zona male privrede 3, 34550 Pakrac</izvorni_sadrzaj>
    <derivirana_varijabla naziv="DomainObject.Predmet.ProtustrankaFormatedWithAdress_1"> PREMEK d.o.o. za preciznu mehaniku, Zona male privrede 3, 34550 Pakrac</derivirana_varijabla>
  </DomainObject.Predmet.ProtustrankaFormatedWithAdress>
  <DomainObject.Predmet.ProtustrankaFormatedWithAdressOIB>
    <izvorni_sadrzaj> PREMEK d.o.o. za preciznu mehaniku, OIB 29835900922, Zona male privrede 3, 34550 Pakrac</izvorni_sadrzaj>
    <derivirana_varijabla naziv="DomainObject.Predmet.ProtustrankaFormatedWithAdressOIB_1"> PREMEK d.o.o. za preciznu mehaniku, OIB 29835900922, Zona male privrede 3, 34550 Pakrac</derivirana_varijabla>
  </DomainObject.Predmet.ProtustrankaFormatedWithAdressOIB>
  <DomainObject.Predmet.ProtustrankaWithAdress>
    <izvorni_sadrzaj>PREMEK d.o.o. za preciznu mehaniku Zona male privrede 3, 34550 Pakrac</izvorni_sadrzaj>
    <derivirana_varijabla naziv="DomainObject.Predmet.ProtustrankaWithAdress_1">PREMEK d.o.o. za preciznu mehaniku Zona male privrede 3, 34550 Pakrac</derivirana_varijabla>
  </DomainObject.Predmet.ProtustrankaWithAdress>
  <DomainObject.Predmet.ProtustrankaWithAdressOIB>
    <izvorni_sadrzaj>PREMEK d.o.o. za preciznu mehaniku, OIB 29835900922, Zona male privrede 3, 34550 Pakrac</izvorni_sadrzaj>
    <derivirana_varijabla naziv="DomainObject.Predmet.ProtustrankaWithAdressOIB_1">PREMEK d.o.o. za preciznu mehaniku, OIB 29835900922, Zona male privrede 3, 34550 Pakrac</derivirana_varijabla>
  </DomainObject.Predmet.ProtustrankaWithAdressOIB>
  <DomainObject.Predmet.ProtustrankaNazivFormated>
    <izvorni_sadrzaj>PREMEK d.o.o. za preciznu mehaniku</izvorni_sadrzaj>
    <derivirana_varijabla naziv="DomainObject.Predmet.ProtustrankaNazivFormated_1">PREMEK d.o.o. za preciznu mehaniku</derivirana_varijabla>
  </DomainObject.Predmet.ProtustrankaNazivFormated>
  <DomainObject.Predmet.ProtustrankaNazivFormatedOIB>
    <izvorni_sadrzaj>PREMEK d.o.o. za preciznu mehaniku, OIB 29835900922</izvorni_sadrzaj>
    <derivirana_varijabla naziv="DomainObject.Predmet.ProtustrankaNazivFormatedOIB_1">PREMEK d.o.o. za preciznu mehaniku, OIB 29835900922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PREMEK d.o.o. za preciznu mehaniku</item>
    </izvorni_sadrzaj>
    <derivirana_varijabla naziv="DomainObject.Predmet.ProtuStrankaListFormated_1">
      <item>PREMEK d.o.o. za preciznu mehaniku</item>
    </derivirana_varijabla>
  </DomainObject.Predmet.ProtuStrankaListFormated>
  <DomainObject.Predmet.ProtuStrankaListFormatedOIB>
    <izvorni_sadrzaj>
      <item>PREMEK d.o.o. za preciznu mehaniku, OIB 29835900922</item>
    </izvorni_sadrzaj>
    <derivirana_varijabla naziv="DomainObject.Predmet.ProtuStrankaListFormatedOIB_1">
      <item>PREMEK d.o.o. za preciznu mehaniku, OIB 29835900922</item>
    </derivirana_varijabla>
  </DomainObject.Predmet.ProtuStrankaListFormatedOIB>
  <DomainObject.Predmet.ProtuStrankaListFormatedWithAdress>
    <izvorni_sadrzaj>
      <item>PREMEK d.o.o. za preciznu mehaniku, Zona male privrede 3, 34550 Pakrac</item>
    </izvorni_sadrzaj>
    <derivirana_varijabla naziv="DomainObject.Predmet.ProtuStrankaListFormatedWithAdress_1">
      <item>PREMEK d.o.o. za preciznu mehaniku, Zona male privrede 3, 34550 Pakrac</item>
    </derivirana_varijabla>
  </DomainObject.Predmet.ProtuStrankaListFormatedWithAdress>
  <DomainObject.Predmet.ProtuStrankaListFormatedWithAdressOIB>
    <izvorni_sadrzaj>
      <item>PREMEK d.o.o. za preciznu mehaniku, OIB 29835900922, Zona male privrede 3, 34550 Pakrac</item>
    </izvorni_sadrzaj>
    <derivirana_varijabla naziv="DomainObject.Predmet.ProtuStrankaListFormatedWithAdressOIB_1">
      <item>PREMEK d.o.o. za preciznu mehaniku, OIB 29835900922, Zona male privrede 3, 34550 Pakrac</item>
    </derivirana_varijabla>
  </DomainObject.Predmet.ProtuStrankaListFormatedWithAdressOIB>
  <DomainObject.Predmet.ProtuStrankaListNazivFormated>
    <izvorni_sadrzaj>
      <item>PREMEK d.o.o. za preciznu mehaniku</item>
    </izvorni_sadrzaj>
    <derivirana_varijabla naziv="DomainObject.Predmet.ProtuStrankaListNazivFormated_1">
      <item>PREMEK d.o.o. za preciznu mehaniku</item>
    </derivirana_varijabla>
  </DomainObject.Predmet.ProtuStrankaListNazivFormated>
  <DomainObject.Predmet.ProtuStrankaListNazivFormatedOIB>
    <izvorni_sadrzaj>
      <item>PREMEK d.o.o. za preciznu mehaniku, OIB 29835900922</item>
    </izvorni_sadrzaj>
    <derivirana_varijabla naziv="DomainObject.Predmet.ProtuStrankaListNazivFormatedOIB_1">
      <item>PREMEK d.o.o. za preciznu mehaniku, OIB 29835900922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St-1674/2017-16</izvorni_sadrzaj>
    <derivirana_varijabla naziv="DomainObject.PoslovniBrojDokumenta_1">St-1674/2017-16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PREMEK d.o.o. za preciznu mehaniku</izvorni_sadrzaj>
    <derivirana_varijabla naziv="DomainObject.Predmet.ProtustrankaIDrugi_1">PREMEK d.o.o. za preciznu mehaniku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PREMEK d.o.o. za preciznu mehaniku, OIB 29835900922, Zona male privrede 3, 34550 Pakrac</izvorni_sadrzaj>
    <derivirana_varijabla naziv="DomainObject.Predmet.ProtustrankaIDrugiAdressOIB_1">PREMEK d.o.o. za preciznu mehaniku, OIB 29835900922, Zona male privrede 3,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veljače 2018.</izvorni_sadrzaj>
    <derivirana_varijabla naziv="DomainObject.Predmet.OdlukaRjesenje.DatumDonosenjaOdluke_1">2. veljače 2018.</derivirana_varijabla>
  </DomainObject.Predmet.OdlukaRjesenje.DatumDonosenjaOdluke>
  <DomainObject.Predmet.OdlukaRjesenje.DatumPravomocnosti>
    <izvorni_sadrzaj>19. veljače 2018.</izvorni_sadrzaj>
    <derivirana_varijabla naziv="DomainObject.Predmet.OdlukaRjesenje.DatumPravomocnosti_1">19. veljače 2018.</derivirana_varijabla>
  </DomainObject.Predmet.OdlukaRjesenje.DatumPravomocnosti>
  <DomainObject.Predmet.OdlukaRjesenje.Oznaka>
    <izvorni_sadrzaj>St-1674/2017-4</izvorni_sadrzaj>
    <derivirana_varijabla naziv="DomainObject.Predmet.OdlukaRjesenje.Oznaka_1">St-1674/2017-4</derivirana_varijabla>
  </DomainObject.Predmet.OdlukaRjesenje.Oznaka>
  <DomainObject.Predmet.SudioniciListNaziv>
    <izvorni_sadrzaj>
      <item>Financijska agencija</item>
      <item>PREMEK d.o.o. za preciznu mehaniku</item>
    </izvorni_sadrzaj>
    <derivirana_varijabla naziv="DomainObject.Predmet.SudioniciListNaziv_1">
      <item>Financijska agencija</item>
      <item>PREMEK d.o.o. za preciznu mehaniku</item>
    </derivirana_varijabla>
  </DomainObject.Predmet.SudioniciListNaziv>
  <DomainObject.Predmet.SudioniciListAdressOIB>
    <izvorni_sadrzaj>
      <item>Financijska agencija, OIB 85821130368, Ulica grada Vukovara 70,10000 Zagreb</item>
      <item>PREMEK d.o.o. za preciznu mehaniku, OIB 29835900922, Zona male privrede 3,34550 Pakrac</item>
    </izvorni_sadrzaj>
    <derivirana_varijabla naziv="DomainObject.Predmet.SudioniciListAdressOIB_1">
      <item>Financijska agencija, OIB 85821130368, Ulica grada Vukovara 70,10000 Zagreb</item>
      <item>PREMEK d.o.o. za preciznu mehaniku, OIB 29835900922, Zona male privrede 3,34550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29835900922</item>
    </izvorni_sadrzaj>
    <derivirana_varijabla naziv="DomainObject.Predmet.SudioniciListNazivOIB_1">
      <item>, OIB 85821130368</item>
      <item>, OIB 29835900922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86F4F6-004D-45B8-9718-64497FB67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1251</properties:Words>
  <properties:Characters>6570</properties:Characters>
  <properties:Lines>182</properties:Lines>
  <properties:Paragraphs>64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2018-05-28T11:19:00Z</dcterms:created>
  <dc:creator>bfriscic</dc:creator>
  <cp:lastModifiedBy>wsadmin</cp:lastModifiedBy>
  <cp:lastPrinted>2017-02-21T08:56:00Z</cp:lastPrinted>
  <dcterms:modified xmlns:xsi="http://www.w3.org/2001/XMLSchema-instance" xsi:type="dcterms:W3CDTF">2018-05-28T12:21:00Z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St-1674/2017-16 / Zapisnik - Izvještajno ročište (ZAPISNIK-PREMEK ispitno i izvještajno ročište.docx)</vt:lpwstr>
  </prop:property>
  <prop:property name="CC_coloring" pid="4" fmtid="{D5CDD505-2E9C-101B-9397-08002B2CF9AE}">
    <vt:bool>false</vt:bool>
  </prop:property>
  <prop:property name="BrojStranica" pid="5" fmtid="{D5CDD505-2E9C-101B-9397-08002B2CF9AE}">
    <vt:i4>4</vt:i4>
  </prop:property>
</prop:Properties>
</file>