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e23f" w14:paraId="5e0e23f" w:rsidRDefault="001A5F28" w:rsidP="001A5F28" w:rsidR="001A5F28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A5F28" w:rsidP="001A5F28" w:rsidR="001A5F28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1A5F28" w:rsidP="001A5F28" w:rsidR="001A5F28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1A5F28" w:rsidP="001A5F28" w:rsidR="001A5F28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1713/18</w:t>
      </w: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</w:t>
      </w:r>
      <w:r>
        <w:rPr>
          <w:rFonts w:hAnsi="Times New Roman" w:ascii="Times New Roman"/>
          <w:szCs w:val="24"/>
          <w:lang w:val="hr-HR"/>
        </w:rPr>
        <w:t>NEBESKI-SAFIR j.d.o.o., OIB 12372198371, Zagreb, Ulica Miroslava Milića 8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11. siječnja 2019.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1A5F28" w:rsidP="001A5F28" w:rsidR="001A5F2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A5F28" w:rsidP="001A5F28" w:rsidR="001A5F2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NEBESKI-SAFIR j.d.o.o., OIB 12372198371, Zagreb, Ulica Miroslava Milića 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11. siječnja 2019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A5F28" w:rsidP="001A5F28" w:rsidR="001A5F28" w:rsidRPr="004453B3">
      <w:pPr>
        <w:pStyle w:val="BodyText21"/>
        <w:rPr>
          <w:rFonts w:hAnsi="Times New Roman" w:ascii="Times New Roman"/>
          <w:szCs w:val="24"/>
        </w:rPr>
      </w:pPr>
    </w:p>
    <w:p w:rsidRDefault="001A5F28" w:rsidP="001A5F28" w:rsidR="001A5F2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74EC8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Anamarija Murtezani, OIB 54031780904, Zagreb, Sunčane Škrinjarić 1.</w:t>
      </w:r>
    </w:p>
    <w:p w:rsidRDefault="001A5F28" w:rsidP="001A5F28" w:rsidR="001A5F2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A5F28" w:rsidP="001A5F28" w:rsidR="001A5F28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NEBESKI-SAFIR j.d.o.o., OIB 12372198371, Zagreb, Ulica Miroslava Milića 8</w:t>
      </w:r>
      <w:r>
        <w:rPr>
          <w:rFonts w:hAnsi="Times New Roman" w:ascii="Times New Roman"/>
          <w:szCs w:val="24"/>
        </w:rPr>
        <w:t>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17. rujna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11. siječnja 2019.</w:t>
      </w: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1A5F28" w:rsidP="001A5F28" w:rsidR="001A5F28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A5F28" w:rsidP="001A5F28" w:rsidR="001A5F28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5F28" w:rsidP="001A5F28" w:rsidR="001A5F28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1A5F28" w:rsidP="001A5F28" w:rsidR="001A5F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1A5F28" w:rsidP="001A5F28" w:rsidR="001A5F28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A5F28" w:rsidP="001A5F28" w:rsidR="001A5F28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A5F28" w:rsidP="001A5F28" w:rsidR="001A5F28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DD5" w:rsidR="00000000">
      <w:r>
        <w:separator/>
      </w:r>
    </w:p>
  </w:endnote>
  <w:endnote w:id="0" w:type="continuationSeparator">
    <w:p w:rsidRDefault="00B33DD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DD5" w:rsidR="00280A5F">
    <w:pPr>
      <w:pStyle w:val="Podnoje"/>
      <w:jc w:val="right"/>
    </w:pPr>
  </w:p>
  <w:p w:rsidRDefault="00B33DD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DD5" w:rsidR="00000000">
      <w:r>
        <w:separator/>
      </w:r>
    </w:p>
  </w:footnote>
  <w:footnote w:id="0" w:type="continuationSeparator">
    <w:p w:rsidRDefault="00B33DD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DD5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Pr="00B33DD5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1713/18</w:t>
    </w:r>
  </w:p>
  <w:p w:rsidRDefault="00B33DD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DD5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15EE"/>
    <w:rsid w:val="00135025"/>
    <w:rsid w:val="00181F4E"/>
    <w:rsid w:val="001A5F28"/>
    <w:rsid w:val="002715EE"/>
    <w:rsid w:val="00B33DD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5F2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A5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5F28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1A5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5F2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A5F2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5F2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3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D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5F2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A5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5F28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1A5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5F2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A5F2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5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5F2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33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D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St-1713/2018</izvorni_sadrzaj>
    <derivirana_varijabla naziv="DomainObject.Predmet.OznakaBroj_1">St-1713/2018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NEBESKI-SAFIR j.d.o.o.</izvorni_sadrzaj>
    <derivirana_varijabla naziv="DomainObject.Predmet.ProtustrankaFormated_1">  NEBESKI-SAFIR j.d.o.o.</derivirana_varijabla>
  </DomainObject.Predmet.ProtustrankaFormated>
  <DomainObject.Predmet.ProtustrankaFormatedOIB>
    <izvorni_sadrzaj>  NEBESKI-SAFIR j.d.o.o., OIB 12372198371</izvorni_sadrzaj>
    <derivirana_varijabla naziv="DomainObject.Predmet.ProtustrankaFormatedOIB_1">  NEBESKI-SAFIR j.d.o.o., OIB 12372198371</derivirana_varijabla>
  </DomainObject.Predmet.ProtustrankaFormatedOIB>
  <DomainObject.Predmet.ProtustrankaFormatedWithAdress>
    <izvorni_sadrzaj> NEBESKI-SAFIR j.d.o.o., Ulica Miroslava Milića 8, 10000 Zagreb</izvorni_sadrzaj>
    <derivirana_varijabla naziv="DomainObject.Predmet.ProtustrankaFormatedWithAdress_1"> NEBESKI-SAFIR j.d.o.o., Ulica Miroslava Milića 8, 10000 Zagreb</derivirana_varijabla>
  </DomainObject.Predmet.ProtustrankaFormatedWithAdress>
  <DomainObject.Predmet.ProtustrankaFormatedWithAdressOIB>
    <izvorni_sadrzaj> NEBESKI-SAFIR j.d.o.o., OIB 12372198371, Ulica Miroslava Milića 8, 10000 Zagreb</izvorni_sadrzaj>
    <derivirana_varijabla naziv="DomainObject.Predmet.ProtustrankaFormatedWithAdressOIB_1"> NEBESKI-SAFIR j.d.o.o., OIB 12372198371, Ulica Miroslava Milića 8, 10000 Zagreb</derivirana_varijabla>
  </DomainObject.Predmet.ProtustrankaFormatedWithAdressOIB>
  <DomainObject.Predmet.ProtustrankaWithAdress>
    <izvorni_sadrzaj>NEBESKI-SAFIR j.d.o.o. Ulica Miroslava Milića 8, 10000 Zagreb</izvorni_sadrzaj>
    <derivirana_varijabla naziv="DomainObject.Predmet.ProtustrankaWithAdress_1">NEBESKI-SAFIR j.d.o.o. Ulica Miroslava Milića 8, 10000 Zagreb</derivirana_varijabla>
  </DomainObject.Predmet.ProtustrankaWithAdress>
  <DomainObject.Predmet.ProtustrankaWithAdressOIB>
    <izvorni_sadrzaj>NEBESKI-SAFIR j.d.o.o., OIB 12372198371, Ulica Miroslava Milića 8, 10000 Zagreb</izvorni_sadrzaj>
    <derivirana_varijabla naziv="DomainObject.Predmet.ProtustrankaWithAdressOIB_1">NEBESKI-SAFIR j.d.o.o., OIB 12372198371, Ulica Miroslava Milića 8, 10000 Zagreb</derivirana_varijabla>
  </DomainObject.Predmet.ProtustrankaWithAdressOIB>
  <DomainObject.Predmet.ProtustrankaNazivFormated>
    <izvorni_sadrzaj>NEBESKI-SAFIR j.d.o.o.</izvorni_sadrzaj>
    <derivirana_varijabla naziv="DomainObject.Predmet.ProtustrankaNazivFormated_1">NEBESKI-SAFIR j.d.o.o.</derivirana_varijabla>
  </DomainObject.Predmet.ProtustrankaNazivFormated>
  <DomainObject.Predmet.ProtustrankaNazivFormatedOIB>
    <izvorni_sadrzaj>NEBESKI-SAFIR j.d.o.o., OIB 12372198371</izvorni_sadrzaj>
    <derivirana_varijabla naziv="DomainObject.Predmet.ProtustrankaNazivFormatedOIB_1">NEBESKI-SAFIR j.d.o.o., OIB 12372198371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NEBESKI-SAFIR j.d.o.o.</item>
    </izvorni_sadrzaj>
    <derivirana_varijabla naziv="DomainObject.Predmet.ProtuStrankaListFormated_1">
      <item>NEBESKI-SAFIR j.d.o.o.</item>
    </derivirana_varijabla>
  </DomainObject.Predmet.ProtuStrankaListFormated>
  <DomainObject.Predmet.ProtuStrankaListFormatedOIB>
    <izvorni_sadrzaj>
      <item>NEBESKI-SAFIR j.d.o.o., OIB 12372198371</item>
    </izvorni_sadrzaj>
    <derivirana_varijabla naziv="DomainObject.Predmet.ProtuStrankaListFormatedOIB_1">
      <item>NEBESKI-SAFIR j.d.o.o., OIB 12372198371</item>
    </derivirana_varijabla>
  </DomainObject.Predmet.ProtuStrankaListFormatedOIB>
  <DomainObject.Predmet.ProtuStrankaListFormatedWithAdress>
    <izvorni_sadrzaj>
      <item>NEBESKI-SAFIR j.d.o.o., Ulica Miroslava Milića 8, 10000 Zagreb</item>
    </izvorni_sadrzaj>
    <derivirana_varijabla naziv="DomainObject.Predmet.ProtuStrankaListFormatedWithAdress_1">
      <item>NEBESKI-SAFIR j.d.o.o., Ulica Miroslava Milića 8, 10000 Zagreb</item>
    </derivirana_varijabla>
  </DomainObject.Predmet.ProtuStrankaListFormatedWithAdress>
  <DomainObject.Predmet.ProtuStrankaListFormatedWithAdressOIB>
    <izvorni_sadrzaj>
      <item>NEBESKI-SAFIR j.d.o.o., OIB 12372198371, Ulica Miroslava Milića 8, 10000 Zagreb</item>
    </izvorni_sadrzaj>
    <derivirana_varijabla naziv="DomainObject.Predmet.ProtuStrankaListFormatedWithAdressOIB_1">
      <item>NEBESKI-SAFIR j.d.o.o., OIB 12372198371, Ulica Miroslava Milića 8, 10000 Zagreb</item>
    </derivirana_varijabla>
  </DomainObject.Predmet.ProtuStrankaListFormatedWithAdressOIB>
  <DomainObject.Predmet.ProtuStrankaListNazivFormated>
    <izvorni_sadrzaj>
      <item>NEBESKI-SAFIR j.d.o.o.</item>
    </izvorni_sadrzaj>
    <derivirana_varijabla naziv="DomainObject.Predmet.ProtuStrankaListNazivFormated_1">
      <item>NEBESKI-SAFIR j.d.o.o.</item>
    </derivirana_varijabla>
  </DomainObject.Predmet.ProtuStrankaListNazivFormated>
  <DomainObject.Predmet.ProtuStrankaListNazivFormatedOIB>
    <izvorni_sadrzaj>
      <item>NEBESKI-SAFIR j.d.o.o., OIB 12372198371</item>
    </izvorni_sadrzaj>
    <derivirana_varijabla naziv="DomainObject.Predmet.ProtuStrankaListNazivFormatedOIB_1">
      <item>NEBESKI-SAFIR j.d.o.o., OIB 12372198371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NEBESKI-SAFIR j.d.o.o.</izvorni_sadrzaj>
    <derivirana_varijabla naziv="DomainObject.Predmet.ProtustrankaIDrugi_1">NEBESKI-SAFIR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NEBESKI-SAFIR j.d.o.o., OIB 12372198371, Ulica Miroslava Milića 8, 10000 Zagreb</izvorni_sadrzaj>
    <derivirana_varijabla naziv="DomainObject.Predmet.ProtustrankaIDrugiAdressOIB_1">NEBESKI-SAFIR j.d.o.o., OIB 12372198371, Ulica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NEBESKI-SAFIR j.d.o.o.</item>
    </izvorni_sadrzaj>
    <derivirana_varijabla naziv="DomainObject.Predmet.SudioniciListNaziv_1">
      <item>FINA Regionalni centar Zagreb</item>
      <item>NEBESKI-SAFIR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NEBESKI-SAFIR j.d.o.o., OIB 12372198371, Ulica Miroslava Milića 8,10000 Zagreb</item>
    </izvorni_sadrzaj>
    <derivirana_varijabla naziv="DomainObject.Predmet.SudioniciListAdressOIB_1">
      <item>FINA Regionalni centar Zagreb, OIB 85821130368, Trg svibanjskih žrtava 1995. br. 1,10000 Zagreb</item>
      <item>NEBESKI-SAFIR j.d.o.o., OIB 12372198371, Ulica Miroslava Milića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12372198371</item>
    </izvorni_sadrzaj>
    <derivirana_varijabla naziv="DomainObject.Predmet.SudioniciListNazivOIB_1">
      <item>, OIB 85821130368</item>
      <item>, OIB 12372198371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St-1713/2018-3</izvorni_sadrzaj>
    <derivirana_varijabla naziv="DomainObject.PredzadnjaOdlukaIzPredmeta.Oznaka_1">St-1713/2018-3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2237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2019-01-11T09:49:00Z</dcterms:created>
  <dc:creator>Marija Lukić</dc:creator>
  <dc:description/>
  <cp:keywords/>
  <cp:lastModifiedBy>Marija Lukić</cp:lastModifiedBy>
  <cp:lastPrinted>2019-01-11T09:49:00Z</cp:lastPrinted>
  <dcterms:modified xmlns:xsi="http://www.w3.org/2001/XMLSchema-instance" xsi:type="dcterms:W3CDTF">2019-01-11T09:52:00Z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(st-1713-18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