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b5d5" w14:paraId="520b5d5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43755F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5C637D">
        <w:t>ECO MARINA d.o.o., Sukošan, Marina Dalmacija 14, OIB: 53607913301</w:t>
      </w:r>
      <w:r w:rsidR="0039437A" w:rsidRPr="0039437A">
        <w:t>,</w:t>
      </w:r>
      <w:r w:rsidR="00EF3F9E">
        <w:t xml:space="preserve"> </w:t>
      </w:r>
      <w:r w:rsidR="00812DBD">
        <w:t>1</w:t>
      </w:r>
      <w:r w:rsidR="005C637D">
        <w:t>6</w:t>
      </w:r>
      <w:r w:rsidR="003825AE">
        <w:t xml:space="preserve">. </w:t>
      </w:r>
      <w:r w:rsidR="008F0E0D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5C637D">
        <w:t>ECO MARINA d.o.o., Sukošan, Marina Dalmacija 14, OIB: 53607913301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43755F">
        <w:t>1</w:t>
      </w:r>
      <w:r w:rsidR="005C637D">
        <w:t>6</w:t>
      </w:r>
      <w:r w:rsidR="003825AE">
        <w:t xml:space="preserve">. </w:t>
      </w:r>
      <w:r w:rsidR="008F0E0D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12DBD">
        <w:rPr>
          <w:color w:themeColor="text1" w:val="000000"/>
        </w:rPr>
        <w:t>14,</w:t>
      </w:r>
      <w:r w:rsidR="005C637D">
        <w:rPr>
          <w:color w:themeColor="text1" w:val="000000"/>
        </w:rPr>
        <w:t>0</w:t>
      </w:r>
      <w:r w:rsidR="00812DBD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5C637D">
        <w:t>Renato Sabljić, iz Zagreba, Zdenački zavoj 14, OIB: 74644810692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5C637D">
        <w:t>ECO MARINA d.o.o., Sukošan, Marina Dalmacija 14, OIB: 53607913301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AB60EF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5C637D">
        <w:t>12</w:t>
      </w:r>
      <w:r w:rsidR="0079567A" w:rsidRPr="00EF3F9E">
        <w:t xml:space="preserve">. </w:t>
      </w:r>
      <w:r w:rsidR="0043755F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5C637D">
        <w:t>74.410,11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5C637D">
        <w:t>Erste &amp; Steiermärkische</w:t>
      </w:r>
      <w:r w:rsidR="008B137E">
        <w:t xml:space="preserve"> banka </w:t>
      </w:r>
      <w:r w:rsidR="00563FCE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8B137E">
        <w:t>2</w:t>
      </w:r>
      <w:r w:rsidR="00131DF8">
        <w:t xml:space="preserve">. </w:t>
      </w:r>
      <w:r w:rsidR="00A80711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812DBD">
        <w:t>1</w:t>
      </w:r>
      <w:r w:rsidR="005C637D">
        <w:t>6</w:t>
      </w:r>
      <w:r w:rsidR="008F0E0D">
        <w:t>.</w:t>
      </w:r>
      <w:r w:rsidRPr="00131DF8">
        <w:t xml:space="preserve"> </w:t>
      </w:r>
      <w:r w:rsidR="00AB60EF">
        <w:t xml:space="preserve">veljače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5C637D">
        <w:t>77.413,69</w:t>
      </w:r>
      <w:r w:rsidR="00EF3F9E">
        <w:t xml:space="preserve"> kuna </w:t>
      </w:r>
      <w:r w:rsidR="00EE0861">
        <w:t xml:space="preserve">u neprekinutom razdoblju od </w:t>
      </w:r>
      <w:r w:rsidR="005C637D">
        <w:t>336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812DBD">
        <w:t>1</w:t>
      </w:r>
      <w:r w:rsidR="005C637D">
        <w:t>6</w:t>
      </w:r>
      <w:r>
        <w:t xml:space="preserve">. </w:t>
      </w:r>
      <w:r w:rsidR="008F0E0D">
        <w:t xml:space="preserve">veljače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8B137E" w:rsidP="00B948D0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8B137E" w:rsidP="00B948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8B137E" w:rsidP="008B137E" w:rsidR="008663D8">
      <w:pPr>
        <w:tabs>
          <w:tab w:pos="3331" w:val="left"/>
        </w:tabs>
        <w:jc w:val="both"/>
      </w:pPr>
      <w:r>
        <w:tab/>
      </w:r>
    </w:p>
    <w:p w:rsidRDefault="008B137E" w:rsidP="008B137E" w:rsidR="008B137E">
      <w:pPr>
        <w:tabs>
          <w:tab w:pos="3331" w:val="left"/>
        </w:tabs>
        <w:jc w:val="both"/>
      </w:pPr>
    </w:p>
    <w:p w:rsidRDefault="00A20ABD" w:rsidP="00C81F50" w:rsidR="00A20ABD">
      <w:pPr>
        <w:jc w:val="both"/>
      </w:pPr>
    </w:p>
    <w:p w:rsidRDefault="00322087" w:rsidP="008663D8" w:rsidR="00C81F50">
      <w:pPr>
        <w:jc w:val="both"/>
      </w:pPr>
      <w:r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2A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812DBD" w:rsidR="00812DB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12DBD">
      <w:t xml:space="preserve">Poslovni broj: 5 </w:t>
    </w:r>
    <w:r w:rsidR="00812DBD" w:rsidRPr="008C3132">
      <w:t>St-</w:t>
    </w:r>
    <w:r w:rsidR="00812DBD">
      <w:t>9</w:t>
    </w:r>
    <w:r w:rsidR="0027280F">
      <w:t>9</w:t>
    </w:r>
    <w:r w:rsidR="005C637D">
      <w:t>4</w:t>
    </w:r>
    <w:r w:rsidR="00812DBD">
      <w:t>/16-9</w:t>
    </w:r>
  </w:p>
  <w:p w:rsidRDefault="000B20D2" w:rsidP="008F0E0D" w:rsidR="000B20D2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5C637D">
      <w:t>994</w:t>
    </w:r>
    <w:r>
      <w:t>/16-</w:t>
    </w:r>
    <w:r w:rsidR="00812DB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2AFE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A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A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A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A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A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A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A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A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MARINE društvo s ograničenom odgovornošću za turizam</izvorni_sadrzaj>
    <derivirana_varijabla naziv="DomainObject.Predmet.ProtustrankaFormated_1">  ECO MARINE društvo s ograničenom odgovornošću za turizam</derivirana_varijabla>
  </DomainObject.Predmet.ProtustrankaFormated>
  <DomainObject.Predmet.ProtustrankaFormatedOIB>
    <izvorni_sadrzaj>  ECO MARINE društvo s ograničenom odgovornošću za turizam, OIB 53607913301</izvorni_sadrzaj>
    <derivirana_varijabla naziv="DomainObject.Predmet.ProtustrankaFormatedOIB_1">  ECO MARINE društvo s ograničenom odgovornošću za turizam, OIB 53607913301</derivirana_varijabla>
  </DomainObject.Predmet.ProtustrankaFormatedOIB>
  <DomainObject.Predmet.ProtustrankaFormatedWithAdress>
    <izvorni_sadrzaj> ECO MARINE društvo s ograničenom odgovornošću za turizam, Marina Dalmacija 14, 23206 Sukošan</izvorni_sadrzaj>
    <derivirana_varijabla naziv="DomainObject.Predmet.ProtustrankaFormatedWithAdress_1"> ECO MARINE društvo s ograničenom odgovornošću za turizam, Marina Dalmacija 14, 23206 Sukošan</derivirana_varijabla>
  </DomainObject.Predmet.ProtustrankaFormatedWithAdress>
  <DomainObject.Predmet.ProtustrankaFormatedWithAdressOIB>
    <izvorni_sadrzaj> ECO MARINE društvo s ograničenom odgovornošću za turizam, OIB 53607913301, Marina Dalmacija 14, 23206 Sukošan</izvorni_sadrzaj>
    <derivirana_varijabla naziv="DomainObject.Predmet.ProtustrankaFormatedWithAdressOIB_1"> ECO MARINE društvo s ograničenom odgovornošću za turizam, OIB 53607913301, Marina Dalmacija 14, 23206 Sukošan</derivirana_varijabla>
  </DomainObject.Predmet.ProtustrankaFormatedWithAdressOIB>
  <DomainObject.Predmet.ProtustrankaWithAdress>
    <izvorni_sadrzaj>ECO MARINE društvo s ograničenom odgovornošću za turizam Marina Dalmacija 14, 23206 Sukošan</izvorni_sadrzaj>
    <derivirana_varijabla naziv="DomainObject.Predmet.ProtustrankaWithAdress_1">ECO MARINE društvo s ograničenom odgovornošću za turizam Marina Dalmacija 14, 23206 Sukošan</derivirana_varijabla>
  </DomainObject.Predmet.ProtustrankaWithAdress>
  <DomainObject.Predmet.ProtustrankaWithAdressOIB>
    <izvorni_sadrzaj>ECO MARINE društvo s ograničenom odgovornošću za turizam, OIB 53607913301, Marina Dalmacija 14, 23206 Sukošan</izvorni_sadrzaj>
    <derivirana_varijabla naziv="DomainObject.Predmet.ProtustrankaWithAdressOIB_1">ECO MARINE društvo s ograničenom odgovornošću za turizam, OIB 53607913301, Marina Dalmacija 14, 23206 Sukošan</derivirana_varijabla>
  </DomainObject.Predmet.ProtustrankaWithAdressOIB>
  <DomainObject.Predmet.ProtustrankaNazivFormated>
    <izvorni_sadrzaj>ECO MARINE društvo s ograničenom odgovornošću za turizam</izvorni_sadrzaj>
    <derivirana_varijabla naziv="DomainObject.Predmet.ProtustrankaNazivFormated_1">ECO MARINE društvo s ograničenom odgovornošću za turizam</derivirana_varijabla>
  </DomainObject.Predmet.ProtustrankaNazivFormated>
  <DomainObject.Predmet.ProtustrankaNazivFormatedOIB>
    <izvorni_sadrzaj>ECO MARINE društvo s ograničenom odgovornošću za turizam, OIB 53607913301</izvorni_sadrzaj>
    <derivirana_varijabla naziv="DomainObject.Predmet.ProtustrankaNazivFormatedOIB_1">ECO MARINE društvo s ograničenom odgovornošću za turizam, OIB 53607913301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74410.11</izvorni_sadrzaj>
    <derivirana_varijabla naziv="DomainObject.Predmet.TrenutnaVrijednost_1">74410.11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ECO MARINE društvo s ograničenom odgovornošću za turizam</item>
    </izvorni_sadrzaj>
    <derivirana_varijabla naziv="DomainObject.Predmet.ProtuStrankaListFormated_1">
      <item>ECO MARINE društvo s ograničenom odgovornošću za turizam</item>
    </derivirana_varijabla>
  </DomainObject.Predmet.ProtuStrankaListFormated>
  <DomainObject.Predmet.ProtuStrankaListFormatedOIB>
    <izvorni_sadrzaj>
      <item>ECO MARINE društvo s ograničenom odgovornošću za turizam, OIB 53607913301</item>
    </izvorni_sadrzaj>
    <derivirana_varijabla naziv="DomainObject.Predmet.ProtuStrankaListFormatedOIB_1">
      <item>ECO MARINE društvo s ograničenom odgovornošću za turizam, OIB 53607913301</item>
    </derivirana_varijabla>
  </DomainObject.Predmet.ProtuStrankaListFormatedOIB>
  <DomainObject.Predmet.ProtuStrankaListFormatedWithAdress>
    <izvorni_sadrzaj>
      <item>ECO MARINE društvo s ograničenom odgovornošću za turizam, Marina Dalmacija 14, 23206 Sukošan</item>
    </izvorni_sadrzaj>
    <derivirana_varijabla naziv="DomainObject.Predmet.ProtuStrankaListFormatedWithAdress_1">
      <item>ECO MARINE društvo s ograničenom odgovornošću za turizam, Marina Dalmacija 14, 23206 Sukošan</item>
    </derivirana_varijabla>
  </DomainObject.Predmet.ProtuStrankaListFormatedWithAdress>
  <DomainObject.Predmet.ProtuStrankaListFormatedWithAdressOIB>
    <izvorni_sadrzaj>
      <item>ECO MARINE društvo s ograničenom odgovornošću za turizam, OIB 53607913301, Marina Dalmacija 14, 23206 Sukošan</item>
    </izvorni_sadrzaj>
    <derivirana_varijabla naziv="DomainObject.Predmet.ProtuStrankaListFormatedWithAdressOIB_1">
      <item>ECO MARINE društvo s ograničenom odgovornošću za turizam, OIB 53607913301, Marina Dalmacija 14, 23206 Sukošan</item>
    </derivirana_varijabla>
  </DomainObject.Predmet.ProtuStrankaListFormatedWithAdressOIB>
  <DomainObject.Predmet.ProtuStrankaListNazivFormated>
    <izvorni_sadrzaj>
      <item>ECO MARINE društvo s ograničenom odgovornošću za turizam</item>
    </izvorni_sadrzaj>
    <derivirana_varijabla naziv="DomainObject.Predmet.ProtuStrankaListNazivFormated_1">
      <item>ECO MARINE društvo s ograničenom odgovornošću za turizam</item>
    </derivirana_varijabla>
  </DomainObject.Predmet.ProtuStrankaListNazivFormated>
  <DomainObject.Predmet.ProtuStrankaListNazivFormatedOIB>
    <izvorni_sadrzaj>
      <item>ECO MARINE društvo s ograničenom odgovornošću za turizam, OIB 53607913301</item>
    </izvorni_sadrzaj>
    <derivirana_varijabla naziv="DomainObject.Predmet.ProtuStrankaListNazivFormatedOIB_1">
      <item>ECO MARINE društvo s ograničenom odgovornošću za turizam, OIB 53607913301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ECO MARINE društvo s ograničenom odgovornošću za turizam</izvorni_sadrzaj>
    <derivirana_varijabla naziv="DomainObject.Predmet.ProtustrankaIDrugi_1">ECO MARINE društvo s ograničenom odgovornošću za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ECO MARINE društvo s ograničenom odgovornošću za turizam, OIB 53607913301, Marina Dalmacija 14, 23206 Sukošan</izvorni_sadrzaj>
    <derivirana_varijabla naziv="DomainObject.Predmet.ProtustrankaIDrugiAdressOIB_1">ECO MARINE društvo s ograničenom odgovornošću za turizam, OIB 53607913301, Marina Dalmacija 14,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ECO MARINE društvo s ograničenom odgovornošću za turizam</item>
    </izvorni_sadrzaj>
    <derivirana_varijabla naziv="DomainObject.Predmet.SudioniciListNaziv_1">
      <item>FINA</item>
      <item>ECO MARINE društvo s ograničenom odgovornošću za turizam</item>
    </derivirana_varijabla>
  </DomainObject.Predmet.SudioniciListNaziv>
  <DomainObject.Predmet.SudioniciListAdressOIB>
    <izvorni_sadrzaj>
      <item>FINA, OIB 85821130368</item>
      <item>ECO MARINE društvo s ograničenom odgovornošću za turizam, OIB 53607913301, Marina Dalmacija 14,23206 Sukošan</item>
    </izvorni_sadrzaj>
    <derivirana_varijabla naziv="DomainObject.Predmet.SudioniciListAdressOIB_1">
      <item>FINA, OIB 85821130368</item>
      <item>ECO MARINE društvo s ograničenom odgovornošću za turizam, OIB 53607913301, Marina Dalmacija 14,23206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53607913301</item>
    </izvorni_sadrzaj>
    <derivirana_varijabla naziv="DomainObject.Predmet.SudioniciListNazivOIB_1">
      <item>, OIB 85821130368</item>
      <item>, OIB 53607913301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234D8-BE13-49A2-BC1E-B7964C83B8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1030</properties:Words>
  <properties:Characters>5611</properties:Characters>
  <properties:Lines>130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2017-02-16T12:43:00Z</dcterms:created>
  <dc:creator>Administrator</dc:creator>
  <cp:lastModifiedBy>Merlina Klišmanić</cp:lastModifiedBy>
  <cp:lastPrinted>2017-02-16T12:44:00Z</cp:lastPrinted>
  <dcterms:modified xmlns:xsi="http://www.w3.org/2001/XMLSchema-instance" xsi:type="dcterms:W3CDTF">2017-02-16T12:47:00Z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