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3ac5" w14:paraId="c873ac5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1461/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831B62">
        <w:rPr>
          <w:b/>
        </w:rPr>
        <w:t>KLUB NAVIJAČA NK DINAMA "BAD BLUE BOYS KARLOVAC", Karlovac, Vlatka Mačeka 4, OIB: 23501207372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21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831B62">
        <w:rPr>
          <w:b/>
        </w:rPr>
        <w:t>KLUB NAVIJAČA NK DINAMA "BAD BLUE BOYS KARLOVAC", Karlovac, Vlatka Mačeka 4, OIB: 23501207372</w:t>
      </w:r>
      <w:r w:rsidR="00F7278D">
        <w:t xml:space="preserve">, iznosi </w:t>
      </w:r>
      <w:r w:rsidR="00831B62">
        <w:rPr>
          <w:b/>
        </w:rPr>
        <w:t xml:space="preserve">608,95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831B62">
        <w:rPr>
          <w:b/>
        </w:rPr>
        <w:t xml:space="preserve">Marko </w:t>
      </w:r>
      <w:proofErr w:type="spellStart"/>
      <w:r w:rsidR="00831B62">
        <w:rPr>
          <w:b/>
        </w:rPr>
        <w:t>Gerovac</w:t>
      </w:r>
      <w:proofErr w:type="spellEnd"/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831B62">
        <w:rPr>
          <w:b/>
        </w:rPr>
        <w:t>461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21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CD7" w:rsidR="00BD0CD7">
      <w:r>
        <w:separator/>
      </w:r>
    </w:p>
  </w:endnote>
  <w:endnote w:id="0" w:type="continuationSeparator">
    <w:p w:rsidRDefault="00BD0CD7" w:rsidR="00BD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CD7" w:rsidR="00BD0CD7">
      <w:r>
        <w:separator/>
      </w:r>
    </w:p>
  </w:footnote>
  <w:footnote w:id="0" w:type="continuationSeparator">
    <w:p w:rsidRDefault="00BD0CD7" w:rsidR="00BD0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45D5F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D0CD7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5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5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SZ</izvorni_sadrzaj>
    <derivirana_varijabla naziv="DomainObject.Predmet.Opis_1">Čl.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 SZ</izvorni_sadrzaj>
    <derivirana_varijabla naziv="DomainObject.Predmet.PrimjedbaSuca_1">Članak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navijača NK Dinama Bad blue boys Karlovac</izvorni_sadrzaj>
    <derivirana_varijabla naziv="DomainObject.Predmet.ProtustrankaFormated_1">  Klub navijača NK Dinama Bad blue boys Karlovac</derivirana_varijabla>
  </DomainObject.Predmet.ProtustrankaFormated>
  <DomainObject.Predmet.ProtustrankaFormatedOIB>
    <izvorni_sadrzaj>  Klub navijača NK Dinama Bad blue boys Karlovac, OIB 23501207372</izvorni_sadrzaj>
    <derivirana_varijabla naziv="DomainObject.Predmet.ProtustrankaFormatedOIB_1">  Klub navijača NK Dinama Bad blue boys Karlovac, OIB 23501207372</derivirana_varijabla>
  </DomainObject.Predmet.ProtustrankaFormatedOIB>
  <DomainObject.Predmet.ProtustrankaFormatedWithAdress>
    <izvorni_sadrzaj> Klub navijača NK Dinama Bad blue boys Karlovac, Vlatka Mačeka 4, 47000 Karlovac</izvorni_sadrzaj>
    <derivirana_varijabla naziv="DomainObject.Predmet.ProtustrankaFormatedWithAdress_1"> Klub navijača NK Dinama Bad blue boys Karlovac, Vlatka Mačeka 4, 47000 Karlovac</derivirana_varijabla>
  </DomainObject.Predmet.ProtustrankaFormatedWithAdress>
  <DomainObject.Predmet.ProtustrankaFormatedWithAdressOIB>
    <izvorni_sadrzaj> Klub navijača NK Dinama Bad blue boys Karlovac, OIB 23501207372, Vlatka Mačeka 4, 47000 Karlovac</izvorni_sadrzaj>
    <derivirana_varijabla naziv="DomainObject.Predmet.ProtustrankaFormatedWithAdressOIB_1"> Klub navijača NK Dinama Bad blue boys Karlovac, OIB 23501207372, Vlatka Mačeka 4, 47000 Karlovac</derivirana_varijabla>
  </DomainObject.Predmet.ProtustrankaFormatedWithAdressOIB>
  <DomainObject.Predmet.ProtustrankaWithAdress>
    <izvorni_sadrzaj>Klub navijača NK Dinama Bad blue boys Karlovac Vlatka Mačeka 4, 47000 Karlovac</izvorni_sadrzaj>
    <derivirana_varijabla naziv="DomainObject.Predmet.ProtustrankaWithAdress_1">Klub navijača NK Dinama Bad blue boys Karlovac Vlatka Mačeka 4, 47000 Karlovac</derivirana_varijabla>
  </DomainObject.Predmet.ProtustrankaWithAdress>
  <DomainObject.Predmet.ProtustrankaWithAdressOIB>
    <izvorni_sadrzaj>Klub navijača NK Dinama Bad blue boys Karlovac, OIB 23501207372, Vlatka Mačeka 4, 47000 Karlovac</izvorni_sadrzaj>
    <derivirana_varijabla naziv="DomainObject.Predmet.ProtustrankaWithAdressOIB_1">Klub navijača NK Dinama Bad blue boys Karlovac, OIB 23501207372, Vlatka Mačeka 4, 47000 Karlovac</derivirana_varijabla>
  </DomainObject.Predmet.ProtustrankaWithAdressOIB>
  <DomainObject.Predmet.ProtustrankaNazivFormated>
    <izvorni_sadrzaj>Klub navijača NK Dinama Bad blue boys Karlovac</izvorni_sadrzaj>
    <derivirana_varijabla naziv="DomainObject.Predmet.ProtustrankaNazivFormated_1">Klub navijača NK Dinama Bad blue boys Karlovac</derivirana_varijabla>
  </DomainObject.Predmet.ProtustrankaNazivFormated>
  <DomainObject.Predmet.ProtustrankaNazivFormatedOIB>
    <izvorni_sadrzaj>Klub navijača NK Dinama Bad blue boys Karlovac, OIB 23501207372</izvorni_sadrzaj>
    <derivirana_varijabla naziv="DomainObject.Predmet.ProtustrankaNazivFormatedOIB_1">Klub navijača NK Dinama Bad blue boys Karlovac, OIB 23501207372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608.95</izvorni_sadrzaj>
    <derivirana_varijabla naziv="DomainObject.Predmet.TrenutnaVrijednost_1">608.95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Klub navijača NK Dinama Bad blue boys Karlovac</item>
    </izvorni_sadrzaj>
    <derivirana_varijabla naziv="DomainObject.Predmet.ProtuStrankaListFormated_1">
      <item>Klub navijača NK Dinama Bad blue boys Karlovac</item>
    </derivirana_varijabla>
  </DomainObject.Predmet.ProtuStrankaListFormated>
  <DomainObject.Predmet.ProtuStrankaListFormatedOIB>
    <izvorni_sadrzaj>
      <item>Klub navijača NK Dinama Bad blue boys Karlovac, OIB 23501207372</item>
    </izvorni_sadrzaj>
    <derivirana_varijabla naziv="DomainObject.Predmet.ProtuStrankaListFormatedOIB_1">
      <item>Klub navijača NK Dinama Bad blue boys Karlovac, OIB 23501207372</item>
    </derivirana_varijabla>
  </DomainObject.Predmet.ProtuStrankaListFormatedOIB>
  <DomainObject.Predmet.ProtuStrankaListFormatedWithAdress>
    <izvorni_sadrzaj>
      <item>Klub navijača NK Dinama Bad blue boys Karlovac, Vlatka Mačeka 4, 47000 Karlovac</item>
    </izvorni_sadrzaj>
    <derivirana_varijabla naziv="DomainObject.Predmet.ProtuStrankaListFormatedWithAdress_1">
      <item>Klub navijača NK Dinama Bad blue boys Karlovac, Vlatka Mačeka 4, 47000 Karlovac</item>
    </derivirana_varijabla>
  </DomainObject.Predmet.ProtuStrankaListFormatedWithAdress>
  <DomainObject.Predmet.ProtuStrankaListFormatedWithAdressOIB>
    <izvorni_sadrzaj>
      <item>Klub navijača NK Dinama Bad blue boys Karlovac, OIB 23501207372, Vlatka Mačeka 4, 47000 Karlovac</item>
    </izvorni_sadrzaj>
    <derivirana_varijabla naziv="DomainObject.Predmet.ProtuStrankaListFormatedWithAdressOIB_1">
      <item>Klub navijača NK Dinama Bad blue boys Karlovac, OIB 23501207372, Vlatka Mačeka 4, 47000 Karlovac</item>
    </derivirana_varijabla>
  </DomainObject.Predmet.ProtuStrankaListFormatedWithAdressOIB>
  <DomainObject.Predmet.ProtuStrankaListNazivFormated>
    <izvorni_sadrzaj>
      <item>Klub navijača NK Dinama Bad blue boys Karlovac</item>
    </izvorni_sadrzaj>
    <derivirana_varijabla naziv="DomainObject.Predmet.ProtuStrankaListNazivFormated_1">
      <item>Klub navijača NK Dinama Bad blue boys Karlovac</item>
    </derivirana_varijabla>
  </DomainObject.Predmet.ProtuStrankaListNazivFormated>
  <DomainObject.Predmet.ProtuStrankaListNazivFormatedOIB>
    <izvorni_sadrzaj>
      <item>Klub navijača NK Dinama Bad blue boys Karlovac, OIB 23501207372</item>
    </izvorni_sadrzaj>
    <derivirana_varijabla naziv="DomainObject.Predmet.ProtuStrankaListNazivFormatedOIB_1">
      <item>Klub navijača NK Dinama Bad blue boys Karlovac, OIB 23501207372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Klub navijača NK Dinama Bad blue boys Karlovac</izvorni_sadrzaj>
    <derivirana_varijabla naziv="DomainObject.Predmet.ProtustrankaIDrugi_1">Klub navijača NK Dinama Bad blue boys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Klub navijača NK Dinama Bad blue boys Karlovac, OIB 23501207372, Vlatka Mačeka 4, 47000 Karlovac</izvorni_sadrzaj>
    <derivirana_varijabla naziv="DomainObject.Predmet.ProtustrankaIDrugiAdressOIB_1">Klub navijača NK Dinama Bad blue boys Karlovac, OIB 23501207372, Vlatka Mačeka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navijača NK Dinama Bad blue boys Karlovac</item>
      <item>Fina, regionalni centar Zagreb, podružnica Karlovac</item>
    </izvorni_sadrzaj>
    <derivirana_varijabla naziv="DomainObject.Predmet.SudioniciListNaziv_1">
      <item>Klub navijača NK Dinama Bad blue boys Karlovac</item>
      <item>Fina, regionalni centar Zagreb, podružnica Karlovac</item>
    </derivirana_varijabla>
  </DomainObject.Predmet.SudioniciListNaziv>
  <DomainObject.Predmet.SudioniciListAdressOIB>
    <izvorni_sadrzaj>
      <item>Klub navijača NK Dinama Bad blue boys Karlovac, OIB 23501207372, Vlatka Mačeka 4,47000 Karlovac</item>
      <item>Fina, regionalni centar Zagreb, podružnica Karlovac, OIB 85821130368, Vitezovićeva 1,47000 Karlovac</item>
    </izvorni_sadrzaj>
    <derivirana_varijabla naziv="DomainObject.Predmet.SudioniciListAdressOIB_1">
      <item>Klub navijača NK Dinama Bad blue boys Karlovac, OIB 23501207372, Vlatka Mačeka 4,47000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23501207372</item>
      <item>, OIB 85821130368</item>
    </izvorni_sadrzaj>
    <derivirana_varijabla naziv="DomainObject.Predmet.SudioniciListNazivOIB_1">
      <item>, OIB 23501207372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2012</properties:Characters>
  <properties:Lines>59</properties:Lines>
  <properties:Paragraphs>18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2016-06-06T06:15:00Z</cp:lastPrinted>
  <dcterms:modified xmlns:xsi="http://www.w3.org/2001/XMLSchema-instance" xsi:type="dcterms:W3CDTF">2016-06-21T06:27:00Z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