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a7e360a" w14:paraId="a7e360a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997629" w:rsidP="006D2A40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 w:rsidRPr="00997629">
              <w:rPr>
                <w:rFonts w:cs="Times New Roman" w:eastAsia="Times New Roman"/>
                <w:kern w:val="0"/>
                <w:lang w:bidi="ar-SA" w:eastAsia="hr-HR"/>
              </w:rPr>
              <w:t>Poslovni broj: 5 St</w:t>
            </w:r>
            <w:r w:rsidR="00CD0318">
              <w:rPr>
                <w:rFonts w:cs="Times New Roman" w:eastAsia="Times New Roman"/>
                <w:kern w:val="0"/>
                <w:lang w:bidi="ar-SA" w:eastAsia="hr-HR"/>
              </w:rPr>
              <w:t>-</w:t>
            </w:r>
            <w:r w:rsidR="00A933D0">
              <w:rPr>
                <w:rFonts w:cs="Times New Roman" w:eastAsia="Times New Roman"/>
                <w:kern w:val="0"/>
                <w:lang w:bidi="ar-SA" w:eastAsia="hr-HR"/>
              </w:rPr>
              <w:t>143/18-9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40DAF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</w:t>
      </w:r>
      <w:r w:rsidR="00EF04AA" w:rsidRPr="00BA0147">
        <w:rPr>
          <w:rFonts w:cs="Times New Roman"/>
        </w:rPr>
        <w:t xml:space="preserve">u stečajnom predmetu </w:t>
      </w:r>
      <w:r w:rsidR="00185BAE" w:rsidRPr="0056514C">
        <w:t>povodom</w:t>
      </w:r>
      <w:r w:rsidR="00064044">
        <w:rPr>
          <w:rFonts w:cs="Times New Roman"/>
        </w:rPr>
        <w:t xml:space="preserve"> </w:t>
      </w:r>
      <w:r w:rsidR="00F11B30">
        <w:t>prijedloga predlagatelja Financijske agencije, Regionalni centar Zagreb, Podružnica Varaždin, za otvaranje stečajnog postupka nad dužnikom</w:t>
      </w:r>
      <w:r w:rsidR="00A933D0">
        <w:rPr>
          <w:kern w:val="2"/>
        </w:rPr>
        <w:t xml:space="preserve"> </w:t>
      </w:r>
      <w:r w:rsidR="00A933D0" w:rsidRPr="007377E7">
        <w:rPr>
          <w:kern w:val="2"/>
        </w:rPr>
        <w:t>KRANOS MONT d.o.o., Varaždin, Anina ulica 2, OIB: 36366759974</w:t>
      </w:r>
      <w:r w:rsidR="006D2A40">
        <w:rPr>
          <w:kern w:val="2"/>
        </w:rPr>
        <w:t xml:space="preserve">, 27. kolovoza </w:t>
      </w:r>
      <w:r w:rsidR="00185BAE">
        <w:rPr>
          <w:rFonts w:cs="Times New Roman"/>
        </w:rPr>
        <w:t>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A933D0">
        <w:rPr>
          <w:kern w:val="2"/>
        </w:rPr>
        <w:t xml:space="preserve"> </w:t>
      </w:r>
      <w:r w:rsidR="00A933D0" w:rsidRPr="007377E7">
        <w:rPr>
          <w:kern w:val="2"/>
        </w:rPr>
        <w:t>KRANOS MONT d.o.o., Varaždin, Anina ulica 2, OIB: 36366759974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A933D0">
        <w:t>143</w:t>
      </w:r>
      <w:r w:rsidR="004812B3">
        <w:t>/18</w:t>
      </w:r>
      <w:r>
        <w:t>, jer će u protivnom sud donijeti rješenje o otvaranju i zaključenju stečajnog postupka.</w:t>
      </w:r>
    </w:p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D2A40">
        <w:rPr>
          <w:rFonts w:cs="Times New Roman"/>
        </w:rPr>
        <w:t>27. kolovoza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A7D" w:rsidP="00BA0147" w:rsidR="00C03A7D">
      <w:r>
        <w:separator/>
      </w:r>
    </w:p>
  </w:endnote>
  <w:endnote w:id="0" w:type="continuationSeparator">
    <w:p w:rsidRDefault="00C03A7D" w:rsidP="00BA0147" w:rsidR="00C0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A7D" w:rsidP="00BA0147" w:rsidR="00C03A7D">
      <w:r>
        <w:separator/>
      </w:r>
    </w:p>
  </w:footnote>
  <w:footnote w:id="0" w:type="continuationSeparator">
    <w:p w:rsidRDefault="00C03A7D" w:rsidP="00BA0147" w:rsidR="00C03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64044"/>
    <w:rsid w:val="000B44AC"/>
    <w:rsid w:val="000C472A"/>
    <w:rsid w:val="000D6933"/>
    <w:rsid w:val="000F0DE4"/>
    <w:rsid w:val="000F55DF"/>
    <w:rsid w:val="00114AB2"/>
    <w:rsid w:val="0011798A"/>
    <w:rsid w:val="00117ED2"/>
    <w:rsid w:val="001611DE"/>
    <w:rsid w:val="00182F57"/>
    <w:rsid w:val="00185BAE"/>
    <w:rsid w:val="00193562"/>
    <w:rsid w:val="001D0412"/>
    <w:rsid w:val="001D2BCB"/>
    <w:rsid w:val="00213CEE"/>
    <w:rsid w:val="00216387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4311E"/>
    <w:rsid w:val="003538D1"/>
    <w:rsid w:val="00363E19"/>
    <w:rsid w:val="00382666"/>
    <w:rsid w:val="00384B6A"/>
    <w:rsid w:val="003A689F"/>
    <w:rsid w:val="003B3055"/>
    <w:rsid w:val="003F0BEA"/>
    <w:rsid w:val="00406AF2"/>
    <w:rsid w:val="0044358D"/>
    <w:rsid w:val="0046016D"/>
    <w:rsid w:val="00461516"/>
    <w:rsid w:val="004812B3"/>
    <w:rsid w:val="004A0A2B"/>
    <w:rsid w:val="004D15D7"/>
    <w:rsid w:val="004D6A7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26B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6D2A40"/>
    <w:rsid w:val="00720601"/>
    <w:rsid w:val="00724390"/>
    <w:rsid w:val="0072529F"/>
    <w:rsid w:val="007410CE"/>
    <w:rsid w:val="00742B02"/>
    <w:rsid w:val="0076577E"/>
    <w:rsid w:val="00772539"/>
    <w:rsid w:val="0079114C"/>
    <w:rsid w:val="0079301C"/>
    <w:rsid w:val="007D470A"/>
    <w:rsid w:val="0080270A"/>
    <w:rsid w:val="00806764"/>
    <w:rsid w:val="0081324C"/>
    <w:rsid w:val="008B385D"/>
    <w:rsid w:val="008B5950"/>
    <w:rsid w:val="008C14BC"/>
    <w:rsid w:val="0092371F"/>
    <w:rsid w:val="00926C33"/>
    <w:rsid w:val="009350D2"/>
    <w:rsid w:val="00953C7E"/>
    <w:rsid w:val="009668AE"/>
    <w:rsid w:val="00970E9C"/>
    <w:rsid w:val="00997629"/>
    <w:rsid w:val="009C0AFE"/>
    <w:rsid w:val="009F187F"/>
    <w:rsid w:val="009F4BEF"/>
    <w:rsid w:val="00A4112C"/>
    <w:rsid w:val="00A506D7"/>
    <w:rsid w:val="00A61381"/>
    <w:rsid w:val="00A933D0"/>
    <w:rsid w:val="00AC55E9"/>
    <w:rsid w:val="00AF1E8D"/>
    <w:rsid w:val="00B00DA2"/>
    <w:rsid w:val="00B05D4B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03A7D"/>
    <w:rsid w:val="00C23175"/>
    <w:rsid w:val="00C42207"/>
    <w:rsid w:val="00C46CF2"/>
    <w:rsid w:val="00C61628"/>
    <w:rsid w:val="00C73667"/>
    <w:rsid w:val="00CA6997"/>
    <w:rsid w:val="00CA7317"/>
    <w:rsid w:val="00CD0318"/>
    <w:rsid w:val="00CE6118"/>
    <w:rsid w:val="00CF79A6"/>
    <w:rsid w:val="00D077D7"/>
    <w:rsid w:val="00D20DAD"/>
    <w:rsid w:val="00D22FDA"/>
    <w:rsid w:val="00D24B17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11B3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606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26B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60626B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60626B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60626B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606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26B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60626B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60626B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60626B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St-143/2018</izvorni_sadrzaj>
    <derivirana_varijabla naziv="DomainObject.Predmet.OznakaBroj_1">St-143/2018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KRANOS MONT d.o.o. za montažu i usluge zastupanog po punomoćniku Vranić Zoran</izvorni_sadrzaj>
    <derivirana_varijabla naziv="DomainObject.Predmet.ProtustrankaFormated_1">  KRANOS MONT d.o.o. za montažu i usluge zastupanog po punomoćniku Vranić Zoran</derivirana_varijabla>
  </DomainObject.Predmet.ProtustrankaFormated>
  <DomainObject.Predmet.ProtustrankaFormatedOIB>
    <izvorni_sadrzaj>  KRANOS MONT d.o.o. za montažu i usluge, OIB 36366759974 zastupanog po punomoćniku Vranić Zoran</izvorni_sadrzaj>
    <derivirana_varijabla naziv="DomainObject.Predmet.ProtustrankaFormatedOIB_1">  KRANOS MONT d.o.o. za montažu i usluge, OIB 36366759974 zastupanog po punomoćniku Vranić Zoran</derivirana_varijabla>
  </DomainObject.Predmet.ProtustrankaFormatedOIB>
  <DomainObject.Predmet.ProtustrankaFormatedWithAdress>
    <izvorni_sadrzaj> KRANOS MONT d.o.o. za montažu i usluge, Anina ulica 2, 42000 Varaždin zastupanog po punomoćniku Vranić Zoran</izvorni_sadrzaj>
    <derivirana_varijabla naziv="DomainObject.Predmet.ProtustrankaFormatedWithAdress_1"> KRANOS MONT d.o.o. za montažu i usluge, Anina ulica 2, 42000 Varaždin zastupanog po punomoćniku Vranić Zoran</derivirana_varijabla>
  </DomainObject.Predmet.ProtustrankaFormatedWithAdress>
  <DomainObject.Predmet.ProtustrankaFormatedWithAdressOIB>
    <izvorni_sadrzaj> KRANOS MONT d.o.o. za montažu i usluge, OIB 36366759974, Anina ulica 2, 42000 Varaždin zastupanog po punomoćniku Vranić Zoran</izvorni_sadrzaj>
    <derivirana_varijabla naziv="DomainObject.Predmet.ProtustrankaFormatedWithAdressOIB_1"> KRANOS MONT d.o.o. za montažu i usluge, OIB 36366759974, Anina ulica 2, 42000 Varaždin zastupanog po punomoćniku Vranić Zoran</derivirana_varijabla>
  </DomainObject.Predmet.ProtustrankaFormatedWithAdressOIB>
  <DomainObject.Predmet.ProtustrankaWithAdress>
    <izvorni_sadrzaj>KRANOS MONT d.o.o. za montažu i usluge Anina ulica 2, 42000 Varaždin</izvorni_sadrzaj>
    <derivirana_varijabla naziv="DomainObject.Predmet.ProtustrankaWithAdress_1">KRANOS MONT d.o.o. za montažu i usluge Anina ulica 2, 42000 Varaždin</derivirana_varijabla>
  </DomainObject.Predmet.ProtustrankaWithAdress>
  <DomainObject.Predmet.ProtustrankaWithAdressOIB>
    <izvorni_sadrzaj>KRANOS MONT d.o.o. za montažu i usluge, OIB 36366759974, Anina ulica 2, 42000 Varaždin</izvorni_sadrzaj>
    <derivirana_varijabla naziv="DomainObject.Predmet.ProtustrankaWithAdressOIB_1">KRANOS MONT d.o.o. za montažu i usluge, OIB 36366759974, Anina ulica 2, 42000 Varaždin</derivirana_varijabla>
  </DomainObject.Predmet.ProtustrankaWithAdressOIB>
  <DomainObject.Predmet.ProtustrankaNazivFormated>
    <izvorni_sadrzaj>KRANOS MONT d.o.o. za montažu i usluge</izvorni_sadrzaj>
    <derivirana_varijabla naziv="DomainObject.Predmet.ProtustrankaNazivFormated_1">KRANOS MONT d.o.o. za montažu i usluge</derivirana_varijabla>
  </DomainObject.Predmet.ProtustrankaNazivFormated>
  <DomainObject.Predmet.ProtustrankaNazivFormatedOIB>
    <izvorni_sadrzaj>KRANOS MONT d.o.o. za montažu i usluge, OIB 36366759974</izvorni_sadrzaj>
    <derivirana_varijabla naziv="DomainObject.Predmet.ProtustrankaNazivFormatedOIB_1">KRANOS MONT d.o.o. za montažu i usluge, OIB 36366759974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82312.38</izvorni_sadrzaj>
    <derivirana_varijabla naziv="DomainObject.Predmet.TrenutnaVrijednost_1">82312.38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KRANOS MONT d.o.o. za montažu i usluge zastupanog po punomoćniku Vranić Zoran</item>
    </izvorni_sadrzaj>
    <derivirana_varijabla naziv="DomainObject.Predmet.ProtuStrankaListFormated_1">
      <item>KRANOS MONT d.o.o. za montažu i usluge zastupanog po punomoćniku Vranić Zoran</item>
    </derivirana_varijabla>
  </DomainObject.Predmet.ProtuStrankaListFormated>
  <DomainObject.Predmet.ProtuStrankaListFormatedOIB>
    <izvorni_sadrzaj>
      <item>KRANOS MONT d.o.o. za montažu i usluge, OIB 36366759974 zastupanog po punomoćniku Vranić Zoran</item>
    </izvorni_sadrzaj>
    <derivirana_varijabla naziv="DomainObject.Predmet.ProtuStrankaListFormatedOIB_1">
      <item>KRANOS MONT d.o.o. za montažu i usluge, OIB 36366759974 zastupanog po punomoćniku Vranić Zoran</item>
    </derivirana_varijabla>
  </DomainObject.Predmet.ProtuStrankaListFormatedOIB>
  <DomainObject.Predmet.ProtuStrankaListFormatedWithAdress>
    <izvorni_sadrzaj>
      <item>KRANOS MONT d.o.o. za montažu i usluge, Anina ulica 2, 42000 Varaždin zastupanog po punomoćniku Vranić Zoran</item>
    </izvorni_sadrzaj>
    <derivirana_varijabla naziv="DomainObject.Predmet.ProtuStrankaListFormatedWithAdress_1">
      <item>KRANOS MONT d.o.o. za montažu i usluge, Anina ulica 2, 42000 Varaždin zastupanog po punomoćniku Vranić Zoran</item>
    </derivirana_varijabla>
  </DomainObject.Predmet.ProtuStrankaListFormatedWithAdress>
  <DomainObject.Predmet.ProtuStrankaListFormatedWithAdressOIB>
    <izvorni_sadrzaj>
      <item>KRANOS MONT d.o.o. za montažu i usluge, OIB 36366759974, Anina ulica 2, 42000 Varaždin zastupanog po punomoćniku Vranić Zoran</item>
    </izvorni_sadrzaj>
    <derivirana_varijabla naziv="DomainObject.Predmet.ProtuStrankaListFormatedWithAdressOIB_1">
      <item>KRANOS MONT d.o.o. za montažu i usluge, OIB 36366759974, Anina ulica 2, 42000 Varaždin zastupanog po punomoćniku Vranić Zoran</item>
    </derivirana_varijabla>
  </DomainObject.Predmet.ProtuStrankaListFormatedWithAdressOIB>
  <DomainObject.Predmet.ProtuStrankaListNazivFormated>
    <izvorni_sadrzaj>
      <item>KRANOS MONT d.o.o. za montažu i usluge</item>
    </izvorni_sadrzaj>
    <derivirana_varijabla naziv="DomainObject.Predmet.ProtuStrankaListNazivFormated_1">
      <item>KRANOS MONT d.o.o. za montažu i usluge</item>
    </derivirana_varijabla>
  </DomainObject.Predmet.ProtuStrankaListNazivFormated>
  <DomainObject.Predmet.ProtuStrankaListNazivFormatedOIB>
    <izvorni_sadrzaj>
      <item>KRANOS MONT d.o.o. za montažu i usluge, OIB 36366759974</item>
    </izvorni_sadrzaj>
    <derivirana_varijabla naziv="DomainObject.Predmet.ProtuStrankaListNazivFormatedOIB_1">
      <item>KRANOS MONT d.o.o. za montažu i usluge, OIB 36366759974</item>
    </derivirana_varijabla>
  </DomainObject.Predmet.ProtuStrankaListNazivFormatedOIB>
  <DomainObject.Predmet.OstaliListFormated>
    <izvorni_sadrzaj>
      <item>Sudski registar</item>
      <item>Vranić Zoran punomoćnik sudionika u postupku KRANOS MONT d.o.o. za montažu i usluge</item>
    </izvorni_sadrzaj>
    <derivirana_varijabla naziv="DomainObject.Predmet.OstaliListFormated_1">
      <item>Sudski registar</item>
      <item>Vranić Zoran punomoćnik sudionika u postupku KRANOS MONT d.o.o. za montažu i usluge</item>
    </derivirana_varijabla>
  </DomainObject.Predmet.OstaliListFormated>
  <DomainObject.Predmet.OstaliListFormatedOIB>
    <izvorni_sadrzaj>
      <item>Sudski registar</item>
      <item>Vranić Zoran, OIB 64796818777 punomoćnik sudionika u postupku KRANOS MONT d.o.o. za montažu i usluge</item>
    </izvorni_sadrzaj>
    <derivirana_varijabla naziv="DomainObject.Predmet.OstaliListFormatedOIB_1">
      <item>Sudski registar</item>
      <item>Vranić Zoran, OIB 64796818777 punomoćnik sudionika u postupku KRANOS MONT d.o.o. za montažu i usluge</item>
    </derivirana_varijabla>
  </DomainObject.Predmet.OstaliListFormatedOIB>
  <DomainObject.Predmet.OstaliListFormatedWithAdress>
    <izvorni_sadrzaj>
      <item>Sudski registar</item>
      <item>Vranić Zoran, Stevana Luburića 29, 11030 Beograd punomoćnik sudionika u postupku KRANOS MONT d.o.o. za montažu i usluge</item>
    </izvorni_sadrzaj>
    <derivirana_varijabla naziv="DomainObject.Predmet.OstaliListFormatedWithAdress_1">
      <item>Sudski registar</item>
      <item>Vranić Zoran, Stevana Luburića 29, 11030 Beograd punomoćnik sudionika u postupku KRANOS MONT d.o.o. za montažu i usluge</item>
    </derivirana_varijabla>
  </DomainObject.Predmet.OstaliListFormatedWithAdress>
  <DomainObject.Predmet.OstaliListFormatedWithAdressOIB>
    <izvorni_sadrzaj>
      <item>Sudski registar</item>
      <item>Vranić Zoran, OIB 64796818777, Stevana Luburića 29, 11030 Beograd punomoćnik sudionika u postupku KRANOS MONT d.o.o. za montažu i usluge</item>
    </izvorni_sadrzaj>
    <derivirana_varijabla naziv="DomainObject.Predmet.OstaliListFormatedWithAdressOIB_1">
      <item>Sudski registar</item>
      <item>Vranić Zoran, OIB 64796818777, Stevana Luburića 29, 11030 Beograd punomoćnik sudionika u postupku KRANOS MONT d.o.o. za montažu i usluge</item>
    </derivirana_varijabla>
  </DomainObject.Predmet.OstaliListFormatedWithAdressOIB>
  <DomainObject.Predmet.OstaliListNazivFormated>
    <izvorni_sadrzaj>
      <item>Sudski registar</item>
      <item>Vranić Zoran</item>
    </izvorni_sadrzaj>
    <derivirana_varijabla naziv="DomainObject.Predmet.OstaliListNazivFormated_1">
      <item>Sudski registar</item>
      <item>Vranić Zoran</item>
    </derivirana_varijabla>
  </DomainObject.Predmet.OstaliListNazivFormated>
  <DomainObject.Predmet.OstaliListNazivFormatedOIB>
    <izvorni_sadrzaj>
      <item>Sudski registar</item>
      <item>Vranić Zoran, OIB 64796818777</item>
    </izvorni_sadrzaj>
    <derivirana_varijabla naziv="DomainObject.Predmet.OstaliListNazivFormatedOIB_1">
      <item>Sudski registar</item>
      <item>Vranić Zoran, OIB 64796818777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KRANOS MONT d.o.o. za montažu i usluge</izvorni_sadrzaj>
    <derivirana_varijabla naziv="DomainObject.Predmet.ProtustrankaIDrugi_1">KRANOS MONT d.o.o. za montažu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KRANOS MONT d.o.o. za montažu i usluge, OIB 36366759974, Anina ulica 2, 42000 Varaždin</izvorni_sadrzaj>
    <derivirana_varijabla naziv="DomainObject.Predmet.ProtustrankaIDrugiAdressOIB_1">KRANOS MONT d.o.o. za montažu i usluge, OIB 36366759974,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KRANOS MONT d.o.o. za montažu i usluge</item>
      <item>Sudski registar</item>
      <item>Vranić Zoran</item>
    </izvorni_sadrzaj>
    <derivirana_varijabla naziv="DomainObject.Predmet.SudioniciListNaziv_1">
      <item>Financijska agencija</item>
      <item>KRANOS MONT d.o.o. za montažu i usluge</item>
      <item>Sudski registar</item>
      <item>Vranić Zoran</item>
    </derivirana_varijabla>
  </DomainObject.Predmet.SudioniciListNaziv>
  <DomainObject.Predmet.SudioniciListAdressOIB>
    <izvorni_sadrzaj>
      <item>Financijska agencija, OIB 85821130368, Ulica grada Vukovara 70,10000 Zagreb</item>
      <item>KRANOS MONT d.o.o. za montažu i usluge, OIB 36366759974, Anina ulica 2,42000 Varaždin</item>
      <item>Sudski registar</item>
      <item>Vranić Zoran, OIB 64796818777, Stevana Luburića 29,11030 Beograd</item>
    </izvorni_sadrzaj>
    <derivirana_varijabla naziv="DomainObject.Predmet.SudioniciListAdressOIB_1">
      <item>Financijska agencija, OIB 85821130368, Ulica grada Vukovara 70,10000 Zagreb</item>
      <item>KRANOS MONT d.o.o. za montažu i usluge, OIB 36366759974, Anina ulica 2,42000 Varaždin</item>
      <item>Sudski registar</item>
      <item>Vranić Zoran, OIB 64796818777, Stevana Luburića 29,11030 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36366759974</item>
      <item>, OIB null</item>
      <item>, OIB 64796818777</item>
    </izvorni_sadrzaj>
    <derivirana_varijabla naziv="DomainObject.Predmet.SudioniciListNazivOIB_1">
      <item>, OIB 85821130368</item>
      <item>, OIB 36366759974</item>
      <item>, OIB null</item>
      <item>, OIB 64796818777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ABCBC2-B143-4374-A8DD-4D4A239689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1086</properties:Characters>
  <properties:Lines>42</properties:Lines>
  <properties:Paragraphs>16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2018-08-27T11:44:00Z</cp:lastPrinted>
  <dcterms:modified xmlns:xsi="http://www.w3.org/2001/XMLSchema-instance" xsi:type="dcterms:W3CDTF">2018-08-27T11:44:00Z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(ST-187-18-7 rješenje - poziv na uplatu predujma po NOVOM SZ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