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42e7" w14:paraId="1ef42e7" w:rsidRDefault="00707F53" w:rsidP="00707F53" w:rsidR="00707F53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707F53" w:rsidP="00707F53" w:rsidR="00707F53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707F53" w:rsidP="00707F53" w:rsidR="00707F53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707F53" w:rsidP="00707F53" w:rsidR="00707F53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707F53" w:rsidP="00707F53" w:rsidR="00707F53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St-4340/2015</w:t>
      </w:r>
    </w:p>
    <w:p w:rsidRDefault="00707F53" w:rsidP="00707F53" w:rsidR="00707F53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707F53" w:rsidP="00707F53" w:rsidR="00707F53">
      <w:pPr>
        <w:jc w:val="center"/>
        <w:rPr>
          <w:rFonts w:hAnsi="Times New Roman" w:ascii="Times New Roman"/>
          <w:szCs w:val="24"/>
          <w:lang w:val="hr-HR"/>
        </w:rPr>
      </w:pPr>
    </w:p>
    <w:p w:rsidRDefault="00707F53" w:rsidP="00707F53" w:rsidR="00707F5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7F53" w:rsidP="00707F53" w:rsidR="00707F5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707F53" w:rsidP="00707F53" w:rsidR="00707F5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07F53" w:rsidP="00707F53" w:rsidR="00707F5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707F53" w:rsidP="00707F53" w:rsidR="00707F5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BONA-PARK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16878350349, </w:t>
      </w:r>
      <w:proofErr w:type="spellStart"/>
      <w:r>
        <w:rPr>
          <w:rFonts w:hAnsi="Times New Roman" w:ascii="Times New Roman"/>
          <w:szCs w:val="24"/>
        </w:rPr>
        <w:t>Sisak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Andrije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Kačića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Miošića</w:t>
      </w:r>
      <w:proofErr w:type="spellEnd"/>
      <w:r>
        <w:rPr>
          <w:rFonts w:hAnsi="Times New Roman" w:ascii="Times New Roman"/>
          <w:szCs w:val="24"/>
        </w:rPr>
        <w:t xml:space="preserve"> 11,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04.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07F53" w:rsidP="00707F53" w:rsidR="00707F5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07F53" w:rsidP="00707F53" w:rsidR="00707F5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707F53" w:rsidP="00707F53" w:rsidR="00707F5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707F53" w:rsidP="00707F53" w:rsidR="00707F5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BONA-PARK d.o.o., OIB: 16878350349, Sisak, Andrije Kačića Miošića 11.</w:t>
      </w:r>
    </w:p>
    <w:p w:rsidRDefault="00707F53" w:rsidP="00707F53" w:rsidR="00707F5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07F53" w:rsidP="00707F53" w:rsidR="00707F53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04. travnja 2016. godine u 14 sati i 05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707F53" w:rsidP="00707F53" w:rsidR="00707F5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07F53" w:rsidP="00707F53" w:rsidR="00707F53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Neven Pavišić, OIB: 13342388025, iz Sesveta, Prva prigorska 21a.</w:t>
      </w:r>
    </w:p>
    <w:p w:rsidRDefault="00707F53" w:rsidP="00707F53" w:rsidR="00707F53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07F53" w:rsidP="00707F53" w:rsidR="00707F5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BONA-PARK d.o.o., OIB: 16878350349, Sisak, Andrije Kačića Miošića 11.</w:t>
      </w:r>
    </w:p>
    <w:p w:rsidRDefault="00707F53" w:rsidP="00707F53" w:rsidR="00707F5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07F53" w:rsidP="00707F53" w:rsidR="00707F53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707F53" w:rsidP="00707F53" w:rsidR="00707F53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707F53" w:rsidP="00707F53" w:rsidR="00707F5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07F53" w:rsidP="00707F53" w:rsidR="00707F5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07F53" w:rsidP="00707F53" w:rsidR="00707F53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707F53" w:rsidP="00707F53" w:rsidR="00707F53">
      <w:pPr>
        <w:jc w:val="both"/>
        <w:rPr>
          <w:rFonts w:hAnsi="Times New Roman" w:ascii="Times New Roman"/>
          <w:lang w:val="hr-HR"/>
        </w:rPr>
      </w:pPr>
    </w:p>
    <w:p w:rsidRDefault="00707F53" w:rsidP="00707F53" w:rsidR="00707F53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08.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707F53" w:rsidP="00707F53" w:rsidR="00707F53">
      <w:pPr>
        <w:jc w:val="both"/>
        <w:rPr>
          <w:rFonts w:hAnsi="Times New Roman" w:ascii="Times New Roman"/>
        </w:rPr>
      </w:pPr>
    </w:p>
    <w:p w:rsidRDefault="00707F53" w:rsidP="00707F53" w:rsidR="00707F53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707F53" w:rsidP="00707F53" w:rsidR="00707F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07F53" w:rsidP="00707F53" w:rsidR="00707F53">
      <w:pPr>
        <w:jc w:val="both"/>
        <w:rPr>
          <w:rFonts w:hAnsi="Times New Roman" w:ascii="Times New Roman"/>
          <w:lang w:val="hr-HR"/>
        </w:rPr>
      </w:pPr>
    </w:p>
    <w:p w:rsidRDefault="00707F53" w:rsidP="00707F53" w:rsidR="00707F53">
      <w:pPr>
        <w:jc w:val="both"/>
        <w:rPr>
          <w:rFonts w:hAnsi="Times New Roman" w:ascii="Times New Roman"/>
          <w:lang w:val="hr-HR"/>
        </w:rPr>
      </w:pPr>
    </w:p>
    <w:p w:rsidRDefault="00707F53" w:rsidP="00707F53" w:rsidR="00707F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04. travnja 2016. godine</w:t>
      </w:r>
    </w:p>
    <w:p w:rsidRDefault="00707F53" w:rsidP="00707F53" w:rsidR="00707F53">
      <w:pPr>
        <w:jc w:val="center"/>
        <w:rPr>
          <w:rFonts w:hAnsi="Times New Roman" w:ascii="Times New Roman"/>
          <w:lang w:val="hr-HR"/>
        </w:rPr>
      </w:pPr>
    </w:p>
    <w:p w:rsidRDefault="00707F53" w:rsidP="00707F53" w:rsidR="00707F53">
      <w:pPr>
        <w:jc w:val="center"/>
        <w:rPr>
          <w:rFonts w:hAnsi="Times New Roman" w:ascii="Times New Roman"/>
          <w:lang w:val="hr-HR"/>
        </w:rPr>
      </w:pPr>
    </w:p>
    <w:p w:rsidRDefault="00707F53" w:rsidP="00707F53" w:rsidR="00707F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07F53" w:rsidP="00707F53" w:rsidR="00707F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707F53" w:rsidP="00707F53" w:rsidR="00707F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707F53" w:rsidP="00707F53" w:rsidR="00707F53">
      <w:pPr>
        <w:jc w:val="both"/>
        <w:rPr>
          <w:rFonts w:hAnsi="Times New Roman" w:ascii="Times New Roman"/>
          <w:szCs w:val="24"/>
          <w:lang w:val="hr-HR"/>
        </w:rPr>
      </w:pPr>
    </w:p>
    <w:p w:rsidRDefault="00707F53" w:rsidP="00707F53" w:rsidR="00707F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707F53" w:rsidP="00707F53" w:rsidR="00707F5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07F53" w:rsidP="00707F53" w:rsidR="00707F5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7F53" w:rsidP="00707F53" w:rsidR="00707F53">
      <w:pPr>
        <w:jc w:val="both"/>
        <w:rPr>
          <w:rFonts w:hAnsi="Times New Roman" w:ascii="Times New Roman"/>
        </w:rPr>
      </w:pPr>
    </w:p>
    <w:p w:rsidRDefault="00707F53" w:rsidP="00707F53" w:rsidR="00707F53">
      <w:pPr>
        <w:jc w:val="both"/>
        <w:rPr>
          <w:rFonts w:hAnsi="Times New Roman" w:ascii="Times New Roman"/>
        </w:rPr>
      </w:pPr>
    </w:p>
    <w:p w:rsidRDefault="00707F53" w:rsidP="00707F53" w:rsidR="00707F53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7F53" w:rsidP="00707F53" w:rsidR="00707F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707F53" w:rsidP="00707F53" w:rsidR="00707F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707F53" w:rsidP="00707F53" w:rsidR="00707F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707F53" w:rsidP="00707F53" w:rsidR="00707F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707F53" w:rsidP="00707F53" w:rsidR="00707F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707F53" w:rsidP="00707F53" w:rsidR="00707F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707F53" w:rsidP="00707F53" w:rsidR="00707F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707F53" w:rsidP="00707F53" w:rsidR="00707F53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707F53" w:rsidP="00707F53" w:rsidR="00707F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07F53" w:rsidP="00707F53" w:rsidR="00707F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07F53" w:rsidP="00707F53" w:rsidR="00707F53" w:rsidRPr="00D44D4F">
      <w:pPr>
        <w:jc w:val="center"/>
        <w:rPr>
          <w:sz w:val="32"/>
          <w:u w:val="single"/>
          <w:lang w:val="hr-HR"/>
        </w:rPr>
      </w:pPr>
    </w:p>
    <w:p w:rsidRDefault="00707F53" w:rsidP="00707F53" w:rsidR="00707F53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7EA" w:rsidR="00000000">
      <w:r>
        <w:separator/>
      </w:r>
    </w:p>
  </w:endnote>
  <w:endnote w:id="0" w:type="continuationSeparator">
    <w:p w:rsidRDefault="001467E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7EA" w:rsidR="00000000">
      <w:r>
        <w:separator/>
      </w:r>
    </w:p>
  </w:footnote>
  <w:footnote w:id="0" w:type="continuationSeparator">
    <w:p w:rsidRDefault="001467E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707F53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St-4340/2015</w:t>
        </w:r>
      </w:p>
    </w:sdtContent>
  </w:sdt>
  <w:p w:rsidRDefault="00707F53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F53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1467EA" w:rsidP="00840E3D" w:rsidR="00840E3D">
    <w:pPr>
      <w:pStyle w:val="Zaglavlje"/>
      <w:rPr>
        <w:lang w:val="hr-HR"/>
      </w:rPr>
    </w:pPr>
  </w:p>
  <w:p w:rsidRDefault="00707F53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707F53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4F04"/>
    <w:rsid w:val="00135025"/>
    <w:rsid w:val="001467EA"/>
    <w:rsid w:val="00181F4E"/>
    <w:rsid w:val="00707F53"/>
    <w:rsid w:val="00C95241"/>
    <w:rsid w:val="00E9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7F53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07F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7F53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707F5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F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7F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6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7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7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7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7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7F53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07F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7F53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707F5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F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7F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6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7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7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7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7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4340</izvorni_sadrzaj>
    <derivirana_varijabla naziv="DomainObject.Predmet.Broj_1">4340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St-4340/2015</izvorni_sadrzaj>
    <derivirana_varijabla naziv="DomainObject.Predmet.OznakaBroj_1">St-4340/2015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BONA-PARK d.o.o. zastupanog po punomoćniku Damir Duraković</izvorni_sadrzaj>
    <derivirana_varijabla naziv="DomainObject.Predmet.ProtustrankaFormated_1">  BONA-PARK d.o.o. zastupanog po punomoćniku Damir Duraković</derivirana_varijabla>
  </DomainObject.Predmet.ProtustrankaFormated>
  <DomainObject.Predmet.ProtustrankaFormatedOIB>
    <izvorni_sadrzaj>  BONA-PARK d.o.o., OIB 16878350349 zastupanog po punomoćniku Damir Duraković</izvorni_sadrzaj>
    <derivirana_varijabla naziv="DomainObject.Predmet.ProtustrankaFormatedOIB_1">  BONA-PARK d.o.o., OIB 16878350349 zastupanog po punomoćniku Damir Duraković</derivirana_varijabla>
  </DomainObject.Predmet.ProtustrankaFormatedOIB>
  <DomainObject.Predmet.ProtustrankaFormatedWithAdress>
    <izvorni_sadrzaj> BONA-PARK d.o.o., Andrije Kačića Miošića 11, 44000 Sisak zastupanog po punomoćniku Damir Duraković</izvorni_sadrzaj>
    <derivirana_varijabla naziv="DomainObject.Predmet.ProtustrankaFormatedWithAdress_1"> BONA-PARK d.o.o., Andrije Kačića Miošića 11, 44000 Sisak zastupanog po punomoćniku Damir Duraković</derivirana_varijabla>
  </DomainObject.Predmet.ProtustrankaFormatedWithAdress>
  <DomainObject.Predmet.ProtustrankaFormatedWithAdressOIB>
    <izvorni_sadrzaj> BONA-PARK d.o.o., OIB 16878350349, Andrije Kačića Miošića 11, 44000 Sisak zastupanog po punomoćniku Damir Duraković</izvorni_sadrzaj>
    <derivirana_varijabla naziv="DomainObject.Predmet.ProtustrankaFormatedWithAdressOIB_1"> BONA-PARK d.o.o., OIB 16878350349, Andrije Kačića Miošića 11, 44000 Sisak zastupanog po punomoćniku Damir Duraković</derivirana_varijabla>
  </DomainObject.Predmet.ProtustrankaFormatedWithAdressOIB>
  <DomainObject.Predmet.ProtustrankaWithAdress>
    <izvorni_sadrzaj>BONA-PARK d.o.o. Andrije Kačića Miošića 11, 44000 Sisak</izvorni_sadrzaj>
    <derivirana_varijabla naziv="DomainObject.Predmet.ProtustrankaWithAdress_1">BONA-PARK d.o.o. Andrije Kačića Miošića 11, 44000 Sisak</derivirana_varijabla>
  </DomainObject.Predmet.ProtustrankaWithAdress>
  <DomainObject.Predmet.ProtustrankaWithAdressOIB>
    <izvorni_sadrzaj>BONA-PARK d.o.o., OIB 16878350349, Andrije Kačića Miošića 11, 44000 Sisak</izvorni_sadrzaj>
    <derivirana_varijabla naziv="DomainObject.Predmet.ProtustrankaWithAdressOIB_1">BONA-PARK d.o.o., OIB 16878350349, Andrije Kačića Miošića 11, 44000 Sisak</derivirana_varijabla>
  </DomainObject.Predmet.ProtustrankaWithAdressOIB>
  <DomainObject.Predmet.ProtustrankaNazivFormated>
    <izvorni_sadrzaj>BONA-PARK d.o.o.</izvorni_sadrzaj>
    <derivirana_varijabla naziv="DomainObject.Predmet.ProtustrankaNazivFormated_1">BONA-PARK d.o.o.</derivirana_varijabla>
  </DomainObject.Predmet.ProtustrankaNazivFormated>
  <DomainObject.Predmet.ProtustrankaNazivFormatedOIB>
    <izvorni_sadrzaj>BONA-PARK d.o.o., OIB 16878350349</izvorni_sadrzaj>
    <derivirana_varijabla naziv="DomainObject.Predmet.ProtustrankaNazivFormatedOIB_1">BONA-PARK d.o.o., OIB 16878350349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BONA-PARK d.o.o. zastupanog po punomoćniku Damir Duraković</item>
    </izvorni_sadrzaj>
    <derivirana_varijabla naziv="DomainObject.Predmet.ProtuStrankaListFormated_1">
      <item>BONA-PARK d.o.o. zastupanog po punomoćniku Damir Duraković</item>
    </derivirana_varijabla>
  </DomainObject.Predmet.ProtuStrankaListFormated>
  <DomainObject.Predmet.ProtuStrankaListFormatedOIB>
    <izvorni_sadrzaj>
      <item>BONA-PARK d.o.o., OIB 16878350349 zastupanog po punomoćniku Damir Duraković</item>
    </izvorni_sadrzaj>
    <derivirana_varijabla naziv="DomainObject.Predmet.ProtuStrankaListFormatedOIB_1">
      <item>BONA-PARK d.o.o., OIB 16878350349 zastupanog po punomoćniku Damir Duraković</item>
    </derivirana_varijabla>
  </DomainObject.Predmet.ProtuStrankaListFormatedOIB>
  <DomainObject.Predmet.ProtuStrankaListFormatedWithAdress>
    <izvorni_sadrzaj>
      <item>BONA-PARK d.o.o., Andrije Kačića Miošića 11, 44000 Sisak zastupanog po punomoćniku Damir Duraković</item>
    </izvorni_sadrzaj>
    <derivirana_varijabla naziv="DomainObject.Predmet.ProtuStrankaListFormatedWithAdress_1">
      <item>BONA-PARK d.o.o., Andrije Kačića Miošića 11, 44000 Sisak zastupanog po punomoćniku Damir Duraković</item>
    </derivirana_varijabla>
  </DomainObject.Predmet.ProtuStrankaListFormatedWithAdress>
  <DomainObject.Predmet.ProtuStrankaListFormatedWithAdressOIB>
    <izvorni_sadrzaj>
      <item>BONA-PARK d.o.o., OIB 16878350349, Andrije Kačića Miošića 11, 44000 Sisak zastupanog po punomoćniku Damir Duraković</item>
    </izvorni_sadrzaj>
    <derivirana_varijabla naziv="DomainObject.Predmet.ProtuStrankaListFormatedWithAdressOIB_1">
      <item>BONA-PARK d.o.o., OIB 16878350349, Andrije Kačića Miošića 11, 44000 Sisak zastupanog po punomoćniku Damir Duraković</item>
    </derivirana_varijabla>
  </DomainObject.Predmet.ProtuStrankaListFormatedWithAdressOIB>
  <DomainObject.Predmet.ProtuStrankaListNazivFormated>
    <izvorni_sadrzaj>
      <item>BONA-PARK d.o.o.</item>
    </izvorni_sadrzaj>
    <derivirana_varijabla naziv="DomainObject.Predmet.ProtuStrankaListNazivFormated_1">
      <item>BONA-PARK d.o.o.</item>
    </derivirana_varijabla>
  </DomainObject.Predmet.ProtuStrankaListNazivFormated>
  <DomainObject.Predmet.ProtuStrankaListNazivFormatedOIB>
    <izvorni_sadrzaj>
      <item>BONA-PARK d.o.o., OIB 16878350349</item>
    </izvorni_sadrzaj>
    <derivirana_varijabla naziv="DomainObject.Predmet.ProtuStrankaListNazivFormatedOIB_1">
      <item>BONA-PARK d.o.o., OIB 16878350349</item>
    </derivirana_varijabla>
  </DomainObject.Predmet.ProtuStrankaListNazivFormatedOIB>
  <DomainObject.Predmet.OstaliListFormated>
    <izvorni_sadrzaj>
      <item>Damir Duraković punomoćnik sudionika u postupku BONA-PARK d.o.o.</item>
    </izvorni_sadrzaj>
    <derivirana_varijabla naziv="DomainObject.Predmet.OstaliListFormated_1">
      <item>Damir Duraković punomoćnik sudionika u postupku BONA-PARK d.o.o.</item>
    </derivirana_varijabla>
  </DomainObject.Predmet.OstaliListFormated>
  <DomainObject.Predmet.OstaliListFormatedOIB>
    <izvorni_sadrzaj>
      <item>Damir Duraković, OIB 99738652554 punomoćnik sudionika u postupku BONA-PARK d.o.o.</item>
    </izvorni_sadrzaj>
    <derivirana_varijabla naziv="DomainObject.Predmet.OstaliListFormatedOIB_1">
      <item>Damir Duraković, OIB 99738652554 punomoćnik sudionika u postupku BONA-PARK d.o.o.</item>
    </derivirana_varijabla>
  </DomainObject.Predmet.OstaliListFormatedOIB>
  <DomainObject.Predmet.OstaliListFormatedWithAdress>
    <izvorni_sadrzaj>
      <item>Damir Duraković, Vinogradska 60, 44000 Sisak punomoćnik sudionika u postupku BONA-PARK d.o.o.</item>
    </izvorni_sadrzaj>
    <derivirana_varijabla naziv="DomainObject.Predmet.OstaliListFormatedWithAdress_1">
      <item>Damir Duraković, Vinogradska 60, 44000 Sisak punomoćnik sudionika u postupku BONA-PARK d.o.o.</item>
    </derivirana_varijabla>
  </DomainObject.Predmet.OstaliListFormatedWithAdress>
  <DomainObject.Predmet.OstaliListFormatedWithAdressOIB>
    <izvorni_sadrzaj>
      <item>Damir Duraković, OIB 99738652554, Vinogradska 60, 44000 Sisak punomoćnik sudionika u postupku BONA-PARK d.o.o.</item>
    </izvorni_sadrzaj>
    <derivirana_varijabla naziv="DomainObject.Predmet.OstaliListFormatedWithAdressOIB_1">
      <item>Damir Duraković, OIB 99738652554, Vinogradska 60, 44000 Sisak punomoćnik sudionika u postupku BONA-PARK d.o.o.</item>
    </derivirana_varijabla>
  </DomainObject.Predmet.OstaliListFormatedWithAdressOIB>
  <DomainObject.Predmet.OstaliListNazivFormated>
    <izvorni_sadrzaj>
      <item>Damir Duraković</item>
    </izvorni_sadrzaj>
    <derivirana_varijabla naziv="DomainObject.Predmet.OstaliListNazivFormated_1">
      <item>Damir Duraković</item>
    </derivirana_varijabla>
  </DomainObject.Predmet.OstaliListNazivFormated>
  <DomainObject.Predmet.OstaliListNazivFormatedOIB>
    <izvorni_sadrzaj>
      <item>Damir Duraković, OIB 99738652554</item>
    </izvorni_sadrzaj>
    <derivirana_varijabla naziv="DomainObject.Predmet.OstaliListNazivFormatedOIB_1">
      <item>Damir Duraković, OIB 99738652554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BONA-PARK d.o.o.</izvorni_sadrzaj>
    <derivirana_varijabla naziv="DomainObject.Predmet.ProtustrankaIDrugi_1">BONA-PARK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BONA-PARK d.o.o., OIB 16878350349, Andrije Kačića Miošića 11, 44000 Sisak</izvorni_sadrzaj>
    <derivirana_varijabla naziv="DomainObject.Predmet.ProtustrankaIDrugiAdressOIB_1">BONA-PARK d.o.o., OIB 16878350349, Andrije Kačića Miošića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BONA-PARK d.o.o.</item>
      <item>Damir Duraković</item>
    </izvorni_sadrzaj>
    <derivirana_varijabla naziv="DomainObject.Predmet.SudioniciListNaziv_1">
      <item>FINA Regionalni centar Zagreb</item>
      <item>BONA-PARK d.o.o.</item>
      <item>Damir Duraković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BONA-PARK d.o.o., OIB 16878350349, Andrije Kačića Miošića 11,44000 Sisak</item>
      <item>Damir Duraković, OIB 99738652554, Vinogradska 60,44000 Sisak</item>
    </izvorni_sadrzaj>
    <derivirana_varijabla naziv="DomainObject.Predmet.SudioniciListAdressOIB_1">
      <item>FINA Regionalni centar Zagreb, OIB 85821130368, Trg svibanjskih žrtava 1995. 1,10000 Zagreb</item>
      <item>BONA-PARK d.o.o., OIB 16878350349, Andrije Kačića Miošića 11,44000 Sisak</item>
      <item>Damir Duraković, OIB 99738652554, Vinogradska 60,44000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16878350349</item>
      <item>, OIB 99738652554</item>
    </izvorni_sadrzaj>
    <derivirana_varijabla naziv="DomainObject.Predmet.SudioniciListNazivOIB_1">
      <item>, OIB 85821130368</item>
      <item>, OIB 16878350349</item>
      <item>, OIB 99738652554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2041</properties:Characters>
  <properties:Lines>77</properties:Lines>
  <properties:Paragraphs>30</properties:Paragraphs>
  <properties:TotalTime>1</properties:TotalTime>
  <properties:ScaleCrop>false</properties:ScaleCrop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2016-04-04T11:48:00Z</dcterms:created>
  <dc:creator>Marija Lukić</dc:creator>
  <dc:description/>
  <cp:keywords/>
  <cp:lastModifiedBy>Marija Lukić</cp:lastModifiedBy>
  <dcterms:modified xmlns:xsi="http://www.w3.org/2001/XMLSchema-instance" xsi:type="dcterms:W3CDTF">2016-04-04T11:51:00Z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