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fc15" w14:paraId="cbdfc15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47E09">
        <w:t>51</w:t>
      </w:r>
      <w:r w:rsidR="0039021D">
        <w:t>3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910089" w:rsidP="003924EA" w:rsidR="00910089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39021D">
        <w:t>MAGIC</w:t>
      </w:r>
      <w:proofErr w:type="spellEnd"/>
      <w:r w:rsidR="0039021D">
        <w:t xml:space="preserve"> </w:t>
      </w:r>
      <w:proofErr w:type="spellStart"/>
      <w:r w:rsidR="0039021D">
        <w:t>JOB</w:t>
      </w:r>
      <w:proofErr w:type="spellEnd"/>
      <w:r w:rsidR="0039021D">
        <w:t xml:space="preserve"> j.d.o.o. Cerje Samoborsko, Cerje Samoborsko 111, </w:t>
      </w:r>
      <w:proofErr w:type="spellStart"/>
      <w:r w:rsidR="0039021D">
        <w:t>OIB</w:t>
      </w:r>
      <w:proofErr w:type="spellEnd"/>
      <w:r w:rsidR="0039021D">
        <w:t xml:space="preserve">: 22922383942, </w:t>
      </w:r>
      <w:proofErr w:type="spellStart"/>
      <w:r w:rsidR="0039021D">
        <w:t>MBS</w:t>
      </w:r>
      <w:proofErr w:type="spellEnd"/>
      <w:r w:rsidR="0039021D">
        <w:t xml:space="preserve">: 081041834, </w:t>
      </w:r>
      <w:r w:rsidR="00C47E09">
        <w:t>dana 27</w:t>
      </w:r>
      <w:r w:rsidR="00910089">
        <w:t>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39021D">
        <w:t>MAGIC</w:t>
      </w:r>
      <w:proofErr w:type="spellEnd"/>
      <w:r w:rsidR="0039021D">
        <w:t xml:space="preserve"> </w:t>
      </w:r>
      <w:proofErr w:type="spellStart"/>
      <w:r w:rsidR="0039021D">
        <w:t>JOB</w:t>
      </w:r>
      <w:proofErr w:type="spellEnd"/>
      <w:r w:rsidR="0039021D">
        <w:t xml:space="preserve"> j.d.o.o. Cerje Samoborsko, Cerje Samoborsko 111, </w:t>
      </w:r>
      <w:proofErr w:type="spellStart"/>
      <w:r w:rsidR="0039021D">
        <w:t>OIB</w:t>
      </w:r>
      <w:proofErr w:type="spellEnd"/>
      <w:r w:rsidR="0039021D">
        <w:t xml:space="preserve">: 22922383942, </w:t>
      </w:r>
      <w:proofErr w:type="spellStart"/>
      <w:r w:rsidR="0039021D">
        <w:t>MBS</w:t>
      </w:r>
      <w:proofErr w:type="spellEnd"/>
      <w:r w:rsidR="0039021D">
        <w:t>: 081041834.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6447F">
        <w:t xml:space="preserve">David Jakovljević, </w:t>
      </w:r>
      <w:proofErr w:type="spellStart"/>
      <w:r w:rsidR="0006447F">
        <w:t>OIB</w:t>
      </w:r>
      <w:proofErr w:type="spellEnd"/>
      <w:r w:rsidR="0006447F">
        <w:t xml:space="preserve">: 63014812654, Sesvete, </w:t>
      </w:r>
      <w:proofErr w:type="spellStart"/>
      <w:r w:rsidR="0006447F">
        <w:t>Kašinska</w:t>
      </w:r>
      <w:proofErr w:type="spellEnd"/>
      <w:r w:rsidR="0006447F">
        <w:t xml:space="preserve"> 7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39021D">
        <w:t>MAGIC</w:t>
      </w:r>
      <w:proofErr w:type="spellEnd"/>
      <w:r w:rsidR="0039021D">
        <w:t xml:space="preserve"> </w:t>
      </w:r>
      <w:proofErr w:type="spellStart"/>
      <w:r w:rsidR="0039021D">
        <w:t>JOB</w:t>
      </w:r>
      <w:proofErr w:type="spellEnd"/>
      <w:r w:rsidR="0039021D">
        <w:t xml:space="preserve"> j.d.o.o. Cerje Samoborsko, Cerje Samoborsko 111, </w:t>
      </w:r>
      <w:proofErr w:type="spellStart"/>
      <w:r w:rsidR="0039021D">
        <w:t>OIB</w:t>
      </w:r>
      <w:proofErr w:type="spellEnd"/>
      <w:r w:rsidR="0039021D">
        <w:t xml:space="preserve">: 22922383942, </w:t>
      </w:r>
      <w:proofErr w:type="spellStart"/>
      <w:r w:rsidR="0039021D">
        <w:t>MBS</w:t>
      </w:r>
      <w:proofErr w:type="spellEnd"/>
      <w:r w:rsidR="0039021D">
        <w:t>: 081041834.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B5A25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10089" w:rsidP="007A31D3" w:rsidR="0091008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39021D">
        <w:rPr>
          <w:bCs/>
        </w:rPr>
        <w:t>2</w:t>
      </w:r>
      <w:r w:rsidR="00C47E09">
        <w:rPr>
          <w:bCs/>
        </w:rPr>
        <w:t>8. prosinca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C47E09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C47E09">
        <w:rPr>
          <w:bCs/>
        </w:rPr>
        <w:t>7-6</w:t>
      </w:r>
      <w:r w:rsidR="0039021D">
        <w:rPr>
          <w:bCs/>
        </w:rPr>
        <w:t>236</w:t>
      </w:r>
      <w:r w:rsidR="00C47E09">
        <w:rPr>
          <w:bCs/>
        </w:rPr>
        <w:t xml:space="preserve"> od </w:t>
      </w:r>
      <w:r w:rsidR="0039021D">
        <w:rPr>
          <w:bCs/>
        </w:rPr>
        <w:t>27</w:t>
      </w:r>
      <w:r w:rsidR="00C47E09">
        <w:rPr>
          <w:bCs/>
        </w:rPr>
        <w:t>. prosinca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39021D">
        <w:t>MAGIC</w:t>
      </w:r>
      <w:proofErr w:type="spellEnd"/>
      <w:r w:rsidR="0039021D">
        <w:t xml:space="preserve"> </w:t>
      </w:r>
      <w:proofErr w:type="spellStart"/>
      <w:r w:rsidR="0039021D">
        <w:t>JOB</w:t>
      </w:r>
      <w:proofErr w:type="spellEnd"/>
      <w:r w:rsidR="0039021D">
        <w:t xml:space="preserve"> j.d.o.o. Cerje Samoborsko, Cerje Samoborsko 111, </w:t>
      </w:r>
      <w:proofErr w:type="spellStart"/>
      <w:r w:rsidR="0039021D">
        <w:t>OIB</w:t>
      </w:r>
      <w:proofErr w:type="spellEnd"/>
      <w:r w:rsidR="0039021D">
        <w:t xml:space="preserve">: 22922383942, </w:t>
      </w:r>
      <w:proofErr w:type="spellStart"/>
      <w:r w:rsidR="0039021D">
        <w:t>MBS</w:t>
      </w:r>
      <w:proofErr w:type="spellEnd"/>
      <w:r w:rsidR="0039021D">
        <w:t>: 081041834.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C47E09">
        <w:t>5</w:t>
      </w:r>
      <w:r w:rsidR="0039021D">
        <w:t>13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C47E09">
        <w:t>6. srpnja</w:t>
      </w:r>
      <w:r>
        <w:t xml:space="preserve"> 2018., objavio oglas na mrežnoj stranici e-oglasna ploča sudova pod poslovnim brojem St-</w:t>
      </w:r>
      <w:r w:rsidR="00C47E09">
        <w:t>5</w:t>
      </w:r>
      <w:r w:rsidR="0039021D">
        <w:t>13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C47E09">
        <w:t>27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021D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220F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0089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47E09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7220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7220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20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20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7220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7220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20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20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St-513/2018</izvorni_sadrzaj>
    <derivirana_varijabla naziv="DomainObject.Predmet.OznakaBroj_1">St-513/2018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 čl. 11 Zakona o sudovima</izvorni_sadrzaj>
    <derivirana_varijabla naziv="DomainObject.Predmet.PrimjedbaSuca_1">ustup po  čl. 11 Zakona o sudovima</derivirana_varijabla>
  </DomainObject.Predmet.PrimjedbaSuca>
  <DomainObject.Predmet.ProtustrankaFormated>
    <izvorni_sadrzaj>  MAGIC JOB j.d.o.o.</izvorni_sadrzaj>
    <derivirana_varijabla naziv="DomainObject.Predmet.ProtustrankaFormated_1">  MAGIC JOB j.d.o.o.</derivirana_varijabla>
  </DomainObject.Predmet.ProtustrankaFormated>
  <DomainObject.Predmet.ProtustrankaFormatedOIB>
    <izvorni_sadrzaj>  MAGIC JOB j.d.o.o., OIB 22922383942</izvorni_sadrzaj>
    <derivirana_varijabla naziv="DomainObject.Predmet.ProtustrankaFormatedOIB_1">  MAGIC JOB j.d.o.o., OIB 22922383942</derivirana_varijabla>
  </DomainObject.Predmet.ProtustrankaFormatedOIB>
  <DomainObject.Predmet.ProtustrankaFormatedWithAdress>
    <izvorni_sadrzaj> MAGIC JOB j.d.o.o., Cerje Samoborsko 111, 10430 Cerje Samoborsko</izvorni_sadrzaj>
    <derivirana_varijabla naziv="DomainObject.Predmet.ProtustrankaFormatedWithAdress_1"> MAGIC JOB j.d.o.o., Cerje Samoborsko 111, 10430 Cerje Samoborsko</derivirana_varijabla>
  </DomainObject.Predmet.ProtustrankaFormatedWithAdress>
  <DomainObject.Predmet.ProtustrankaFormatedWithAdressOIB>
    <izvorni_sadrzaj> MAGIC JOB j.d.o.o., OIB 22922383942, Cerje Samoborsko 111, 10430 Cerje Samoborsko</izvorni_sadrzaj>
    <derivirana_varijabla naziv="DomainObject.Predmet.ProtustrankaFormatedWithAdressOIB_1"> MAGIC JOB j.d.o.o., OIB 22922383942, Cerje Samoborsko 111, 10430 Cerje Samoborsko</derivirana_varijabla>
  </DomainObject.Predmet.ProtustrankaFormatedWithAdressOIB>
  <DomainObject.Predmet.ProtustrankaWithAdress>
    <izvorni_sadrzaj>MAGIC JOB j.d.o.o. Cerje Samoborsko 111, 10430 Cerje Samoborsko</izvorni_sadrzaj>
    <derivirana_varijabla naziv="DomainObject.Predmet.ProtustrankaWithAdress_1">MAGIC JOB j.d.o.o. Cerje Samoborsko 111, 10430 Cerje Samoborsko</derivirana_varijabla>
  </DomainObject.Predmet.ProtustrankaWithAdress>
  <DomainObject.Predmet.ProtustrankaWithAdressOIB>
    <izvorni_sadrzaj>MAGIC JOB j.d.o.o., OIB 22922383942, Cerje Samoborsko 111, 10430 Cerje Samoborsko</izvorni_sadrzaj>
    <derivirana_varijabla naziv="DomainObject.Predmet.ProtustrankaWithAdressOIB_1">MAGIC JOB j.d.o.o., OIB 22922383942, Cerje Samoborsko 111, 10430 Cerje Samoborsko</derivirana_varijabla>
  </DomainObject.Predmet.ProtustrankaWithAdressOIB>
  <DomainObject.Predmet.ProtustrankaNazivFormated>
    <izvorni_sadrzaj>MAGIC JOB j.d.o.o.</izvorni_sadrzaj>
    <derivirana_varijabla naziv="DomainObject.Predmet.ProtustrankaNazivFormated_1">MAGIC JOB j.d.o.o.</derivirana_varijabla>
  </DomainObject.Predmet.ProtustrankaNazivFormated>
  <DomainObject.Predmet.ProtustrankaNazivFormatedOIB>
    <izvorni_sadrzaj>MAGIC JOB j.d.o.o., OIB 22922383942</izvorni_sadrzaj>
    <derivirana_varijabla naziv="DomainObject.Predmet.ProtustrankaNazivFormatedOIB_1">MAGIC JOB j.d.o.o., OIB 22922383942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MAGIC JOB j.d.o.o.</item>
    </izvorni_sadrzaj>
    <derivirana_varijabla naziv="DomainObject.Predmet.ProtuStrankaListFormated_1">
      <item>MAGIC JOB j.d.o.o.</item>
    </derivirana_varijabla>
  </DomainObject.Predmet.ProtuStrankaListFormated>
  <DomainObject.Predmet.ProtuStrankaListFormatedOIB>
    <izvorni_sadrzaj>
      <item>MAGIC JOB j.d.o.o., OIB 22922383942</item>
    </izvorni_sadrzaj>
    <derivirana_varijabla naziv="DomainObject.Predmet.ProtuStrankaListFormatedOIB_1">
      <item>MAGIC JOB j.d.o.o., OIB 22922383942</item>
    </derivirana_varijabla>
  </DomainObject.Predmet.ProtuStrankaListFormatedOIB>
  <DomainObject.Predmet.ProtuStrankaListFormatedWithAdress>
    <izvorni_sadrzaj>
      <item>MAGIC JOB j.d.o.o., Cerje Samoborsko 111, 10430 Cerje Samoborsko</item>
    </izvorni_sadrzaj>
    <derivirana_varijabla naziv="DomainObject.Predmet.ProtuStrankaListFormatedWithAdress_1">
      <item>MAGIC JOB j.d.o.o., Cerje Samoborsko 111, 10430 Cerje Samoborsko</item>
    </derivirana_varijabla>
  </DomainObject.Predmet.ProtuStrankaListFormatedWithAdress>
  <DomainObject.Predmet.ProtuStrankaListFormatedWithAdressOIB>
    <izvorni_sadrzaj>
      <item>MAGIC JOB j.d.o.o., OIB 22922383942, Cerje Samoborsko 111, 10430 Cerje Samoborsko</item>
    </izvorni_sadrzaj>
    <derivirana_varijabla naziv="DomainObject.Predmet.ProtuStrankaListFormatedWithAdressOIB_1">
      <item>MAGIC JOB j.d.o.o., OIB 22922383942, Cerje Samoborsko 111, 10430 Cerje Samoborsko</item>
    </derivirana_varijabla>
  </DomainObject.Predmet.ProtuStrankaListFormatedWithAdressOIB>
  <DomainObject.Predmet.ProtuStrankaListNazivFormated>
    <izvorni_sadrzaj>
      <item>MAGIC JOB j.d.o.o.</item>
    </izvorni_sadrzaj>
    <derivirana_varijabla naziv="DomainObject.Predmet.ProtuStrankaListNazivFormated_1">
      <item>MAGIC JOB j.d.o.o.</item>
    </derivirana_varijabla>
  </DomainObject.Predmet.ProtuStrankaListNazivFormated>
  <DomainObject.Predmet.ProtuStrankaListNazivFormatedOIB>
    <izvorni_sadrzaj>
      <item>MAGIC JOB j.d.o.o., OIB 22922383942</item>
    </izvorni_sadrzaj>
    <derivirana_varijabla naziv="DomainObject.Predmet.ProtuStrankaListNazivFormatedOIB_1">
      <item>MAGIC JOB j.d.o.o., OIB 22922383942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MAGIC JOB j.d.o.o.</izvorni_sadrzaj>
    <derivirana_varijabla naziv="DomainObject.Predmet.ProtustrankaIDrugi_1">MAGIC JOB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MAGIC JOB j.d.o.o., OIB 22922383942, Cerje Samoborsko 111, 10430 Cerje Samoborsko</izvorni_sadrzaj>
    <derivirana_varijabla naziv="DomainObject.Predmet.ProtustrankaIDrugiAdressOIB_1">MAGIC JOB j.d.o.o., OIB 22922383942, Cerje Samoborsko 111, 10430 Cerje Samoborsko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JOB j.d.o.o.</item>
      <item>FINA Regionalni centar Zagreb</item>
    </izvorni_sadrzaj>
    <derivirana_varijabla naziv="DomainObject.Predmet.SudioniciListNaziv_1">
      <item>MAGIC JOB j.d.o.o.</item>
      <item>FINA Regionalni centar Zagreb</item>
    </derivirana_varijabla>
  </DomainObject.Predmet.SudioniciListNaziv>
  <DomainObject.Predmet.SudioniciListAdressOIB>
    <izvorni_sadrzaj>
      <item>MAGIC JOB j.d.o.o., OIB 22922383942, Cerje Samoborsko 111,10430 Cerje Samoborsko</item>
      <item>FINA Regionalni centar Zagreb, OIB 85821130368, Trg svibanjskih žrtava 1995. 1,10000 Zagreb</item>
    </izvorni_sadrzaj>
    <derivirana_varijabla naziv="DomainObject.Predmet.SudioniciListAdressOIB_1">
      <item>MAGIC JOB j.d.o.o., OIB 22922383942, Cerje Samoborsko 111,10430 Cerje Samoborsko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22922383942</item>
      <item>, OIB 85821130368</item>
    </izvorni_sadrzaj>
    <derivirana_varijabla naziv="DomainObject.Predmet.SudioniciListNazivOIB_1">
      <item>, OIB 22922383942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83891-D917-4662-9829-F9FA4431E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3164</properties:Characters>
  <properties:Lines>88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2018-09-27T09:39:00Z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2018-09-27T09:40:00Z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(St-513-18 - otvara-zaključuje skr. st. post. - David Jakovljević.docx)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