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bottomFromText="200" w:rightFromText="180" w:leftFromText="180"/>
        <w:tblOverlap w:val="never"/>
        <w:tblW w:type="auto" w:w="0"/>
        <w:tblLook w:val="04A0" w:noVBand="1" w:noHBand="0" w:lastColumn="0" w:firstColumn="1" w:lastRow="0" w:firstRow="1"/>
      </w:tblPr>
      <w:tblGrid>
        <w:gridCol w:w="2985"/>
      </w:tblGrid>
      <w:tr w:rsidTr="003673FA" w:rsidR="003673FA">
        <w:tc>
          <w:tcPr>
            <w:tcW w:type="dxa" w:w="2985"/>
            <w:hideMark/>
          </w:tcPr>
          <w:p w:rsidRDefault="003673FA" w:rsidR="003673FA">
            <w:pPr>
              <w:spacing w:lineRule="auto" w:line="276" w:after="0"/>
              <w:jc w:val="center"/>
              <w:rPr>
                <w:lang w:val="en-US"/>
              </w:rPr>
            </w:pPr>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3"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3673FA" w:rsidR="003673FA">
            <w:pPr>
              <w:spacing w:lineRule="auto" w:line="276" w:after="0"/>
              <w:jc w:val="center"/>
              <w:rPr>
                <w:lang w:val="en-US"/>
              </w:rPr>
            </w:pPr>
            <w:proofErr w:type="spellStart"/>
            <w:r>
              <w:rPr>
                <w:lang w:val="en-US"/>
              </w:rPr>
              <w:t>Republika</w:t>
            </w:r>
            <w:proofErr w:type="spellEnd"/>
            <w:r>
              <w:rPr>
                <w:lang w:val="en-US"/>
              </w:rPr>
              <w:t xml:space="preserve"> </w:t>
            </w:r>
            <w:proofErr w:type="spellStart"/>
            <w:r>
              <w:rPr>
                <w:lang w:val="en-US"/>
              </w:rPr>
              <w:t>Hrvatska</w:t>
            </w:r>
            <w:proofErr w:type="spellEnd"/>
          </w:p>
          <w:p w:rsidRDefault="003673FA" w:rsidR="003673FA">
            <w:pPr>
              <w:spacing w:lineRule="auto" w:line="276" w:after="0"/>
              <w:jc w:val="center"/>
              <w:rPr>
                <w:lang w:val="en-US"/>
              </w:rPr>
            </w:pPr>
            <w:proofErr w:type="spellStart"/>
            <w:r>
              <w:rPr>
                <w:lang w:val="en-US"/>
              </w:rPr>
              <w:t>Trgovački</w:t>
            </w:r>
            <w:proofErr w:type="spellEnd"/>
            <w:r>
              <w:rPr>
                <w:lang w:val="en-US"/>
              </w:rPr>
              <w:t xml:space="preserve"> </w:t>
            </w:r>
            <w:proofErr w:type="spellStart"/>
            <w:r>
              <w:rPr>
                <w:lang w:val="en-US"/>
              </w:rPr>
              <w:t>sud</w:t>
            </w:r>
            <w:proofErr w:type="spellEnd"/>
            <w:r>
              <w:rPr>
                <w:lang w:val="en-US"/>
              </w:rPr>
              <w:t xml:space="preserve"> u </w:t>
            </w:r>
            <w:proofErr w:type="spellStart"/>
            <w:r>
              <w:rPr>
                <w:lang w:val="en-US"/>
              </w:rPr>
              <w:t>Varaždinu</w:t>
            </w:r>
            <w:proofErr w:type="spellEnd"/>
          </w:p>
          <w:p w:rsidRDefault="003673FA" w:rsidR="003673FA">
            <w:pPr>
              <w:spacing w:lineRule="auto" w:line="276" w:after="0"/>
              <w:jc w:val="center"/>
              <w:rPr>
                <w:lang w:val="en-US"/>
              </w:rPr>
            </w:pPr>
            <w:proofErr w:type="spellStart"/>
            <w:r>
              <w:rPr>
                <w:lang w:val="en-US"/>
              </w:rPr>
              <w:t>Varaždin</w:t>
            </w:r>
            <w:proofErr w:type="spellEnd"/>
            <w:r>
              <w:rPr>
                <w:lang w:val="en-US"/>
              </w:rPr>
              <w:t xml:space="preserve">, </w:t>
            </w:r>
            <w:proofErr w:type="spellStart"/>
            <w:r>
              <w:rPr>
                <w:lang w:val="en-US"/>
              </w:rPr>
              <w:t>Braće</w:t>
            </w:r>
            <w:proofErr w:type="spellEnd"/>
            <w:r>
              <w:rPr>
                <w:lang w:val="en-US"/>
              </w:rPr>
              <w:t xml:space="preserve"> </w:t>
            </w:r>
            <w:proofErr w:type="spellStart"/>
            <w:r>
              <w:rPr>
                <w:lang w:val="en-US"/>
              </w:rPr>
              <w:t>Radić</w:t>
            </w:r>
            <w:proofErr w:type="spellEnd"/>
            <w:r>
              <w:rPr>
                <w:lang w:val="en-US"/>
              </w:rPr>
              <w:t xml:space="preserve"> 2</w:t>
            </w:r>
          </w:p>
        </w:tc>
      </w:tr>
    </w:tbl>
    <w:p w14:textId="a1de8e8" w14:paraId="a1de8e8" w:rsidRDefault="003673FA" w:rsidP="003673FA" w:rsidR="003673FA">
      <w:pPr>
        <w:spacing w:after="0"/>
        <w:jc w:val="right"/>
        <w15:collapsed w:val="false"/>
        <w:rPr>
          <w:sz w:val="12"/>
        </w:rPr>
      </w:pPr>
      <w:r>
        <w:rPr>
          <w:sz w:val="12"/>
        </w:rPr>
        <w:br w:clear="all" w:type="textWrapping"/>
      </w:r>
    </w:p>
    <w:tbl>
      <w:tblPr>
        <w:tblW w:type="auto" w:w="0"/>
        <w:jc w:val="right"/>
        <w:tblCellMar>
          <w:left w:type="dxa" w:w="0"/>
          <w:right w:type="dxa" w:w="0"/>
        </w:tblCellMar>
        <w:tblLook w:val="01E0" w:noVBand="0" w:noHBand="0" w:lastColumn="1" w:firstColumn="1" w:lastRow="1" w:firstRow="1"/>
      </w:tblPr>
      <w:tblGrid>
        <w:gridCol w:w="4320"/>
      </w:tblGrid>
      <w:tr w:rsidTr="003673FA" w:rsidR="003673FA">
        <w:trPr>
          <w:trHeight w:val="206"/>
          <w:jc w:val="right"/>
        </w:trPr>
        <w:tc>
          <w:tcPr>
            <w:tcW w:type="dxa" w:w="4320"/>
            <w:hideMark/>
          </w:tcPr>
          <w:p w:rsidRDefault="003673FA" w:rsidR="003673FA">
            <w:pPr>
              <w:pStyle w:val="VSVerzija"/>
              <w:spacing w:lineRule="auto" w:line="276"/>
              <w:jc w:val="center"/>
              <w:rPr>
                <w:lang w:eastAsia="en-US" w:val="en-US"/>
              </w:rPr>
            </w:pPr>
            <w:r>
              <w:rPr>
                <w:lang w:eastAsia="en-US" w:val="en-US"/>
              </w:rPr>
              <w:t xml:space="preserve">  </w:t>
            </w:r>
            <w:r w:rsidR="003711E8">
              <w:rPr>
                <w:lang w:eastAsia="en-US" w:val="en-US"/>
              </w:rPr>
              <w:t xml:space="preserve">           </w:t>
            </w:r>
            <w:r>
              <w:rPr>
                <w:lang w:eastAsia="en-US" w:val="en-US"/>
              </w:rPr>
              <w:t xml:space="preserve">   </w:t>
            </w:r>
            <w:proofErr w:type="spellStart"/>
            <w:r>
              <w:rPr>
                <w:lang w:eastAsia="en-US" w:val="en-US"/>
              </w:rPr>
              <w:t>Poslovni</w:t>
            </w:r>
            <w:proofErr w:type="spellEnd"/>
            <w:r>
              <w:rPr>
                <w:lang w:eastAsia="en-US" w:val="en-US"/>
              </w:rPr>
              <w:t xml:space="preserve"> </w:t>
            </w:r>
            <w:proofErr w:type="spellStart"/>
            <w:r>
              <w:rPr>
                <w:lang w:eastAsia="en-US" w:val="en-US"/>
              </w:rPr>
              <w:t>broj</w:t>
            </w:r>
            <w:proofErr w:type="spellEnd"/>
            <w:r>
              <w:rPr>
                <w:lang w:eastAsia="en-US" w:val="en-US"/>
              </w:rPr>
              <w:t>: 6 St-71/2014-242</w:t>
            </w:r>
          </w:p>
        </w:tc>
      </w:tr>
    </w:tbl>
    <w:p w:rsidRDefault="003673FA" w:rsidP="003673FA" w:rsidR="003673FA">
      <w:pPr>
        <w:pStyle w:val="SudSjedite"/>
      </w:pPr>
      <w:r>
        <w:tab/>
      </w:r>
    </w:p>
    <w:p w:rsidRDefault="003673FA" w:rsidP="003673FA" w:rsidR="003673FA">
      <w:pPr>
        <w:spacing w:after="0"/>
        <w:jc w:val="center"/>
      </w:pPr>
    </w:p>
    <w:p w:rsidRDefault="003673FA" w:rsidP="00C702C5" w:rsidR="003673FA">
      <w:pPr>
        <w:jc w:val="center"/>
        <w:rPr>
          <w:rFonts w:cs="Times New Roman"/>
          <w:b/>
        </w:rPr>
      </w:pPr>
      <w:r>
        <w:rPr>
          <w:rFonts w:cs="Times New Roman"/>
        </w:rPr>
        <w:t>Z A K L J U Č A K</w:t>
      </w:r>
    </w:p>
    <w:p w:rsidRDefault="003673FA" w:rsidP="003673FA" w:rsidR="003673FA" w:rsidRPr="00704312">
      <w:pPr>
        <w:pStyle w:val="Tijeloteksta2"/>
        <w:spacing w:lineRule="auto" w:line="240"/>
        <w:jc w:val="both"/>
        <w:rPr>
          <w:rFonts w:cs="Times New Roman"/>
        </w:rPr>
      </w:pPr>
      <w:r>
        <w:rPr>
          <w:rFonts w:cs="Times New Roman"/>
        </w:rPr>
        <w:t xml:space="preserve">           </w:t>
      </w:r>
      <w:r>
        <w:rPr>
          <w:rFonts w:cs="Times New Roman"/>
        </w:rPr>
        <w:tab/>
        <w:t xml:space="preserve">Trgovački sud u Varaždinu, po sucu Hugu </w:t>
      </w:r>
      <w:proofErr w:type="spellStart"/>
      <w:r>
        <w:rPr>
          <w:rFonts w:cs="Times New Roman"/>
        </w:rPr>
        <w:t>Wedemeyeru</w:t>
      </w:r>
      <w:proofErr w:type="spellEnd"/>
      <w:r>
        <w:rPr>
          <w:rFonts w:cs="Times New Roman"/>
        </w:rPr>
        <w:t xml:space="preserve">, u stečajnom postupku koji se vodi nad stečajnim dužnikom </w:t>
      </w:r>
      <w:r>
        <w:rPr>
          <w:rFonts w:cs="Times New Roman"/>
          <w:bCs/>
        </w:rPr>
        <w:t>INDUSTRIJA MESA IVANEC d.o.o., u stečaju, OIB: 84489481271, sa sjedištem u Ivancu, Varaždinska 35</w:t>
      </w:r>
      <w:r>
        <w:rPr>
          <w:rFonts w:cs="Times New Roman"/>
        </w:rPr>
        <w:t xml:space="preserve">, kojeg zastupa stečajni upravitelj Tomislav </w:t>
      </w:r>
      <w:proofErr w:type="spellStart"/>
      <w:r>
        <w:rPr>
          <w:rFonts w:cs="Times New Roman"/>
        </w:rPr>
        <w:t>Đuričin</w:t>
      </w:r>
      <w:proofErr w:type="spellEnd"/>
      <w:r>
        <w:rPr>
          <w:rFonts w:cs="Times New Roman"/>
        </w:rPr>
        <w:t>, iz Varaždina, Dravsk</w:t>
      </w:r>
      <w:r w:rsidR="00704312">
        <w:rPr>
          <w:rFonts w:cs="Times New Roman"/>
        </w:rPr>
        <w:t xml:space="preserve">a poljana br. 1, izvan ročišta </w:t>
      </w:r>
      <w:r>
        <w:rPr>
          <w:rFonts w:cs="Times New Roman"/>
        </w:rPr>
        <w:t>6. studenog</w:t>
      </w:r>
      <w:r w:rsidR="00704312">
        <w:rPr>
          <w:rFonts w:cs="Times New Roman"/>
        </w:rPr>
        <w:t>a</w:t>
      </w:r>
      <w:r>
        <w:rPr>
          <w:rFonts w:cs="Times New Roman"/>
        </w:rPr>
        <w:t xml:space="preserve"> 2018. </w:t>
      </w:r>
    </w:p>
    <w:p w:rsidRDefault="003673FA" w:rsidP="003673FA" w:rsidR="003673FA">
      <w:pPr>
        <w:pStyle w:val="Naslov6"/>
        <w:jc w:val="center"/>
        <w:rPr>
          <w:rFonts w:cs="Times New Roman" w:hAnsi="Times New Roman" w:ascii="Times New Roman"/>
          <w:b/>
          <w:i w:val="false"/>
          <w:sz w:val="24"/>
        </w:rPr>
      </w:pPr>
    </w:p>
    <w:p w:rsidRDefault="003673FA" w:rsidP="003673FA" w:rsidR="003673FA">
      <w:pPr>
        <w:pStyle w:val="Naslov6"/>
        <w:jc w:val="center"/>
        <w:rPr>
          <w:rFonts w:cs="Times New Roman" w:hAnsi="Times New Roman" w:ascii="Times New Roman"/>
          <w:b/>
          <w:i w:val="false"/>
          <w:sz w:val="24"/>
        </w:rPr>
      </w:pPr>
      <w:r>
        <w:rPr>
          <w:rFonts w:cs="Times New Roman" w:hAnsi="Times New Roman" w:ascii="Times New Roman"/>
          <w:i w:val="false"/>
          <w:sz w:val="24"/>
        </w:rPr>
        <w:t xml:space="preserve">z  a  k  lj  u  č  i  o   </w:t>
      </w:r>
      <w:r>
        <w:rPr>
          <w:rFonts w:cs="Times New Roman" w:hAnsi="Times New Roman" w:ascii="Times New Roman"/>
          <w:i w:val="false"/>
          <w:sz w:val="24"/>
        </w:rPr>
        <w:tab/>
        <w:t xml:space="preserve"> j   e</w:t>
      </w:r>
    </w:p>
    <w:p w:rsidRDefault="00C702C5" w:rsidP="00C702C5" w:rsidR="00C702C5">
      <w:pPr>
        <w:pStyle w:val="Tijeloteksta2"/>
        <w:spacing w:lineRule="auto" w:line="240" w:after="0"/>
        <w:jc w:val="both"/>
        <w:rPr>
          <w:rFonts w:cs="Times New Roman"/>
        </w:rPr>
      </w:pPr>
    </w:p>
    <w:p w:rsidRDefault="003673FA" w:rsidP="00C702C5" w:rsidR="003673FA">
      <w:pPr>
        <w:pStyle w:val="Tijeloteksta2"/>
        <w:spacing w:lineRule="auto" w:line="240" w:after="0"/>
        <w:jc w:val="both"/>
        <w:rPr>
          <w:rFonts w:cs="Times New Roman"/>
        </w:rPr>
      </w:pPr>
      <w:r>
        <w:rPr>
          <w:rFonts w:cs="Times New Roman"/>
        </w:rPr>
        <w:t xml:space="preserve">Nalaže se Financijskog agenciji da ukupni iznos </w:t>
      </w:r>
      <w:proofErr w:type="spellStart"/>
      <w:r>
        <w:rPr>
          <w:rFonts w:cs="Times New Roman"/>
        </w:rPr>
        <w:t>kupovnine</w:t>
      </w:r>
      <w:proofErr w:type="spellEnd"/>
      <w:r>
        <w:rPr>
          <w:rFonts w:cs="Times New Roman"/>
        </w:rPr>
        <w:t xml:space="preserve"> od 34.925,00 kuna, ostvarene prodajom nekretnine stečajnog dužnika Industrija mesa Ivanec d.o.o. u stečaju, OIB: 84489481271, sa sjedištem u Ivancu, Varaždinska 35</w:t>
      </w:r>
      <w:r w:rsidR="00C702C5">
        <w:rPr>
          <w:rFonts w:cs="Times New Roman"/>
        </w:rPr>
        <w:t>, i to</w:t>
      </w:r>
      <w:r>
        <w:rPr>
          <w:rFonts w:cs="Times New Roman"/>
        </w:rPr>
        <w:t>:</w:t>
      </w:r>
    </w:p>
    <w:p w:rsidRDefault="003673FA" w:rsidP="003673FA" w:rsidR="003673FA">
      <w:pPr>
        <w:pStyle w:val="Tijeloteksta2"/>
        <w:spacing w:lineRule="auto" w:line="240" w:after="0"/>
        <w:ind w:left="357"/>
        <w:jc w:val="both"/>
        <w:rPr>
          <w:rFonts w:cs="Times New Roman"/>
        </w:rPr>
      </w:pPr>
    </w:p>
    <w:p w:rsidRDefault="00C702C5" w:rsidP="00C702C5" w:rsidR="00C702C5">
      <w:pPr>
        <w:spacing w:lineRule="auto" w:line="254" w:after="0"/>
        <w:jc w:val="both"/>
      </w:pPr>
      <w:r>
        <w:t>-</w:t>
      </w:r>
      <w:r w:rsidR="003673FA">
        <w:t xml:space="preserve">nekretnina stečajnog dužnika upisana kod Općinskog suda u Koprivnici, Zemljišnoknjižni odjel Koprivnica,  k.o. </w:t>
      </w:r>
      <w:proofErr w:type="spellStart"/>
      <w:r w:rsidR="003673FA">
        <w:t>Virje</w:t>
      </w:r>
      <w:proofErr w:type="spellEnd"/>
      <w:r w:rsidR="003673FA">
        <w:t xml:space="preserve">, </w:t>
      </w:r>
      <w:proofErr w:type="spellStart"/>
      <w:r w:rsidR="003673FA">
        <w:t>zk.ul</w:t>
      </w:r>
      <w:proofErr w:type="spellEnd"/>
      <w:r w:rsidR="003673FA">
        <w:t xml:space="preserve">. br. 697, k.č.br. 3834/3, oranica u </w:t>
      </w:r>
      <w:proofErr w:type="spellStart"/>
      <w:r w:rsidR="003673FA">
        <w:t>Mačkovcima</w:t>
      </w:r>
      <w:proofErr w:type="spellEnd"/>
      <w:r w:rsidR="003673FA">
        <w:t xml:space="preserve"> sa 1338 </w:t>
      </w:r>
      <w:proofErr w:type="spellStart"/>
      <w:r w:rsidR="003673FA">
        <w:t>čhv</w:t>
      </w:r>
      <w:proofErr w:type="spellEnd"/>
      <w:r w:rsidR="003673FA">
        <w:t xml:space="preserve">, k.č.br. 6810/1 vinograd u Gori sa 179 </w:t>
      </w:r>
      <w:proofErr w:type="spellStart"/>
      <w:r w:rsidR="003673FA">
        <w:t>čhv</w:t>
      </w:r>
      <w:proofErr w:type="spellEnd"/>
      <w:r w:rsidR="003673FA">
        <w:t xml:space="preserve">, k.č.br. 6811/1 vinograd u Gori sa 49 </w:t>
      </w:r>
      <w:proofErr w:type="spellStart"/>
      <w:r w:rsidR="003673FA">
        <w:t>čhv</w:t>
      </w:r>
      <w:proofErr w:type="spellEnd"/>
      <w:r w:rsidR="003673FA">
        <w:t xml:space="preserve">, k.č.br. 6812/1 vinograd u Gori sa 79 </w:t>
      </w:r>
      <w:proofErr w:type="spellStart"/>
      <w:r w:rsidR="003673FA">
        <w:t>čhv</w:t>
      </w:r>
      <w:proofErr w:type="spellEnd"/>
      <w:r w:rsidR="003673FA">
        <w:t xml:space="preserve">, k.č.br. 6813/1 oranica kod vinograda u Gori sa 120 </w:t>
      </w:r>
      <w:proofErr w:type="spellStart"/>
      <w:r w:rsidR="003673FA">
        <w:t>čhv</w:t>
      </w:r>
      <w:proofErr w:type="spellEnd"/>
      <w:r w:rsidR="003673FA">
        <w:t xml:space="preserve">, k.č.br.8923/3 put u Travniku sa 49 </w:t>
      </w:r>
      <w:proofErr w:type="spellStart"/>
      <w:r w:rsidR="003673FA">
        <w:t>čhv</w:t>
      </w:r>
      <w:proofErr w:type="spellEnd"/>
      <w:r w:rsidR="003673FA">
        <w:t xml:space="preserve">, te k.č.br. 9267/6 sjenokoša u Travniku sa 347 </w:t>
      </w:r>
      <w:proofErr w:type="spellStart"/>
      <w:r w:rsidR="003673FA">
        <w:t>čhv</w:t>
      </w:r>
      <w:proofErr w:type="spellEnd"/>
      <w:r w:rsidR="003673FA">
        <w:t xml:space="preserve">, ukupno 2161 </w:t>
      </w:r>
      <w:proofErr w:type="spellStart"/>
      <w:r w:rsidR="003673FA">
        <w:t>čhv</w:t>
      </w:r>
      <w:proofErr w:type="spellEnd"/>
      <w:r w:rsidR="003673FA">
        <w:t xml:space="preserve">, </w:t>
      </w:r>
      <w:proofErr w:type="spellStart"/>
      <w:r w:rsidR="003673FA">
        <w:t>Kostanjić</w:t>
      </w:r>
      <w:proofErr w:type="spellEnd"/>
      <w:r w:rsidR="003673FA">
        <w:t xml:space="preserve"> 23, </w:t>
      </w:r>
      <w:proofErr w:type="spellStart"/>
      <w:r w:rsidR="003673FA">
        <w:t>Virje</w:t>
      </w:r>
      <w:proofErr w:type="spellEnd"/>
      <w:r>
        <w:t>,</w:t>
      </w:r>
    </w:p>
    <w:p w:rsidRDefault="003673FA" w:rsidP="00C702C5" w:rsidR="003673FA" w:rsidRPr="003711E8">
      <w:pPr>
        <w:jc w:val="both"/>
      </w:pPr>
      <w:r>
        <w:t xml:space="preserve">uplati na žiro-račun stečajnog dužnika otvoren u </w:t>
      </w:r>
      <w:proofErr w:type="spellStart"/>
      <w:r>
        <w:t>Raiffeisenbank</w:t>
      </w:r>
      <w:proofErr w:type="spellEnd"/>
      <w:r>
        <w:t xml:space="preserve"> </w:t>
      </w:r>
      <w:proofErr w:type="spellStart"/>
      <w:r>
        <w:t>Austria</w:t>
      </w:r>
      <w:proofErr w:type="spellEnd"/>
      <w:r>
        <w:t xml:space="preserve"> d.</w:t>
      </w:r>
      <w:r w:rsidR="003711E8">
        <w:t>d. broj: HR8824840081107557375.</w:t>
      </w:r>
    </w:p>
    <w:p w:rsidRDefault="00C702C5" w:rsidP="00C702C5" w:rsidR="00C702C5">
      <w:pPr>
        <w:jc w:val="center"/>
      </w:pPr>
      <w:r>
        <w:t xml:space="preserve">Obrazloženje </w:t>
      </w:r>
    </w:p>
    <w:p w:rsidRDefault="00C702C5" w:rsidP="00C702C5" w:rsidR="00C702C5">
      <w:pPr>
        <w:spacing w:after="0"/>
        <w:jc w:val="both"/>
      </w:pPr>
      <w:r>
        <w:tab/>
        <w:t>Financijska ag</w:t>
      </w:r>
      <w:r>
        <w:t>encija ovome je sudu 5. veljače</w:t>
      </w:r>
      <w:r>
        <w:t xml:space="preserve"> 2018. dostavila izvještaj o provedenoj elektroničkoj javnoj dražbi nekretnine navedene u izreci ovog zaključka.</w:t>
      </w:r>
    </w:p>
    <w:p w:rsidRDefault="00C702C5" w:rsidP="00C702C5" w:rsidR="00C702C5">
      <w:pPr>
        <w:spacing w:after="0"/>
        <w:jc w:val="both"/>
      </w:pPr>
      <w:r>
        <w:tab/>
        <w:t xml:space="preserve">Na ročištu za diobu </w:t>
      </w:r>
      <w:proofErr w:type="spellStart"/>
      <w:r>
        <w:t>kupovnine</w:t>
      </w:r>
      <w:proofErr w:type="spellEnd"/>
      <w:r>
        <w:t xml:space="preserve"> održanom kod ovoga suda 24. listopada 2018. vjerovnik Republika Hrvatska, Ministarstvo financija, Porezna uprava naveo je da navedeni vjerovnik na gore opisanoj nekretnini nema upisano založno pravo.</w:t>
      </w:r>
    </w:p>
    <w:p w:rsidRDefault="00C702C5" w:rsidP="00C702C5" w:rsidR="003673FA">
      <w:pPr>
        <w:jc w:val="both"/>
        <w:rPr>
          <w:rFonts w:cs="Times New Roman"/>
          <w:b/>
          <w:color w:themeColor="text1" w:val="000000"/>
        </w:rPr>
      </w:pPr>
      <w:r>
        <w:tab/>
        <w:t xml:space="preserve">Radi iznijetog odlučeno je kao u izreci ovog rješenja, te je naloženo Financijskoj agenciji da ukupni iznos </w:t>
      </w:r>
      <w:proofErr w:type="spellStart"/>
      <w:r>
        <w:t>kupovnine</w:t>
      </w:r>
      <w:proofErr w:type="spellEnd"/>
      <w:r>
        <w:t xml:space="preserve"> ostvarene prodajom gore navedene nekretnine uplati </w:t>
      </w:r>
      <w:r>
        <w:t>na žiro-račun stečajnog dužnika.</w:t>
      </w:r>
    </w:p>
    <w:p w:rsidRDefault="003673FA" w:rsidP="0016489C" w:rsidR="003673FA">
      <w:pPr>
        <w:pStyle w:val="Tijeloteksta2"/>
        <w:spacing w:lineRule="auto" w:line="240"/>
        <w:ind w:left="2832"/>
        <w:jc w:val="center"/>
        <w:rPr>
          <w:rFonts w:cs="Times New Roman"/>
          <w:color w:themeColor="text1" w:val="000000"/>
        </w:rPr>
      </w:pPr>
      <w:r>
        <w:rPr>
          <w:rFonts w:cs="Times New Roman"/>
          <w:color w:themeColor="text1" w:val="000000"/>
        </w:rPr>
        <w:t xml:space="preserve">U Varaždinu </w:t>
      </w:r>
      <w:r>
        <w:rPr>
          <w:rFonts w:cs="Times New Roman"/>
        </w:rPr>
        <w:t>6. studenog</w:t>
      </w:r>
      <w:r w:rsidR="003711E8">
        <w:rPr>
          <w:rFonts w:cs="Times New Roman"/>
        </w:rPr>
        <w:t>a</w:t>
      </w:r>
      <w:r>
        <w:rPr>
          <w:rFonts w:cs="Times New Roman"/>
          <w:color w:themeColor="text1" w:val="000000"/>
        </w:rPr>
        <w:t xml:space="preserve"> 2018.</w:t>
      </w:r>
      <w:r w:rsidR="00C702C5">
        <w:rPr>
          <w:rFonts w:cs="Times New Roman"/>
          <w:color w:themeColor="text1" w:val="000000"/>
        </w:rPr>
        <w:tab/>
      </w:r>
      <w:r w:rsidR="00C702C5">
        <w:rPr>
          <w:rFonts w:cs="Times New Roman"/>
          <w:color w:themeColor="text1" w:val="000000"/>
        </w:rPr>
        <w:tab/>
      </w:r>
      <w:r w:rsidR="00C702C5">
        <w:rPr>
          <w:rFonts w:cs="Times New Roman"/>
          <w:color w:themeColor="text1" w:val="000000"/>
        </w:rPr>
        <w:tab/>
      </w:r>
      <w:r w:rsidR="00C702C5">
        <w:rPr>
          <w:rFonts w:cs="Times New Roman"/>
          <w:color w:themeColor="text1" w:val="000000"/>
        </w:rPr>
        <w:tab/>
      </w:r>
      <w:r w:rsidR="00C702C5">
        <w:rPr>
          <w:rFonts w:cs="Times New Roman"/>
          <w:color w:themeColor="text1" w:val="000000"/>
        </w:rPr>
        <w:tab/>
      </w:r>
      <w:r w:rsidR="00C702C5">
        <w:rPr>
          <w:rFonts w:cs="Times New Roman"/>
          <w:color w:themeColor="text1" w:val="000000"/>
        </w:rPr>
        <w:tab/>
      </w:r>
      <w:r w:rsidR="00C702C5">
        <w:rPr>
          <w:rFonts w:cs="Times New Roman"/>
          <w:color w:themeColor="text1" w:val="000000"/>
        </w:rPr>
        <w:tab/>
      </w:r>
      <w:r w:rsidR="00C702C5">
        <w:rPr>
          <w:rFonts w:cs="Times New Roman"/>
          <w:color w:themeColor="text1" w:val="000000"/>
        </w:rPr>
        <w:tab/>
      </w:r>
      <w:r w:rsidR="0016489C">
        <w:rPr>
          <w:rFonts w:cs="Times New Roman"/>
          <w:color w:themeColor="text1" w:val="000000"/>
        </w:rPr>
        <w:t xml:space="preserve">              </w:t>
      </w:r>
      <w:r>
        <w:rPr>
          <w:rFonts w:cs="Times New Roman"/>
          <w:color w:themeColor="text1" w:val="000000"/>
        </w:rPr>
        <w:t xml:space="preserve"> Sudac :</w:t>
      </w:r>
      <w:r w:rsidR="0016489C">
        <w:rPr>
          <w:rFonts w:cs="Times New Roman"/>
          <w:color w:themeColor="text1" w:val="000000"/>
        </w:rPr>
        <w:tab/>
      </w:r>
      <w:r w:rsidR="0016489C">
        <w:rPr>
          <w:rFonts w:cs="Times New Roman"/>
          <w:color w:themeColor="text1" w:val="000000"/>
        </w:rPr>
        <w:tab/>
      </w:r>
      <w:r w:rsidR="0016489C">
        <w:rPr>
          <w:rFonts w:cs="Times New Roman"/>
          <w:color w:themeColor="text1" w:val="000000"/>
        </w:rPr>
        <w:tab/>
        <w:t xml:space="preserve">                  </w:t>
      </w:r>
      <w:r>
        <w:rPr>
          <w:rFonts w:cs="Times New Roman"/>
          <w:color w:themeColor="text1" w:val="000000"/>
        </w:rPr>
        <w:t xml:space="preserve"> </w:t>
      </w:r>
      <w:r w:rsidR="0016489C">
        <w:rPr>
          <w:rFonts w:cs="Times New Roman"/>
          <w:color w:themeColor="text1" w:val="000000"/>
        </w:rPr>
        <w:t xml:space="preserve">        </w:t>
      </w:r>
      <w:r>
        <w:rPr>
          <w:rFonts w:cs="Times New Roman"/>
          <w:color w:themeColor="text1" w:val="000000"/>
        </w:rPr>
        <w:t>Hugo Wedemeyer</w:t>
      </w:r>
    </w:p>
    <w:p w:rsidRDefault="0016489C" w:rsidP="0016489C" w:rsidR="0016489C">
      <w:pPr>
        <w:pStyle w:val="Tijeloteksta2"/>
        <w:spacing w:lineRule="auto" w:line="240"/>
        <w:ind w:left="2832"/>
        <w:jc w:val="center"/>
        <w:rPr>
          <w:rFonts w:cs="Times New Roman"/>
          <w:b/>
          <w:color w:themeColor="text1" w:val="000000"/>
        </w:rPr>
      </w:pPr>
    </w:p>
    <w:p w:rsidRDefault="003673FA" w:rsidP="003673FA" w:rsidR="003673FA">
      <w:pPr>
        <w:pStyle w:val="Tijeloteksta2"/>
        <w:spacing w:lineRule="auto" w:line="240"/>
        <w:rPr>
          <w:rFonts w:cs="Times New Roman"/>
          <w:b/>
          <w:color w:themeColor="text1" w:val="000000"/>
        </w:rPr>
      </w:pPr>
      <w:r>
        <w:rPr>
          <w:rFonts w:cs="Times New Roman"/>
          <w:color w:themeColor="text1" w:val="000000"/>
        </w:rPr>
        <w:lastRenderedPageBreak/>
        <w:t>Uputa  o  pravnom  lijeku :</w:t>
      </w:r>
    </w:p>
    <w:p w:rsidRDefault="003673FA" w:rsidP="003673FA" w:rsidR="003673FA">
      <w:pPr>
        <w:spacing w:after="0"/>
        <w:jc w:val="both"/>
        <w:rPr>
          <w:color w:themeColor="text1" w:val="000000"/>
        </w:rPr>
      </w:pPr>
      <w:r>
        <w:rPr>
          <w:color w:themeColor="text1" w:val="000000"/>
        </w:rPr>
        <w:t>Protiv ovog zaključka nije dopušten pravni lijek (čl. 19. st. 7. Stečajnog zakona – Narodne novine br. 71/15. i 104/17.).</w:t>
      </w:r>
    </w:p>
    <w:p w:rsidRDefault="003673FA" w:rsidP="003673FA" w:rsidR="003673FA">
      <w:pPr>
        <w:pStyle w:val="Tijeloteksta2"/>
        <w:rPr>
          <w:rFonts w:cs="Times New Roman"/>
          <w:b/>
          <w:color w:themeColor="text1" w:val="000000"/>
        </w:rPr>
      </w:pPr>
    </w:p>
    <w:p w:rsidRDefault="003673FA" w:rsidP="003673FA" w:rsidR="003673FA">
      <w:pPr>
        <w:pStyle w:val="Tijeloteksta2"/>
        <w:spacing w:after="0"/>
        <w:rPr>
          <w:rFonts w:cs="Times New Roman"/>
          <w:b/>
          <w:color w:themeColor="text1" w:val="000000"/>
        </w:rPr>
      </w:pPr>
      <w:r>
        <w:rPr>
          <w:rFonts w:cs="Times New Roman"/>
          <w:color w:themeColor="text1" w:val="000000"/>
        </w:rPr>
        <w:t xml:space="preserve">DNA : </w:t>
      </w:r>
      <w:r>
        <w:rPr>
          <w:rFonts w:cs="Times New Roman"/>
          <w:color w:themeColor="text1" w:val="000000"/>
        </w:rPr>
        <w:tab/>
      </w:r>
    </w:p>
    <w:p w:rsidRDefault="003673FA" w:rsidP="003673FA" w:rsidR="003673FA">
      <w:pPr>
        <w:pStyle w:val="Tijeloteksta2"/>
        <w:numPr>
          <w:ilvl w:val="0"/>
          <w:numId w:val="47"/>
        </w:numPr>
        <w:spacing w:lineRule="auto" w:line="360" w:after="0"/>
        <w:jc w:val="both"/>
        <w:rPr>
          <w:rFonts w:cs="Times New Roman"/>
          <w:color w:themeColor="text1" w:val="000000"/>
        </w:rPr>
      </w:pPr>
      <w:r>
        <w:rPr>
          <w:rFonts w:cs="Times New Roman"/>
          <w:color w:themeColor="text1" w:val="000000"/>
        </w:rPr>
        <w:t xml:space="preserve">Stečajni upravitelj Tomislav </w:t>
      </w:r>
      <w:proofErr w:type="spellStart"/>
      <w:r>
        <w:rPr>
          <w:rFonts w:cs="Times New Roman"/>
          <w:color w:themeColor="text1" w:val="000000"/>
        </w:rPr>
        <w:t>Đuričin</w:t>
      </w:r>
      <w:proofErr w:type="spellEnd"/>
      <w:r>
        <w:rPr>
          <w:rFonts w:cs="Times New Roman"/>
          <w:color w:themeColor="text1" w:val="000000"/>
        </w:rPr>
        <w:t>, iz Varaždina, Dravska poljana br. 1,</w:t>
      </w:r>
    </w:p>
    <w:p w:rsidRDefault="003673FA" w:rsidP="003673FA" w:rsidR="003673FA">
      <w:pPr>
        <w:pStyle w:val="Tijeloteksta2"/>
        <w:numPr>
          <w:ilvl w:val="0"/>
          <w:numId w:val="47"/>
        </w:numPr>
        <w:spacing w:lineRule="auto" w:line="360" w:after="0"/>
        <w:jc w:val="both"/>
        <w:rPr>
          <w:rFonts w:cs="Times New Roman"/>
          <w:color w:themeColor="text1" w:val="000000"/>
        </w:rPr>
      </w:pPr>
      <w:r>
        <w:rPr>
          <w:rFonts w:cs="Times New Roman"/>
          <w:color w:themeColor="text1" w:val="000000"/>
        </w:rPr>
        <w:t>Financijska age</w:t>
      </w:r>
      <w:bookmarkStart w:name="_GoBack" w:id="0"/>
      <w:bookmarkEnd w:id="0"/>
      <w:r>
        <w:rPr>
          <w:rFonts w:cs="Times New Roman"/>
          <w:color w:themeColor="text1" w:val="000000"/>
        </w:rPr>
        <w:t>ncija, Regionalni centar Zagreb, Ulica grada Vukovara 70, Zagreb</w:t>
      </w:r>
    </w:p>
    <w:p w:rsidRDefault="003673FA" w:rsidP="003673FA" w:rsidR="003673FA">
      <w:pPr>
        <w:pStyle w:val="Tijeloteksta2"/>
        <w:numPr>
          <w:ilvl w:val="0"/>
          <w:numId w:val="47"/>
        </w:numPr>
        <w:spacing w:lineRule="auto" w:line="360" w:after="0"/>
        <w:rPr>
          <w:rFonts w:cs="Times New Roman"/>
          <w:color w:themeColor="text1" w:val="000000"/>
          <w:lang w:val="en-US"/>
        </w:rPr>
      </w:pPr>
      <w:r>
        <w:rPr>
          <w:rFonts w:cs="Times New Roman"/>
          <w:color w:themeColor="text1" w:val="000000"/>
        </w:rPr>
        <w:t xml:space="preserve">Ostali vjerovnici putem e-Oglasne ploče ovoga suda. </w:t>
      </w:r>
    </w:p>
    <w:p w:rsidRDefault="003673FA" w:rsidP="003673FA" w:rsidR="003673FA">
      <w:pPr>
        <w:spacing w:after="0"/>
        <w:jc w:val="center"/>
        <w:rPr>
          <w:color w:val="FF0000"/>
        </w:rPr>
      </w:pPr>
    </w:p>
    <w:p w:rsidRDefault="003673FA" w:rsidP="003673FA" w:rsidR="003673FA">
      <w:pPr>
        <w:pStyle w:val="ZapisniarPotpis"/>
        <w:spacing w:after="0" w:before="0"/>
        <w:ind w:left="0"/>
        <w:rPr>
          <w:color w:val="FF0000"/>
        </w:rPr>
      </w:pPr>
    </w:p>
    <w:p w:rsidRDefault="003673FA" w:rsidP="003673FA" w:rsidR="003673FA">
      <w:pPr>
        <w:pStyle w:val="NormaleSPIS"/>
        <w:rPr>
          <w:color w:val="FF0000"/>
        </w:rPr>
      </w:pPr>
    </w:p>
    <w:p w:rsidRDefault="00AE649C" w:rsidP="004F27AE" w:rsidR="00AE649C" w:rsidRPr="00B76F3C">
      <w:pPr>
        <w:pStyle w:val="NormaleSPIS"/>
      </w:pPr>
    </w:p>
    <w:sectPr w:rsidSect="003673FA" w:rsidR="00AE649C" w:rsidRPr="00B76F3C">
      <w:headerReference w:type="default" r:id="rId11"/>
      <w:footerReference w:type="default" r:id="rId12"/>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70F73" w:rsidP="00537B78" w:rsidR="00B70F73">
      <w:r>
        <w:separator/>
      </w:r>
    </w:p>
  </w:endnote>
  <w:endnote w:id="0" w:type="continuationSeparator">
    <w:p w:rsidRDefault="00B70F73" w:rsidP="00537B78" w:rsidR="00B70F7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25894400"/>
      <w:docPartObj>
        <w:docPartGallery w:val="Page Numbers (Bottom of Page)"/>
        <w:docPartUnique/>
      </w:docPartObj>
    </w:sdtPr>
    <w:sdtEndPr/>
    <w:sdtContent>
      <w:p w:rsidRDefault="003673FA" w:rsidR="003673FA">
        <w:pPr>
          <w:pStyle w:val="Podnoje"/>
        </w:pPr>
        <w:r>
          <w:fldChar w:fldCharType="begin"/>
        </w:r>
        <w:r>
          <w:instrText>PAGE   \* MERGEFORMAT</w:instrText>
        </w:r>
        <w:r>
          <w:fldChar w:fldCharType="separate"/>
        </w:r>
        <w:r w:rsidR="0016489C">
          <w:t>2</w:t>
        </w:r>
        <w:r>
          <w:fldChar w:fldCharType="end"/>
        </w:r>
      </w:p>
    </w:sdtContent>
  </w:sdt>
  <w:p w:rsidRDefault="003673FA" w:rsidR="003673F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70F73" w:rsidP="00537B78" w:rsidR="00B70F73">
      <w:r>
        <w:separator/>
      </w:r>
    </w:p>
  </w:footnote>
  <w:footnote w:id="0" w:type="continuationSeparator">
    <w:p w:rsidRDefault="00B70F73" w:rsidP="00537B78" w:rsidR="00B70F7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73FA" w:rsidR="008333A9">
    <w:pPr>
      <w:pStyle w:val="Zaglavlje"/>
    </w:pPr>
    <w:r>
      <w:rPr>
        <w:rStyle w:val="PozadinaSvijetloCrvena"/>
        <w:shd w:fill="auto" w:color="auto" w:val="clear"/>
      </w:rPr>
      <w:t>Poslovni broj : 6 St-71/2014-242</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1BA19D9"/>
    <w:multiLevelType w:val="hybridMultilevel"/>
    <w:tmpl w:val="C114B08C"/>
    <w:lvl w:tplc="CA628CD8" w:ilvl="0">
      <w:numFmt w:val="bullet"/>
      <w:lvlText w:val="-"/>
      <w:lvlJc w:val="left"/>
      <w:pPr>
        <w:ind w:hanging="360" w:left="720"/>
      </w:pPr>
      <w:rPr>
        <w:rFonts w:cs="Times New Roman" w:eastAsia="Times New Roman" w:hAnsi="Times New Roman" w:ascii="Times New Roman" w:hint="default"/>
      </w:rPr>
    </w:lvl>
    <w:lvl w:tplc="04090003" w:ilvl="1">
      <w:start w:val="1"/>
      <w:numFmt w:val="bullet"/>
      <w:lvlText w:val="o"/>
      <w:lvlJc w:val="left"/>
      <w:pPr>
        <w:ind w:hanging="360" w:left="1440"/>
      </w:pPr>
      <w:rPr>
        <w:rFonts w:cs="Courier New" w:hAnsi="Courier New" w:ascii="Courier New" w:hint="default"/>
      </w:rPr>
    </w:lvl>
    <w:lvl w:tplc="04090005" w:ilvl="2">
      <w:start w:val="1"/>
      <w:numFmt w:val="bullet"/>
      <w:lvlText w:val=""/>
      <w:lvlJc w:val="left"/>
      <w:pPr>
        <w:ind w:hanging="360" w:left="2160"/>
      </w:pPr>
      <w:rPr>
        <w:rFonts w:hAnsi="Wingdings" w:ascii="Wingdings" w:hint="default"/>
      </w:rPr>
    </w:lvl>
    <w:lvl w:tplc="04090001" w:ilvl="3">
      <w:start w:val="1"/>
      <w:numFmt w:val="bullet"/>
      <w:lvlText w:val=""/>
      <w:lvlJc w:val="left"/>
      <w:pPr>
        <w:ind w:hanging="360" w:left="2880"/>
      </w:pPr>
      <w:rPr>
        <w:rFonts w:hAnsi="Symbol" w:ascii="Symbol" w:hint="default"/>
      </w:rPr>
    </w:lvl>
    <w:lvl w:tplc="04090003" w:ilvl="4">
      <w:start w:val="1"/>
      <w:numFmt w:val="bullet"/>
      <w:lvlText w:val="o"/>
      <w:lvlJc w:val="left"/>
      <w:pPr>
        <w:ind w:hanging="360" w:left="3600"/>
      </w:pPr>
      <w:rPr>
        <w:rFonts w:cs="Courier New" w:hAnsi="Courier New" w:ascii="Courier New" w:hint="default"/>
      </w:rPr>
    </w:lvl>
    <w:lvl w:tplc="04090005" w:ilvl="5">
      <w:start w:val="1"/>
      <w:numFmt w:val="bullet"/>
      <w:lvlText w:val=""/>
      <w:lvlJc w:val="left"/>
      <w:pPr>
        <w:ind w:hanging="360" w:left="4320"/>
      </w:pPr>
      <w:rPr>
        <w:rFonts w:hAnsi="Wingdings" w:ascii="Wingdings" w:hint="default"/>
      </w:rPr>
    </w:lvl>
    <w:lvl w:tplc="04090001" w:ilvl="6">
      <w:start w:val="1"/>
      <w:numFmt w:val="bullet"/>
      <w:lvlText w:val=""/>
      <w:lvlJc w:val="left"/>
      <w:pPr>
        <w:ind w:hanging="360" w:left="5040"/>
      </w:pPr>
      <w:rPr>
        <w:rFonts w:hAnsi="Symbol" w:ascii="Symbol" w:hint="default"/>
      </w:rPr>
    </w:lvl>
    <w:lvl w:tplc="04090003" w:ilvl="7">
      <w:start w:val="1"/>
      <w:numFmt w:val="bullet"/>
      <w:lvlText w:val="o"/>
      <w:lvlJc w:val="left"/>
      <w:pPr>
        <w:ind w:hanging="360" w:left="5760"/>
      </w:pPr>
      <w:rPr>
        <w:rFonts w:cs="Courier New" w:hAnsi="Courier New" w:ascii="Courier New" w:hint="default"/>
      </w:rPr>
    </w:lvl>
    <w:lvl w:tplc="04090005" w:ilvl="8">
      <w:start w:val="1"/>
      <w:numFmt w:val="bullet"/>
      <w:lvlText w:val=""/>
      <w:lvlJc w:val="left"/>
      <w:pPr>
        <w:ind w:hanging="360" w:left="6480"/>
      </w:pPr>
      <w:rPr>
        <w:rFonts w:hAnsi="Wingdings" w:ascii="Wingdings" w:hint="default"/>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3"/>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489C"/>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673FA"/>
    <w:rsid w:val="0037020C"/>
    <w:rsid w:val="00370547"/>
    <w:rsid w:val="003708E3"/>
    <w:rsid w:val="003709E9"/>
    <w:rsid w:val="003711E8"/>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312"/>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38F"/>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0F73"/>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2C5"/>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3673FA"/>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qFormat/>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unhideWhenUsed/>
    <w:rsid w:val="00551CB3"/>
    <w:pPr>
      <w:spacing w:lineRule="auto" w:line="480" w:after="120"/>
    </w:pPr>
  </w:style>
  <w:style w:customStyle="true" w:styleId="Tijeloteksta2Char" w:type="character">
    <w:name w:val="Tijelo teksta 2 Char"/>
    <w:basedOn w:val="Zadanifontodlomka"/>
    <w:link w:val="Tijeloteksta2"/>
    <w:uiPriority w:val="99"/>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VSVerzija" w:type="paragraph">
    <w:name w:val="VS_Verzija"/>
    <w:basedOn w:val="Normal"/>
    <w:rsid w:val="003673FA"/>
    <w:pPr>
      <w:spacing w:after="0"/>
      <w:jc w:val="both"/>
    </w:pPr>
    <w:rPr>
      <w:rFonts w:cs="Times New Roman" w:eastAsia="Times New Roman"/>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3673FA"/>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qFormat/>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unhideWhenUsed/>
    <w:rsid w:val="00551CB3"/>
    <w:pPr>
      <w:spacing w:after="120" w:line="480" w:lineRule="auto"/>
    </w:pPr>
  </w:style>
  <w:style w:customStyle="1" w:styleId="Tijeloteksta2Char" w:type="character">
    <w:name w:val="Tijelo teksta 2 Char"/>
    <w:basedOn w:val="Zadanifontodlomka"/>
    <w:link w:val="Tijeloteksta2"/>
    <w:uiPriority w:val="99"/>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VSVerzija" w:type="paragraph">
    <w:name w:val="VS_Verzija"/>
    <w:basedOn w:val="Normal"/>
    <w:rsid w:val="003673FA"/>
    <w:pPr>
      <w:spacing w:after="0"/>
      <w:jc w:val="both"/>
    </w:pPr>
    <w:rPr>
      <w:rFonts w:cs="Times New Roman" w:eastAsia="Times New Roman"/>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36104137">
      <w:bodyDiv w:val="true"/>
      <w:marLeft w:val="0"/>
      <w:marRight w:val="0"/>
      <w:marTop w:val="0"/>
      <w:marBottom w:val="0"/>
      <w:divBdr>
        <w:top w:space="0" w:sz="0" w:color="auto" w:val="none"/>
        <w:left w:space="0" w:sz="0" w:color="auto" w:val="none"/>
        <w:bottom w:space="0" w:sz="0" w:color="auto" w:val="none"/>
        <w:right w:space="0" w:sz="0" w:color="auto" w:val="none"/>
      </w:divBdr>
    </w:div>
    <w:div w:id="66987108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studenog 2018.</izvorni_sadrzaj>
    <derivirana_varijabla naziv="DomainObject.DatumDonosenjaOdluke_1">6.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St-71/2014-242</izvorni_sadrzaj>
    <derivirana_varijabla naziv="DomainObject.Oznaka_1">St-71/2014-242</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izvorni_sadrzaj>
    <derivirana_varijabla naziv="DomainObject.Predmet.Broj_1">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travnja 2014.</izvorni_sadrzaj>
    <derivirana_varijabla naziv="DomainObject.Predmet.DatumOsnivanja_1">8. travnja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St-71/2014</izvorni_sadrzaj>
    <derivirana_varijabla naziv="DomainObject.Predmet.OznakaBroj_1">St-71/2014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IZVANREDNA REVIZIJA  na presudu 
Pž-7713/15-3 od 17.11.2015.</izvorni_sadrzaj>
    <derivirana_varijabla naziv="DomainObject.Predmet.PrimjedbaSuca_1">IZVANREDNA REVIZIJA  na presudu 
Pž-7713/15-3 od 17.11.2015.</derivirana_varijabla>
  </DomainObject.Predmet.PrimjedbaSuca>
  <DomainObject.Predmet.PrimjedbaUpisnicara>
    <izvorni_sadrzaj/>
    <derivirana_varijabla naziv="DomainObject.Predmet.PrimjedbaUpisnicara_1"/>
  </DomainObject.Predmet.PrimjedbaUpisnicara>
  <DomainObject.Predmet.ProtustrankaFormated>
    <izvorni_sadrzaj>  INDUSTRIJA MESA IVANEC d.o.o. za proizvodnju i promet mesa i mesnih prerađevina u stečaju</izvorni_sadrzaj>
    <derivirana_varijabla naziv="DomainObject.Predmet.ProtustrankaFormated_1">  INDUSTRIJA MESA IVANEC d.o.o. za proizvodnju i promet mesa i mesnih prerađevina u stečaju</derivirana_varijabla>
  </DomainObject.Predmet.ProtustrankaFormated>
  <DomainObject.Predmet.ProtustrankaFormatedOIB>
    <izvorni_sadrzaj>  INDUSTRIJA MESA IVANEC d.o.o. za proizvodnju i promet mesa i mesnih prerađevina u stečaju, OIB 84489481271</izvorni_sadrzaj>
    <derivirana_varijabla naziv="DomainObject.Predmet.ProtustrankaFormatedOIB_1">  INDUSTRIJA MESA IVANEC d.o.o. za proizvodnju i promet mesa i mesnih prerađevina u stečaju, OIB 84489481271</derivirana_varijabla>
  </DomainObject.Predmet.ProtustrankaFormatedOIB>
  <DomainObject.Predmet.ProtustrankaFormatedWithAdress>
    <izvorni_sadrzaj> INDUSTRIJA MESA IVANEC d.o.o. za proizvodnju i promet mesa i mesnih prerađevina u stečaju, Varaždinska 35, 42240 Ivanec</izvorni_sadrzaj>
    <derivirana_varijabla naziv="DomainObject.Predmet.ProtustrankaFormatedWithAdress_1"> INDUSTRIJA MESA IVANEC d.o.o. za proizvodnju i promet mesa i mesnih prerađevina u stečaju, Varaždinska 35, 42240 Ivanec</derivirana_varijabla>
  </DomainObject.Predmet.ProtustrankaFormatedWithAdress>
  <DomainObject.Predmet.ProtustrankaFormatedWithAdressOIB>
    <izvorni_sadrzaj> INDUSTRIJA MESA IVANEC d.o.o. za proizvodnju i promet mesa i mesnih prerađevina u stečaju, OIB 84489481271, Varaždinska 35, 42240 Ivanec</izvorni_sadrzaj>
    <derivirana_varijabla naziv="DomainObject.Predmet.ProtustrankaFormatedWithAdressOIB_1"> INDUSTRIJA MESA IVANEC d.o.o. za proizvodnju i promet mesa i mesnih prerađevina u stečaju, OIB 84489481271, Varaždinska 35, 42240 Ivanec</derivirana_varijabla>
  </DomainObject.Predmet.ProtustrankaFormatedWithAdressOIB>
  <DomainObject.Predmet.ProtustrankaWithAdress>
    <izvorni_sadrzaj>INDUSTRIJA MESA IVANEC d.o.o. za proizvodnju i promet mesa i mesnih prerađevina u stečaju Varaždinska 35, 42240 Ivanec</izvorni_sadrzaj>
    <derivirana_varijabla naziv="DomainObject.Predmet.ProtustrankaWithAdress_1">INDUSTRIJA MESA IVANEC d.o.o. za proizvodnju i promet mesa i mesnih prerađevina u stečaju Varaždinska 35, 42240 Ivanec</derivirana_varijabla>
  </DomainObject.Predmet.ProtustrankaWithAdress>
  <DomainObject.Predmet.ProtustrankaWithAdressOIB>
    <izvorni_sadrzaj>INDUSTRIJA MESA IVANEC d.o.o. za proizvodnju i promet mesa i mesnih prerađevina u stečaju, OIB 84489481271, Varaždinska 35, 42240 Ivanec</izvorni_sadrzaj>
    <derivirana_varijabla naziv="DomainObject.Predmet.ProtustrankaWithAdressOIB_1">INDUSTRIJA MESA IVANEC d.o.o. za proizvodnju i promet mesa i mesnih prerađevina u stečaju, OIB 84489481271, Varaždinska 35, 42240 Ivanec</derivirana_varijabla>
  </DomainObject.Predmet.ProtustrankaWithAdressOIB>
  <DomainObject.Predmet.ProtustrankaNazivFormated>
    <izvorni_sadrzaj>INDUSTRIJA MESA IVANEC d.o.o. za proizvodnju i promet mesa i mesnih prerađevina u stečaju</izvorni_sadrzaj>
    <derivirana_varijabla naziv="DomainObject.Predmet.ProtustrankaNazivFormated_1">INDUSTRIJA MESA IVANEC d.o.o. za proizvodnju i promet mesa i mesnih prerađevina u stečaju</derivirana_varijabla>
  </DomainObject.Predmet.ProtustrankaNazivFormated>
  <DomainObject.Predmet.ProtustrankaNazivFormatedOIB>
    <izvorni_sadrzaj>INDUSTRIJA MESA IVANEC d.o.o. za proizvodnju i promet mesa i mesnih prerađevina u stečaju, OIB 84489481271</izvorni_sadrzaj>
    <derivirana_varijabla naziv="DomainObject.Predmet.ProtustrankaNazivFormatedOIB_1">INDUSTRIJA MESA IVANEC d.o.o. za proizvodnju i promet mesa i mesnih prerađevina u stečaju, OIB 84489481271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Vladimir Bahun; Štefica Banek; Bernardica Brežnjak; Ivica Đurasek; Dražen Ferenec; Ivanka Gašpert; Marijan Geček; Milan Glavica; Magda Grđan; Anđela Habrka; Milan Harjač; Slavko Hojsak; Grozdana Hranić; Vesna Hranić; Agata Juren; Marija Kišić; Đurđa Kišićek; Stanko Kolačko; Branko Komes; Zdenka Koščec; Ivan Kreš; Marijan Krog; Zvonko Kušter; Darko Mudri; Đurđa Mudri; Slađana Mudri; Stjepan Mudri; Ivan Sanković; Mirjana Sanković; Dražen Sever; Ivica Sever; Zvonko Strugar; Ana Šambar; Vladimir Šestanj Perić; Ivica Štefanko; Vesna Varga; Božena Vlahek; Blaženka Žuliček; NARODNE NOVINE, dioničko društvo za izdavanje i tiskanje Službenog lista Republike Hrvatske, službenih i drugih obrazaca te ; APS DELTA S.A.</izvorni_sadrzaj>
    <derivirana_varijabla naziv="DomainObject.Predmet.StrankaFormated_1">  Vladimir Bahun; Štefica Banek; Bernardica Brežnjak; Ivica Đurasek; Dražen Ferenec; Ivanka Gašpert; Marijan Geček; Milan Glavica; Magda Grđan; Anđela Habrka; Milan Harjač; Slavko Hojsak; Grozdana Hranić; Vesna Hranić; Agata Juren; Marija Kišić; Đurđa Kišićek; Stanko Kolačko; Branko Komes; Zdenka Koščec; Ivan Kreš; Marijan Krog; Zvonko Kušter; Darko Mudri; Đurđa Mudri; Slađana Mudri; Stjepan Mudri; Ivan Sanković; Mirjana Sanković; Dražen Sever; Ivica Sever; Zvonko Strugar; Ana Šambar; Vladimir Šestanj Perić; Ivica Štefanko; Vesna Varga; Božena Vlahek; Blaženka Žuliček; NARODNE NOVINE, dioničko društvo za izdavanje i tiskanje Službenog lista Republike Hrvatske, službenih i drugih obrazaca te ; APS DELTA S.A.</derivirana_varijabla>
  </DomainObject.Predmet.StrankaFormated>
  <DomainObject.Predmet.StrankaFormatedOIB>
    <izvorni_sadrzaj>  Vladimir Bahun, OIB 92913635833; Štefica Banek, OIB 78224119139; Bernardica Brežnjak, OIB 08656418564; Ivica Đurasek, OIB 22732244493; Dražen Ferenec, OIB 80431044204; Ivanka Gašpert, OIB 68573006814; Marijan Geček, OIB 24453141801; Milan Glavica, OIB 24585532630; Magda Grđan, OIB 82917581608; Anđela Habrka, OIB 56535321184; Milan Harjač, OIB 10506885090; Slavko Hojsak, OIB 43437702963; Grozdana Hranić, OIB 14824212474; Vesna Hranić, OIB 21870293369; Agata Juren, OIB 35701611971; Marija Kišić, OIB 74354464194; Đurđa Kišićek, OIB 79394848979; Stanko Kolačko, OIB 04669348220; Branko Komes, OIB 21851763824; Zdenka Koščec, OIB 05956645975; Ivan Kreš, OIB 24534734251; Marijan Krog, OIB 66233198443; Zvonko Kušter, OIB 56827395761; Darko Mudri, OIB 38127739684; Đurđa Mudri, OIB 95038714150; Slađana Mudri, OIB 57850797235; Stjepan Mudri, OIB 14638401617; Ivan Sanković, OIB 06851948578; Mirjana Sanković, OIB 89991104297; Dražen Sever, OIB 14771680911; Ivica Sever, OIB 81717023823; Zvonko Strugar, OIB 68514697784; Ana Šambar, OIB 97747386833; Vladimir Šestanj Perić, OIB 95067050035; Ivica Štefanko, OIB 14176084771; Vesna Varga, OIB 69579647937; Božena Vlahek, OIB 33357039687; Blaženka Žuliček, OIB 86199471703; NARODNE NOVINE, dioničko društvo za izdavanje i tiskanje Službenog lista Republike Hrvatske, službenih i drugih obrazaca te , OIB 64546066176; APS DELTA S.A., OIB 45421012929</izvorni_sadrzaj>
    <derivirana_varijabla naziv="DomainObject.Predmet.StrankaFormatedOIB_1">  Vladimir Bahun, OIB 92913635833; Štefica Banek, OIB 78224119139; Bernardica Brežnjak, OIB 08656418564; Ivica Đurasek, OIB 22732244493; Dražen Ferenec, OIB 80431044204; Ivanka Gašpert, OIB 68573006814; Marijan Geček, OIB 24453141801; Milan Glavica, OIB 24585532630; Magda Grđan, OIB 82917581608; Anđela Habrka, OIB 56535321184; Milan Harjač, OIB 10506885090; Slavko Hojsak, OIB 43437702963; Grozdana Hranić, OIB 14824212474; Vesna Hranić, OIB 21870293369; Agata Juren, OIB 35701611971; Marija Kišić, OIB 74354464194; Đurđa Kišićek, OIB 79394848979; Stanko Kolačko, OIB 04669348220; Branko Komes, OIB 21851763824; Zdenka Koščec, OIB 05956645975; Ivan Kreš, OIB 24534734251; Marijan Krog, OIB 66233198443; Zvonko Kušter, OIB 56827395761; Darko Mudri, OIB 38127739684; Đurđa Mudri, OIB 95038714150; Slađana Mudri, OIB 57850797235; Stjepan Mudri, OIB 14638401617; Ivan Sanković, OIB 06851948578; Mirjana Sanković, OIB 89991104297; Dražen Sever, OIB 14771680911; Ivica Sever, OIB 81717023823; Zvonko Strugar, OIB 68514697784; Ana Šambar, OIB 97747386833; Vladimir Šestanj Perić, OIB 95067050035; Ivica Štefanko, OIB 14176084771; Vesna Varga, OIB 69579647937; Božena Vlahek, OIB 33357039687; Blaženka Žuliček, OIB 86199471703; NARODNE NOVINE, dioničko društvo za izdavanje i tiskanje Službenog lista Republike Hrvatske, službenih i drugih obrazaca te , OIB 64546066176; APS DELTA S.A., OIB 45421012929</derivirana_varijabla>
  </DomainObject.Predmet.StrankaFormatedOIB>
  <DomainObject.Predmet.StrankaFormatedWithAdress>
    <izvorni_sadrzaj> Vladimir Bahun, Bedenec 206, 42240 Bedenec; Štefica Banek, Knapić 12, 42240 Knapić; Bernardica Brežnjak, Cvjetna Ulica 21, 42242 Margečan; Ivica Đurasek, Stažnjevec 51a, 42242 Stažnjevec; Dražen Ferenec, Vladimira Nazora 73, 42240 Ivanec; Ivanka Gašpert, Bistrica 12, 42240 Ivanec; Marijan Geček, Frankopanska 5, 42250 Lepoglava; Milan Glavica, Rudolfa Rajtera 171, 42240 Ivanec; Magda Grđan, Prigorec 119, 42240 Prigorec; Anđela Habrka, Vinogradska 8, 42240 Ivanec; Milan Harjač, Ivanečka Željeznica 41, 42240 Ivanečka Željeznica; Slavko Hojsak, Pleš 20, 42253 Pleš; Grozdana Hranić, Prigorec 51, 42240 Prigorec; Vesna Hranić, Prigorec 98a, 42240 Prigorec; Agata Juren, Kameničko Podgorje 68, 42250 Kameničko Podgorje; Marija Kišić, Jurketinec 9, 42243 Jurketinec; Đurđa Kišićek, Koškovec 50, 42243 Koškovec; Stanko Kolačko, Salinovec 99, 42240 Salinovec; Branko Komes, Donja Voća 284a, 42245 Donja Voća; Zdenka Koščec, Brodarovec 45, 42243 Brodarovec; Ivan Kreš, Mali Gorenec 26a, 42253 Mali Gorenec; Marijan Krog, Varaždinska 48, 42240 Ivanec; Zvonko Kušter, Punikve 115, 42240 Punikve; Darko Mudri, Prigorec 24, 42240 Prigorec; Đurđa Mudri, Prigorec 112, 42240 Prigorec; Slađana Mudri, Prigorec 40c, 42240 Prigorec; Stjepan Mudri, Ivanečko Naselje 2k, 42240 Ivanečko Naselje; Ivan Sanković, Prigorec 85, 42240 Prigorec; Mirjana Sanković, Prigorec 34a, 42240 Prigorec; Dražen Sever, Rudolfa Rajtera 224, 42240 Ivanec; Ivica Sever, Prigorec 16, 42240 Prigorec; Zvonko Strugar, Prigorec 123b, 42240 Prigorec; Ana Šambar, Dubravec 119, 42240 Dubravec; Vladimir Šestanj Perić, Donja Voća 242, 42245 Donja Voća; Ivica Štefanko, Zavojna 21, 42240 Ivanec; Vesna Varga, Salinovec 35, 42240 Salinovec; Božena Vlahek, Punikve 2a, 42240 Punikve; Blaženka Žuliček, Frankopanska 13, 42250 Lepoglava; NARODNE NOVINE, dioničko društvo za izdavanje i tiskanje Službenog lista Republike Hrvatske, službenih i drugih obrazaca te , Savski Gaj XIII. put 6, 10000 Zagreb; APS DELTA S.A., Rue Jean Piret 1, 2350 Luksembourg</izvorni_sadrzaj>
    <derivirana_varijabla naziv="DomainObject.Predmet.StrankaFormatedWithAdress_1"> Vladimir Bahun, Bedenec 206, 42240 Bedenec; Štefica Banek, Knapić 12, 42240 Knapić; Bernardica Brežnjak, Cvjetna Ulica 21, 42242 Margečan; Ivica Đurasek, Stažnjevec 51a, 42242 Stažnjevec; Dražen Ferenec, Vladimira Nazora 73, 42240 Ivanec; Ivanka Gašpert, Bistrica 12, 42240 Ivanec; Marijan Geček, Frankopanska 5, 42250 Lepoglava; Milan Glavica, Rudolfa Rajtera 171, 42240 Ivanec; Magda Grđan, Prigorec 119, 42240 Prigorec; Anđela Habrka, Vinogradska 8, 42240 Ivanec; Milan Harjač, Ivanečka Željeznica 41, 42240 Ivanečka Željeznica; Slavko Hojsak, Pleš 20, 42253 Pleš; Grozdana Hranić, Prigorec 51, 42240 Prigorec; Vesna Hranić, Prigorec 98a, 42240 Prigorec; Agata Juren, Kameničko Podgorje 68, 42250 Kameničko Podgorje; Marija Kišić, Jurketinec 9, 42243 Jurketinec; Đurđa Kišićek, Koškovec 50, 42243 Koškovec; Stanko Kolačko, Salinovec 99, 42240 Salinovec; Branko Komes, Donja Voća 284a, 42245 Donja Voća; Zdenka Koščec, Brodarovec 45, 42243 Brodarovec; Ivan Kreš, Mali Gorenec 26a, 42253 Mali Gorenec; Marijan Krog, Varaždinska 48, 42240 Ivanec; Zvonko Kušter, Punikve 115, 42240 Punikve; Darko Mudri, Prigorec 24, 42240 Prigorec; Đurđa Mudri, Prigorec 112, 42240 Prigorec; Slađana Mudri, Prigorec 40c, 42240 Prigorec; Stjepan Mudri, Ivanečko Naselje 2k, 42240 Ivanečko Naselje; Ivan Sanković, Prigorec 85, 42240 Prigorec; Mirjana Sanković, Prigorec 34a, 42240 Prigorec; Dražen Sever, Rudolfa Rajtera 224, 42240 Ivanec; Ivica Sever, Prigorec 16, 42240 Prigorec; Zvonko Strugar, Prigorec 123b, 42240 Prigorec; Ana Šambar, Dubravec 119, 42240 Dubravec; Vladimir Šestanj Perić, Donja Voća 242, 42245 Donja Voća; Ivica Štefanko, Zavojna 21, 42240 Ivanec; Vesna Varga, Salinovec 35, 42240 Salinovec; Božena Vlahek, Punikve 2a, 42240 Punikve; Blaženka Žuliček, Frankopanska 13, 42250 Lepoglava; NARODNE NOVINE, dioničko društvo za izdavanje i tiskanje Službenog lista Republike Hrvatske, službenih i drugih obrazaca te , Savski Gaj XIII. put 6, 10000 Zagreb; APS DELTA S.A., Rue Jean Piret 1, 2350 Luksembourg</derivirana_varijabla>
  </DomainObject.Predmet.StrankaFormatedWithAdress>
  <DomainObject.Predmet.StrankaFormatedWithAdressOIB>
    <izvorni_sadrzaj> Vladimir Bahun, OIB 92913635833, Bedenec 206, 42240 Bedenec; Štefica Banek, OIB 78224119139, Knapić 12, 42240 Knapić; Bernardica Brežnjak, OIB 08656418564, Cvjetna Ulica 21, 42242 Margečan; Ivica Đurasek, OIB 22732244493, Stažnjevec 51a, 42242 Stažnjevec; Dražen Ferenec, OIB 80431044204, Vladimira Nazora 73, 42240 Ivanec; Ivanka Gašpert, OIB 68573006814, Bistrica 12, 42240 Ivanec; Marijan Geček, OIB 24453141801, Frankopanska 5, 42250 Lepoglava; Milan Glavica, OIB 24585532630, Rudolfa Rajtera 171, 42240 Ivanec; Magda Grđan, OIB 82917581608, Prigorec 119, 42240 Prigorec; Anđela Habrka, OIB 56535321184, Vinogradska 8, 42240 Ivanec; Milan Harjač, OIB 10506885090, Ivanečka Željeznica 41, 42240 Ivanečka Željeznica; Slavko Hojsak, OIB 43437702963, Pleš 20, 42253 Pleš; Grozdana Hranić, OIB 14824212474, Prigorec 51, 42240 Prigorec; Vesna Hranić, OIB 21870293369, Prigorec 98a, 42240 Prigorec; Agata Juren, OIB 35701611971, Kameničko Podgorje 68, 42250 Kameničko Podgorje; Marija Kišić, OIB 74354464194, Jurketinec 9, 42243 Jurketinec; Đurđa Kišićek, OIB 79394848979, Koškovec 50, 42243 Koškovec; Stanko Kolačko, OIB 04669348220, Salinovec 99, 42240 Salinovec; Branko Komes, OIB 21851763824, Donja Voća 284a, 42245 Donja Voća; Zdenka Koščec, OIB 05956645975, Brodarovec 45, 42243 Brodarovec; Ivan Kreš, OIB 24534734251, Mali Gorenec 26a, 42253 Mali Gorenec; Marijan Krog, OIB 66233198443, Varaždinska 48, 42240 Ivanec; Zvonko Kušter, OIB 56827395761, Punikve 115, 42240 Punikve; Darko Mudri, OIB 38127739684, Prigorec 24, 42240 Prigorec; Đurđa Mudri, OIB 95038714150, Prigorec 112, 42240 Prigorec; Slađana Mudri, OIB 57850797235, Prigorec 40c, 42240 Prigorec; Stjepan Mudri, OIB 14638401617, Ivanečko Naselje 2k, 42240 Ivanečko Naselje; Ivan Sanković, OIB 06851948578, Prigorec 85, 42240 Prigorec; Mirjana Sanković, OIB 89991104297, Prigorec 34a, 42240 Prigorec; Dražen Sever, OIB 14771680911, Rudolfa Rajtera 224, 42240 Ivanec; Ivica Sever, OIB 81717023823, Prigorec 16, 42240 Prigorec; Zvonko Strugar, OIB 68514697784, Prigorec 123b, 42240 Prigorec; Ana Šambar, OIB 97747386833, Dubravec 119, 42240 Dubravec; Vladimir Šestanj Perić, OIB 95067050035, Donja Voća 242, 42245 Donja Voća; Ivica Štefanko, OIB 14176084771, Zavojna 21, 42240 Ivanec; Vesna Varga, OIB 69579647937, Salinovec 35, 42240 Salinovec; Božena Vlahek, OIB 33357039687, Punikve 2a, 42240 Punikve; Blaženka Žuliček, OIB 86199471703, Frankopanska 13, 42250 Lepoglava; NARODNE NOVINE, dioničko društvo za izdavanje i tiskanje Službenog lista Republike Hrvatske, službenih i drugih obrazaca te , OIB 64546066176, Savski Gaj XIII. put 6, 10000 Zagreb; APS DELTA S.A., OIB 45421012929, Rue Jean Piret 1, 2350 Luksembourg</izvorni_sadrzaj>
    <derivirana_varijabla naziv="DomainObject.Predmet.StrankaFormatedWithAdressOIB_1"> Vladimir Bahun, OIB 92913635833, Bedenec 206, 42240 Bedenec; Štefica Banek, OIB 78224119139, Knapić 12, 42240 Knapić; Bernardica Brežnjak, OIB 08656418564, Cvjetna Ulica 21, 42242 Margečan; Ivica Đurasek, OIB 22732244493, Stažnjevec 51a, 42242 Stažnjevec; Dražen Ferenec, OIB 80431044204, Vladimira Nazora 73, 42240 Ivanec; Ivanka Gašpert, OIB 68573006814, Bistrica 12, 42240 Ivanec; Marijan Geček, OIB 24453141801, Frankopanska 5, 42250 Lepoglava; Milan Glavica, OIB 24585532630, Rudolfa Rajtera 171, 42240 Ivanec; Magda Grđan, OIB 82917581608, Prigorec 119, 42240 Prigorec; Anđela Habrka, OIB 56535321184, Vinogradska 8, 42240 Ivanec; Milan Harjač, OIB 10506885090, Ivanečka Željeznica 41, 42240 Ivanečka Željeznica; Slavko Hojsak, OIB 43437702963, Pleš 20, 42253 Pleš; Grozdana Hranić, OIB 14824212474, Prigorec 51, 42240 Prigorec; Vesna Hranić, OIB 21870293369, Prigorec 98a, 42240 Prigorec; Agata Juren, OIB 35701611971, Kameničko Podgorje 68, 42250 Kameničko Podgorje; Marija Kišić, OIB 74354464194, Jurketinec 9, 42243 Jurketinec; Đurđa Kišićek, OIB 79394848979, Koškovec 50, 42243 Koškovec; Stanko Kolačko, OIB 04669348220, Salinovec 99, 42240 Salinovec; Branko Komes, OIB 21851763824, Donja Voća 284a, 42245 Donja Voća; Zdenka Koščec, OIB 05956645975, Brodarovec 45, 42243 Brodarovec; Ivan Kreš, OIB 24534734251, Mali Gorenec 26a, 42253 Mali Gorenec; Marijan Krog, OIB 66233198443, Varaždinska 48, 42240 Ivanec; Zvonko Kušter, OIB 56827395761, Punikve 115, 42240 Punikve; Darko Mudri, OIB 38127739684, Prigorec 24, 42240 Prigorec; Đurđa Mudri, OIB 95038714150, Prigorec 112, 42240 Prigorec; Slađana Mudri, OIB 57850797235, Prigorec 40c, 42240 Prigorec; Stjepan Mudri, OIB 14638401617, Ivanečko Naselje 2k, 42240 Ivanečko Naselje; Ivan Sanković, OIB 06851948578, Prigorec 85, 42240 Prigorec; Mirjana Sanković, OIB 89991104297, Prigorec 34a, 42240 Prigorec; Dražen Sever, OIB 14771680911, Rudolfa Rajtera 224, 42240 Ivanec; Ivica Sever, OIB 81717023823, Prigorec 16, 42240 Prigorec; Zvonko Strugar, OIB 68514697784, Prigorec 123b, 42240 Prigorec; Ana Šambar, OIB 97747386833, Dubravec 119, 42240 Dubravec; Vladimir Šestanj Perić, OIB 95067050035, Donja Voća 242, 42245 Donja Voća; Ivica Štefanko, OIB 14176084771, Zavojna 21, 42240 Ivanec; Vesna Varga, OIB 69579647937, Salinovec 35, 42240 Salinovec; Božena Vlahek, OIB 33357039687, Punikve 2a, 42240 Punikve; Blaženka Žuliček, OIB 86199471703, Frankopanska 13, 42250 Lepoglava; NARODNE NOVINE, dioničko društvo za izdavanje i tiskanje Službenog lista Republike Hrvatske, službenih i drugih obrazaca te , OIB 64546066176, Savski Gaj XIII. put 6, 10000 Zagreb; APS DELTA S.A., OIB 45421012929, Rue Jean Piret 1, 2350 Luksembourg</derivirana_varijabla>
  </DomainObject.Predmet.StrankaFormatedWithAdressOIB>
  <DomainObject.Predmet.StrankaWithAdress>
    <izvorni_sadrzaj>Vladimir Bahun Bedenec 206,42240 Bedenec,Štefica Banek Knapić 12,42240 Knapić,Bernardica Brežnjak Cvjetna Ulica 21,42242 Margečan,Ivica Đurasek Stažnjevec 51a,42242 Stažnjevec,Dražen Ferenec Vladimira Nazora 73,42240 Ivanec,Ivanka Gašpert Bistrica 12,42240 Ivanec,Marijan Geček Frankopanska 5,42250 Lepoglava,Milan Glavica Rudolfa Rajtera 171,42240 Ivanec,Magda Grđan Prigorec 119,42240 Prigorec,Anđela Habrka Vinogradska 8,42240 Ivanec,Milan Harjač Ivanečka Željeznica 41,42240 Ivanečka Željeznica,Slavko Hojsak Pleš 20,42253 Pleš,Grozdana Hranić Prigorec 51,42240 Prigorec,Vesna Hranić Prigorec 98a,42240 Prigorec,Agata Juren Kameničko Podgorje 68,42250 Kameničko Podgorje,Marija Kišić Jurketinec 9,42243 Jurketinec,Đurđa Kišićek Koškovec 50,42243 Koškovec,Stanko Kolačko Salinovec 99,42240 Salinovec,Branko Komes Donja Voća 284a,42245 Donja Voća,Zdenka Koščec Brodarovec 45,42243 Brodarovec,Ivan Kreš Mali Gorenec 26a,42253 Mali Gorenec,Marijan Krog Varaždinska 48,42240 Ivanec,Zvonko Kušter Punikve 115,42240 Punikve,Darko Mudri Prigorec 24,42240 Prigorec,Đurđa Mudri Prigorec 112,42240 Prigorec,Slađana Mudri Prigorec 40c,42240 Prigorec,Stjepan Mudri Ivanečko Naselje 2k,42240 Ivanečko Naselje,Ivan Sanković Prigorec 85,42240 Prigorec,Mirjana Sanković Prigorec 34a,42240 Prigorec,Dražen Sever Rudolfa Rajtera 224,42240 Ivanec,Ivica Sever Prigorec 16,42240 Prigorec,Zvonko Strugar Prigorec 123b,42240 Prigorec,Ana Šambar Dubravec 119,42240 Dubravec,Vladimir Šestanj Perić Donja Voća 242,42245 Donja Voća,Ivica Štefanko Zavojna 21,42240 Ivanec,Vesna Varga Salinovec 35,42240 Salinovec,Božena Vlahek Punikve 2a,42240 Punikve,Blaženka Žuliček Frankopanska 13,42250 Lepoglava,NARODNE NOVINE, dioničko društvo za izdavanje i tiskanje Službenog lista Republike Hrvatske, službenih i drugih obrazaca te  Savski Gaj XIII. put 6,10000 Zagreb,APS DELTA S.A. Rue Jean Piret 1,2350 Luksembourg</izvorni_sadrzaj>
    <derivirana_varijabla naziv="DomainObject.Predmet.StrankaWithAdress_1">Vladimir Bahun Bedenec 206,42240 Bedenec,Štefica Banek Knapić 12,42240 Knapić,Bernardica Brežnjak Cvjetna Ulica 21,42242 Margečan,Ivica Đurasek Stažnjevec 51a,42242 Stažnjevec,Dražen Ferenec Vladimira Nazora 73,42240 Ivanec,Ivanka Gašpert Bistrica 12,42240 Ivanec,Marijan Geček Frankopanska 5,42250 Lepoglava,Milan Glavica Rudolfa Rajtera 171,42240 Ivanec,Magda Grđan Prigorec 119,42240 Prigorec,Anđela Habrka Vinogradska 8,42240 Ivanec,Milan Harjač Ivanečka Željeznica 41,42240 Ivanečka Željeznica,Slavko Hojsak Pleš 20,42253 Pleš,Grozdana Hranić Prigorec 51,42240 Prigorec,Vesna Hranić Prigorec 98a,42240 Prigorec,Agata Juren Kameničko Podgorje 68,42250 Kameničko Podgorje,Marija Kišić Jurketinec 9,42243 Jurketinec,Đurđa Kišićek Koškovec 50,42243 Koškovec,Stanko Kolačko Salinovec 99,42240 Salinovec,Branko Komes Donja Voća 284a,42245 Donja Voća,Zdenka Koščec Brodarovec 45,42243 Brodarovec,Ivan Kreš Mali Gorenec 26a,42253 Mali Gorenec,Marijan Krog Varaždinska 48,42240 Ivanec,Zvonko Kušter Punikve 115,42240 Punikve,Darko Mudri Prigorec 24,42240 Prigorec,Đurđa Mudri Prigorec 112,42240 Prigorec,Slađana Mudri Prigorec 40c,42240 Prigorec,Stjepan Mudri Ivanečko Naselje 2k,42240 Ivanečko Naselje,Ivan Sanković Prigorec 85,42240 Prigorec,Mirjana Sanković Prigorec 34a,42240 Prigorec,Dražen Sever Rudolfa Rajtera 224,42240 Ivanec,Ivica Sever Prigorec 16,42240 Prigorec,Zvonko Strugar Prigorec 123b,42240 Prigorec,Ana Šambar Dubravec 119,42240 Dubravec,Vladimir Šestanj Perić Donja Voća 242,42245 Donja Voća,Ivica Štefanko Zavojna 21,42240 Ivanec,Vesna Varga Salinovec 35,42240 Salinovec,Božena Vlahek Punikve 2a,42240 Punikve,Blaženka Žuliček Frankopanska 13,42250 Lepoglava,NARODNE NOVINE, dioničko društvo za izdavanje i tiskanje Službenog lista Republike Hrvatske, službenih i drugih obrazaca te  Savski Gaj XIII. put 6,10000 Zagreb,APS DELTA S.A. Rue Jean Piret 1,2350 Luksembourg</derivirana_varijabla>
  </DomainObject.Predmet.StrankaWithAdress>
  <DomainObject.Predmet.StrankaWithAdressOIB>
    <izvorni_sadrzaj>Vladimir Bahun, OIB 92913635833, Bedenec 206,42240 Bedenec,Štefica Banek, OIB 78224119139, Knapić 12,42240 Knapić,Bernardica Brežnjak, OIB 08656418564, Cvjetna Ulica 21,42242 Margečan,Ivica Đurasek, OIB 22732244493, Stažnjevec 51a,42242 Stažnjevec,Dražen Ferenec, OIB 80431044204, Vladimira Nazora 73,42240 Ivanec,Ivanka Gašpert, OIB 68573006814, Bistrica 12,42240 Ivanec,Marijan Geček, OIB 24453141801, Frankopanska 5,42250 Lepoglava,Milan Glavica, OIB 24585532630, Rudolfa Rajtera 171,42240 Ivanec,Magda Grđan, OIB 82917581608, Prigorec 119,42240 Prigorec,Anđela Habrka, OIB 56535321184, Vinogradska 8,42240 Ivanec,Milan Harjač, OIB 10506885090, Ivanečka Željeznica 41,42240 Ivanečka Željeznica,Slavko Hojsak, OIB 43437702963, Pleš 20,42253 Pleš,Grozdana Hranić, OIB 14824212474, Prigorec 51,42240 Prigorec,Vesna Hranić, OIB 21870293369, Prigorec 98a,42240 Prigorec,Agata Juren, OIB 35701611971, Kameničko Podgorje 68,42250 Kameničko Podgorje,Marija Kišić, OIB 74354464194, Jurketinec 9,42243 Jurketinec,Đurđa Kišićek, OIB 79394848979, Koškovec 50,42243 Koškovec,Stanko Kolačko, OIB 04669348220, Salinovec 99,42240 Salinovec,Branko Komes, OIB 21851763824, Donja Voća 284a,42245 Donja Voća,Zdenka Koščec, OIB 05956645975, Brodarovec 45,42243 Brodarovec,Ivan Kreš, OIB 24534734251, Mali Gorenec 26a,42253 Mali Gorenec,Marijan Krog, OIB 66233198443, Varaždinska 48,42240 Ivanec,Zvonko Kušter, OIB 56827395761, Punikve 115,42240 Punikve,Darko Mudri, OIB 38127739684, Prigorec 24,42240 Prigorec,Đurđa Mudri, OIB 95038714150, Prigorec 112,42240 Prigorec,Slađana Mudri, OIB 57850797235, Prigorec 40c,42240 Prigorec,Stjepan Mudri, OIB 14638401617, Ivanečko Naselje 2k,42240 Ivanečko Naselje,Ivan Sanković, OIB 06851948578, Prigorec 85,42240 Prigorec,Mirjana Sanković, OIB 89991104297, Prigorec 34a,42240 Prigorec,Dražen Sever, OIB 14771680911, Rudolfa Rajtera 224,42240 Ivanec,Ivica Sever, OIB 81717023823, Prigorec 16,42240 Prigorec,Zvonko Strugar, OIB 68514697784, Prigorec 123b,42240 Prigorec,Ana Šambar, OIB 97747386833, Dubravec 119,42240 Dubravec,Vladimir Šestanj Perić, OIB 95067050035, Donja Voća 242,42245 Donja Voća,Ivica Štefanko, OIB 14176084771, Zavojna 21,42240 Ivanec,Vesna Varga, OIB 69579647937, Salinovec 35,42240 Salinovec,Božena Vlahek, OIB 33357039687, Punikve 2a,42240 Punikve,Blaženka Žuliček, OIB 86199471703, Frankopanska 13,42250 Lepoglava,NARODNE NOVINE, dioničko društvo za izdavanje i tiskanje Službenog lista Republike Hrvatske, službenih i drugih obrazaca te , OIB 64546066176, Savski Gaj XIII. put 6,10000 Zagreb,APS DELTA S.A., OIB 45421012929, Rue Jean Piret 1,2350 Luksembourg</izvorni_sadrzaj>
    <derivirana_varijabla naziv="DomainObject.Predmet.StrankaWithAdressOIB_1">Vladimir Bahun, OIB 92913635833, Bedenec 206,42240 Bedenec,Štefica Banek, OIB 78224119139, Knapić 12,42240 Knapić,Bernardica Brežnjak, OIB 08656418564, Cvjetna Ulica 21,42242 Margečan,Ivica Đurasek, OIB 22732244493, Stažnjevec 51a,42242 Stažnjevec,Dražen Ferenec, OIB 80431044204, Vladimira Nazora 73,42240 Ivanec,Ivanka Gašpert, OIB 68573006814, Bistrica 12,42240 Ivanec,Marijan Geček, OIB 24453141801, Frankopanska 5,42250 Lepoglava,Milan Glavica, OIB 24585532630, Rudolfa Rajtera 171,42240 Ivanec,Magda Grđan, OIB 82917581608, Prigorec 119,42240 Prigorec,Anđela Habrka, OIB 56535321184, Vinogradska 8,42240 Ivanec,Milan Harjač, OIB 10506885090, Ivanečka Željeznica 41,42240 Ivanečka Željeznica,Slavko Hojsak, OIB 43437702963, Pleš 20,42253 Pleš,Grozdana Hranić, OIB 14824212474, Prigorec 51,42240 Prigorec,Vesna Hranić, OIB 21870293369, Prigorec 98a,42240 Prigorec,Agata Juren, OIB 35701611971, Kameničko Podgorje 68,42250 Kameničko Podgorje,Marija Kišić, OIB 74354464194, Jurketinec 9,42243 Jurketinec,Đurđa Kišićek, OIB 79394848979, Koškovec 50,42243 Koškovec,Stanko Kolačko, OIB 04669348220, Salinovec 99,42240 Salinovec,Branko Komes, OIB 21851763824, Donja Voća 284a,42245 Donja Voća,Zdenka Koščec, OIB 05956645975, Brodarovec 45,42243 Brodarovec,Ivan Kreš, OIB 24534734251, Mali Gorenec 26a,42253 Mali Gorenec,Marijan Krog, OIB 66233198443, Varaždinska 48,42240 Ivanec,Zvonko Kušter, OIB 56827395761, Punikve 115,42240 Punikve,Darko Mudri, OIB 38127739684, Prigorec 24,42240 Prigorec,Đurđa Mudri, OIB 95038714150, Prigorec 112,42240 Prigorec,Slađana Mudri, OIB 57850797235, Prigorec 40c,42240 Prigorec,Stjepan Mudri, OIB 14638401617, Ivanečko Naselje 2k,42240 Ivanečko Naselje,Ivan Sanković, OIB 06851948578, Prigorec 85,42240 Prigorec,Mirjana Sanković, OIB 89991104297, Prigorec 34a,42240 Prigorec,Dražen Sever, OIB 14771680911, Rudolfa Rajtera 224,42240 Ivanec,Ivica Sever, OIB 81717023823, Prigorec 16,42240 Prigorec,Zvonko Strugar, OIB 68514697784, Prigorec 123b,42240 Prigorec,Ana Šambar, OIB 97747386833, Dubravec 119,42240 Dubravec,Vladimir Šestanj Perić, OIB 95067050035, Donja Voća 242,42245 Donja Voća,Ivica Štefanko, OIB 14176084771, Zavojna 21,42240 Ivanec,Vesna Varga, OIB 69579647937, Salinovec 35,42240 Salinovec,Božena Vlahek, OIB 33357039687, Punikve 2a,42240 Punikve,Blaženka Žuliček, OIB 86199471703, Frankopanska 13,42250 Lepoglava,NARODNE NOVINE, dioničko društvo za izdavanje i tiskanje Službenog lista Republike Hrvatske, službenih i drugih obrazaca te , OIB 64546066176, Savski Gaj XIII. put 6,10000 Zagreb,APS DELTA S.A., OIB 45421012929, Rue Jean Piret 1,2350 Luksembourg</derivirana_varijabla>
  </DomainObject.Predmet.StrankaWithAdressOIB>
  <DomainObject.Predmet.StrankaNazivFormated>
    <izvorni_sadrzaj>Vladimir Bahun,Štefica Banek,Bernardica Brežnjak,Ivica Đurasek,Dražen Ferenec,Ivanka Gašpert,Marijan Geček,Milan Glavica,Magda Grđan,Anđela Habrka,Milan Harjač,Slavko Hojsak,Grozdana Hranić,Vesna Hranić,Agata Juren,Marija Kišić,Đurđa Kišićek,Stanko Kolačko,Branko Komes,Zdenka Koščec,Ivan Kreš,Marijan Krog,Zvonko Kušter,Darko Mudri,Đurđa Mudri,Slađana Mudri,Stjepan Mudri,Ivan Sanković,Mirjana Sanković,Dražen Sever,Ivica Sever,Zvonko Strugar,Ana Šambar,Vladimir Šestanj Perić,Ivica Štefanko,Vesna Varga,Božena Vlahek,Blaženka Žuliček,NARODNE NOVINE, dioničko društvo za izdavanje i tiskanje Službenog lista Republike Hrvatske, službenih i drugih obrazaca te ,APS DELTA S.A.</izvorni_sadrzaj>
    <derivirana_varijabla naziv="DomainObject.Predmet.StrankaNazivFormated_1">Vladimir Bahun,Štefica Banek,Bernardica Brežnjak,Ivica Đurasek,Dražen Ferenec,Ivanka Gašpert,Marijan Geček,Milan Glavica,Magda Grđan,Anđela Habrka,Milan Harjač,Slavko Hojsak,Grozdana Hranić,Vesna Hranić,Agata Juren,Marija Kišić,Đurđa Kišićek,Stanko Kolačko,Branko Komes,Zdenka Koščec,Ivan Kreš,Marijan Krog,Zvonko Kušter,Darko Mudri,Đurđa Mudri,Slađana Mudri,Stjepan Mudri,Ivan Sanković,Mirjana Sanković,Dražen Sever,Ivica Sever,Zvonko Strugar,Ana Šambar,Vladimir Šestanj Perić,Ivica Štefanko,Vesna Varga,Božena Vlahek,Blaženka Žuliček,NARODNE NOVINE, dioničko društvo za izdavanje i tiskanje Službenog lista Republike Hrvatske, službenih i drugih obrazaca te ,APS DELTA S.A.</derivirana_varijabla>
  </DomainObject.Predmet.StrankaNazivFormated>
  <DomainObject.Predmet.StrankaNazivFormatedOIB>
    <izvorni_sadrzaj>Vladimir Bahun, OIB 92913635833,Štefica Banek, OIB 78224119139,Bernardica Brežnjak, OIB 08656418564,Ivica Đurasek, OIB 22732244493,Dražen Ferenec, OIB 80431044204,Ivanka Gašpert, OIB 68573006814,Marijan Geček, OIB 24453141801,Milan Glavica, OIB 24585532630,Magda Grđan, OIB 82917581608,Anđela Habrka, OIB 56535321184,Milan Harjač, OIB 10506885090,Slavko Hojsak, OIB 43437702963,Grozdana Hranić, OIB 14824212474,Vesna Hranić, OIB 21870293369,Agata Juren, OIB 35701611971,Marija Kišić, OIB 74354464194,Đurđa Kišićek, OIB 79394848979,Stanko Kolačko, OIB 04669348220,Branko Komes, OIB 21851763824,Zdenka Koščec, OIB 05956645975,Ivan Kreš, OIB 24534734251,Marijan Krog, OIB 66233198443,Zvonko Kušter, OIB 56827395761,Darko Mudri, OIB 38127739684,Đurđa Mudri, OIB 95038714150,Slađana Mudri, OIB 57850797235,Stjepan Mudri, OIB 14638401617,Ivan Sanković, OIB 06851948578,Mirjana Sanković, OIB 89991104297,Dražen Sever, OIB 14771680911,Ivica Sever, OIB 81717023823,Zvonko Strugar, OIB 68514697784,Ana Šambar, OIB 97747386833,Vladimir Šestanj Perić, OIB 95067050035,Ivica Štefanko, OIB 14176084771,Vesna Varga, OIB 69579647937,Božena Vlahek, OIB 33357039687,Blaženka Žuliček, OIB 86199471703,NARODNE NOVINE, dioničko društvo za izdavanje i tiskanje Službenog lista Republike Hrvatske, službenih i drugih obrazaca te , OIB 64546066176,APS DELTA S.A., OIB 45421012929</izvorni_sadrzaj>
    <derivirana_varijabla naziv="DomainObject.Predmet.StrankaNazivFormatedOIB_1">Vladimir Bahun, OIB 92913635833,Štefica Banek, OIB 78224119139,Bernardica Brežnjak, OIB 08656418564,Ivica Đurasek, OIB 22732244493,Dražen Ferenec, OIB 80431044204,Ivanka Gašpert, OIB 68573006814,Marijan Geček, OIB 24453141801,Milan Glavica, OIB 24585532630,Magda Grđan, OIB 82917581608,Anđela Habrka, OIB 56535321184,Milan Harjač, OIB 10506885090,Slavko Hojsak, OIB 43437702963,Grozdana Hranić, OIB 14824212474,Vesna Hranić, OIB 21870293369,Agata Juren, OIB 35701611971,Marija Kišić, OIB 74354464194,Đurđa Kišićek, OIB 79394848979,Stanko Kolačko, OIB 04669348220,Branko Komes, OIB 21851763824,Zdenka Koščec, OIB 05956645975,Ivan Kreš, OIB 24534734251,Marijan Krog, OIB 66233198443,Zvonko Kušter, OIB 56827395761,Darko Mudri, OIB 38127739684,Đurđa Mudri, OIB 95038714150,Slađana Mudri, OIB 57850797235,Stjepan Mudri, OIB 14638401617,Ivan Sanković, OIB 06851948578,Mirjana Sanković, OIB 89991104297,Dražen Sever, OIB 14771680911,Ivica Sever, OIB 81717023823,Zvonko Strugar, OIB 68514697784,Ana Šambar, OIB 97747386833,Vladimir Šestanj Perić, OIB 95067050035,Ivica Štefanko, OIB 14176084771,Vesna Varga, OIB 69579647937,Božena Vlahek, OIB 33357039687,Blaženka Žuliček, OIB 86199471703,NARODNE NOVINE, dioničko društvo za izdavanje i tiskanje Službenog lista Republike Hrvatske, službenih i drugih obrazaca te , OIB 64546066176,APS DELTA S.A., OIB 45421012929</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Vladimir Bahun</item>
      <item>Štefica Banek</item>
      <item>Bernardica Brežnjak</item>
      <item>Ivica Đurasek</item>
      <item>Dražen Ferenec</item>
      <item>Ivanka Gašpert</item>
      <item>Marijan Geček</item>
      <item>Milan Glavica</item>
      <item>Magda Grđan</item>
      <item>Anđela Habrka</item>
      <item>Milan Harjač</item>
      <item>Slavko Hojsak</item>
      <item>Grozdana Hranić</item>
      <item>Vesna Hranić</item>
      <item>Agata Juren</item>
      <item>Marija Kišić</item>
      <item>Đurđa Kišićek</item>
      <item>Stanko Kolačko</item>
      <item>Branko Komes</item>
      <item>Zdenka Koščec</item>
      <item>Ivan Kreš</item>
      <item>Marijan Krog</item>
      <item>Zvonko Kušter</item>
      <item>Darko Mudri</item>
      <item>Đurđa Mudri</item>
      <item>Slađana Mudri</item>
      <item>Stjepan Mudri</item>
      <item>Ivan Sanković</item>
      <item>Mirjana Sanković</item>
      <item>Dražen Sever</item>
      <item>Ivica Sever</item>
      <item>Zvonko Strugar</item>
      <item>Ana Šambar</item>
      <item>Vladimir Šestanj Perić</item>
      <item>Ivica Štefanko</item>
      <item>Vesna Varga</item>
      <item>Božena Vlahek</item>
      <item>Blaženka Žuliček</item>
      <item>NARODNE NOVINE, dioničko društvo za izdavanje i tiskanje Službenog lista Republike Hrvatske, službenih i drugih obrazaca te </item>
      <item>APS DELTA S.A.</item>
    </izvorni_sadrzaj>
    <derivirana_varijabla naziv="DomainObject.Predmet.StrankaListFormated_1">
      <item>Vladimir Bahun</item>
      <item>Štefica Banek</item>
      <item>Bernardica Brežnjak</item>
      <item>Ivica Đurasek</item>
      <item>Dražen Ferenec</item>
      <item>Ivanka Gašpert</item>
      <item>Marijan Geček</item>
      <item>Milan Glavica</item>
      <item>Magda Grđan</item>
      <item>Anđela Habrka</item>
      <item>Milan Harjač</item>
      <item>Slavko Hojsak</item>
      <item>Grozdana Hranić</item>
      <item>Vesna Hranić</item>
      <item>Agata Juren</item>
      <item>Marija Kišić</item>
      <item>Đurđa Kišićek</item>
      <item>Stanko Kolačko</item>
      <item>Branko Komes</item>
      <item>Zdenka Koščec</item>
      <item>Ivan Kreš</item>
      <item>Marijan Krog</item>
      <item>Zvonko Kušter</item>
      <item>Darko Mudri</item>
      <item>Đurđa Mudri</item>
      <item>Slađana Mudri</item>
      <item>Stjepan Mudri</item>
      <item>Ivan Sanković</item>
      <item>Mirjana Sanković</item>
      <item>Dražen Sever</item>
      <item>Ivica Sever</item>
      <item>Zvonko Strugar</item>
      <item>Ana Šambar</item>
      <item>Vladimir Šestanj Perić</item>
      <item>Ivica Štefanko</item>
      <item>Vesna Varga</item>
      <item>Božena Vlahek</item>
      <item>Blaženka Žuliček</item>
      <item>NARODNE NOVINE, dioničko društvo za izdavanje i tiskanje Službenog lista Republike Hrvatske, službenih i drugih obrazaca te </item>
      <item>APS DELTA S.A.</item>
    </derivirana_varijabla>
  </DomainObject.Predmet.StrankaListFormated>
  <DomainObject.Predmet.StrankaListFormatedOIB>
    <izvorni_sadrzaj>
      <item>Vladimir Bahun, OIB 92913635833</item>
      <item>Štefica Banek, OIB 78224119139</item>
      <item>Bernardica Brežnjak, OIB 08656418564</item>
      <item>Ivica Đurasek, OIB 22732244493</item>
      <item>Dražen Ferenec, OIB 80431044204</item>
      <item>Ivanka Gašpert, OIB 68573006814</item>
      <item>Marijan Geček, OIB 24453141801</item>
      <item>Milan Glavica, OIB 24585532630</item>
      <item>Magda Grđan, OIB 82917581608</item>
      <item>Anđela Habrka, OIB 56535321184</item>
      <item>Milan Harjač, OIB 10506885090</item>
      <item>Slavko Hojsak, OIB 43437702963</item>
      <item>Grozdana Hranić, OIB 14824212474</item>
      <item>Vesna Hranić, OIB 21870293369</item>
      <item>Agata Juren, OIB 35701611971</item>
      <item>Marija Kišić, OIB 74354464194</item>
      <item>Đurđa Kišićek, OIB 79394848979</item>
      <item>Stanko Kolačko, OIB 04669348220</item>
      <item>Branko Komes, OIB 21851763824</item>
      <item>Zdenka Koščec, OIB 05956645975</item>
      <item>Ivan Kreš, OIB 24534734251</item>
      <item>Marijan Krog, OIB 66233198443</item>
      <item>Zvonko Kušter, OIB 56827395761</item>
      <item>Darko Mudri, OIB 38127739684</item>
      <item>Đurđa Mudri, OIB 95038714150</item>
      <item>Slađana Mudri, OIB 57850797235</item>
      <item>Stjepan Mudri, OIB 14638401617</item>
      <item>Ivan Sanković, OIB 06851948578</item>
      <item>Mirjana Sanković, OIB 89991104297</item>
      <item>Dražen Sever, OIB 14771680911</item>
      <item>Ivica Sever, OIB 81717023823</item>
      <item>Zvonko Strugar, OIB 68514697784</item>
      <item>Ana Šambar, OIB 97747386833</item>
      <item>Vladimir Šestanj Perić, OIB 95067050035</item>
      <item>Ivica Štefanko, OIB 14176084771</item>
      <item>Vesna Varga, OIB 69579647937</item>
      <item>Božena Vlahek, OIB 33357039687</item>
      <item>Blaženka Žuliček, OIB 86199471703</item>
      <item>NARODNE NOVINE, dioničko društvo za izdavanje i tiskanje Službenog lista Republike Hrvatske, službenih i drugih obrazaca te , OIB 64546066176</item>
      <item>APS DELTA S.A., OIB 45421012929</item>
    </izvorni_sadrzaj>
    <derivirana_varijabla naziv="DomainObject.Predmet.StrankaListFormatedOIB_1">
      <item>Vladimir Bahun, OIB 92913635833</item>
      <item>Štefica Banek, OIB 78224119139</item>
      <item>Bernardica Brežnjak, OIB 08656418564</item>
      <item>Ivica Đurasek, OIB 22732244493</item>
      <item>Dražen Ferenec, OIB 80431044204</item>
      <item>Ivanka Gašpert, OIB 68573006814</item>
      <item>Marijan Geček, OIB 24453141801</item>
      <item>Milan Glavica, OIB 24585532630</item>
      <item>Magda Grđan, OIB 82917581608</item>
      <item>Anđela Habrka, OIB 56535321184</item>
      <item>Milan Harjač, OIB 10506885090</item>
      <item>Slavko Hojsak, OIB 43437702963</item>
      <item>Grozdana Hranić, OIB 14824212474</item>
      <item>Vesna Hranić, OIB 21870293369</item>
      <item>Agata Juren, OIB 35701611971</item>
      <item>Marija Kišić, OIB 74354464194</item>
      <item>Đurđa Kišićek, OIB 79394848979</item>
      <item>Stanko Kolačko, OIB 04669348220</item>
      <item>Branko Komes, OIB 21851763824</item>
      <item>Zdenka Koščec, OIB 05956645975</item>
      <item>Ivan Kreš, OIB 24534734251</item>
      <item>Marijan Krog, OIB 66233198443</item>
      <item>Zvonko Kušter, OIB 56827395761</item>
      <item>Darko Mudri, OIB 38127739684</item>
      <item>Đurđa Mudri, OIB 95038714150</item>
      <item>Slađana Mudri, OIB 57850797235</item>
      <item>Stjepan Mudri, OIB 14638401617</item>
      <item>Ivan Sanković, OIB 06851948578</item>
      <item>Mirjana Sanković, OIB 89991104297</item>
      <item>Dražen Sever, OIB 14771680911</item>
      <item>Ivica Sever, OIB 81717023823</item>
      <item>Zvonko Strugar, OIB 68514697784</item>
      <item>Ana Šambar, OIB 97747386833</item>
      <item>Vladimir Šestanj Perić, OIB 95067050035</item>
      <item>Ivica Štefanko, OIB 14176084771</item>
      <item>Vesna Varga, OIB 69579647937</item>
      <item>Božena Vlahek, OIB 33357039687</item>
      <item>Blaženka Žuliček, OIB 86199471703</item>
      <item>NARODNE NOVINE, dioničko društvo za izdavanje i tiskanje Službenog lista Republike Hrvatske, službenih i drugih obrazaca te , OIB 64546066176</item>
      <item>APS DELTA S.A., OIB 45421012929</item>
    </derivirana_varijabla>
  </DomainObject.Predmet.StrankaListFormatedOIB>
  <DomainObject.Predmet.StrankaListFormatedWithAdress>
    <izvorni_sadrzaj>
      <item>Vladimir Bahun, Bedenec 206, 42240 Bedenec</item>
      <item>Štefica Banek, Knapić 12, 42240 Knapić</item>
      <item>Bernardica Brežnjak, Cvjetna Ulica 21, 42242 Margečan</item>
      <item>Ivica Đurasek, Stažnjevec 51a, 42242 Stažnjevec</item>
      <item>Dražen Ferenec, Vladimira Nazora 73, 42240 Ivanec</item>
      <item>Ivanka Gašpert, Bistrica 12, 42240 Ivanec</item>
      <item>Marijan Geček, Frankopanska 5, 42250 Lepoglava</item>
      <item>Milan Glavica, Rudolfa Rajtera 171, 42240 Ivanec</item>
      <item>Magda Grđan, Prigorec 119, 42240 Prigorec</item>
      <item>Anđela Habrka, Vinogradska 8, 42240 Ivanec</item>
      <item>Milan Harjač, Ivanečka Željeznica 41, 42240 Ivanečka Željeznica</item>
      <item>Slavko Hojsak, Pleš 20, 42253 Pleš</item>
      <item>Grozdana Hranić, Prigorec 51, 42240 Prigorec</item>
      <item>Vesna Hranić, Prigorec 98a, 42240 Prigorec</item>
      <item>Agata Juren, Kameničko Podgorje 68, 42250 Kameničko Podgorje</item>
      <item>Marija Kišić, Jurketinec 9, 42243 Jurketinec</item>
      <item>Đurđa Kišićek, Koškovec 50, 42243 Koškovec</item>
      <item>Stanko Kolačko, Salinovec 99, 42240 Salinovec</item>
      <item>Branko Komes, Donja Voća 284a, 42245 Donja Voća</item>
      <item>Zdenka Koščec, Brodarovec 45, 42243 Brodarovec</item>
      <item>Ivan Kreš, Mali Gorenec 26a, 42253 Mali Gorenec</item>
      <item>Marijan Krog, Varaždinska 48, 42240 Ivanec</item>
      <item>Zvonko Kušter, Punikve 115, 42240 Punikve</item>
      <item>Darko Mudri, Prigorec 24, 42240 Prigorec</item>
      <item>Đurđa Mudri, Prigorec 112, 42240 Prigorec</item>
      <item>Slađana Mudri, Prigorec 40c, 42240 Prigorec</item>
      <item>Stjepan Mudri, Ivanečko Naselje 2k, 42240 Ivanečko Naselje</item>
      <item>Ivan Sanković, Prigorec 85, 42240 Prigorec</item>
      <item>Mirjana Sanković, Prigorec 34a, 42240 Prigorec</item>
      <item>Dražen Sever, Rudolfa Rajtera 224, 42240 Ivanec</item>
      <item>Ivica Sever, Prigorec 16, 42240 Prigorec</item>
      <item>Zvonko Strugar, Prigorec 123b, 42240 Prigorec</item>
      <item>Ana Šambar, Dubravec 119, 42240 Dubravec</item>
      <item>Vladimir Šestanj Perić, Donja Voća 242, 42245 Donja Voća</item>
      <item>Ivica Štefanko, Zavojna 21, 42240 Ivanec</item>
      <item>Vesna Varga, Salinovec 35, 42240 Salinovec</item>
      <item>Božena Vlahek, Punikve 2a, 42240 Punikve</item>
      <item>Blaženka Žuliček, Frankopanska 13, 42250 Lepoglava</item>
      <item>NARODNE NOVINE, dioničko društvo za izdavanje i tiskanje Službenog lista Republike Hrvatske, službenih i drugih obrazaca te , Savski Gaj XIII. put 6, 10000 Zagreb</item>
      <item>APS DELTA S.A., Rue Jean Piret 1, 2350 Luksembourg</item>
    </izvorni_sadrzaj>
    <derivirana_varijabla naziv="DomainObject.Predmet.StrankaListFormatedWithAdress_1">
      <item>Vladimir Bahun, Bedenec 206, 42240 Bedenec</item>
      <item>Štefica Banek, Knapić 12, 42240 Knapić</item>
      <item>Bernardica Brežnjak, Cvjetna Ulica 21, 42242 Margečan</item>
      <item>Ivica Đurasek, Stažnjevec 51a, 42242 Stažnjevec</item>
      <item>Dražen Ferenec, Vladimira Nazora 73, 42240 Ivanec</item>
      <item>Ivanka Gašpert, Bistrica 12, 42240 Ivanec</item>
      <item>Marijan Geček, Frankopanska 5, 42250 Lepoglava</item>
      <item>Milan Glavica, Rudolfa Rajtera 171, 42240 Ivanec</item>
      <item>Magda Grđan, Prigorec 119, 42240 Prigorec</item>
      <item>Anđela Habrka, Vinogradska 8, 42240 Ivanec</item>
      <item>Milan Harjač, Ivanečka Željeznica 41, 42240 Ivanečka Željeznica</item>
      <item>Slavko Hojsak, Pleš 20, 42253 Pleš</item>
      <item>Grozdana Hranić, Prigorec 51, 42240 Prigorec</item>
      <item>Vesna Hranić, Prigorec 98a, 42240 Prigorec</item>
      <item>Agata Juren, Kameničko Podgorje 68, 42250 Kameničko Podgorje</item>
      <item>Marija Kišić, Jurketinec 9, 42243 Jurketinec</item>
      <item>Đurđa Kišićek, Koškovec 50, 42243 Koškovec</item>
      <item>Stanko Kolačko, Salinovec 99, 42240 Salinovec</item>
      <item>Branko Komes, Donja Voća 284a, 42245 Donja Voća</item>
      <item>Zdenka Koščec, Brodarovec 45, 42243 Brodarovec</item>
      <item>Ivan Kreš, Mali Gorenec 26a, 42253 Mali Gorenec</item>
      <item>Marijan Krog, Varaždinska 48, 42240 Ivanec</item>
      <item>Zvonko Kušter, Punikve 115, 42240 Punikve</item>
      <item>Darko Mudri, Prigorec 24, 42240 Prigorec</item>
      <item>Đurđa Mudri, Prigorec 112, 42240 Prigorec</item>
      <item>Slađana Mudri, Prigorec 40c, 42240 Prigorec</item>
      <item>Stjepan Mudri, Ivanečko Naselje 2k, 42240 Ivanečko Naselje</item>
      <item>Ivan Sanković, Prigorec 85, 42240 Prigorec</item>
      <item>Mirjana Sanković, Prigorec 34a, 42240 Prigorec</item>
      <item>Dražen Sever, Rudolfa Rajtera 224, 42240 Ivanec</item>
      <item>Ivica Sever, Prigorec 16, 42240 Prigorec</item>
      <item>Zvonko Strugar, Prigorec 123b, 42240 Prigorec</item>
      <item>Ana Šambar, Dubravec 119, 42240 Dubravec</item>
      <item>Vladimir Šestanj Perić, Donja Voća 242, 42245 Donja Voća</item>
      <item>Ivica Štefanko, Zavojna 21, 42240 Ivanec</item>
      <item>Vesna Varga, Salinovec 35, 42240 Salinovec</item>
      <item>Božena Vlahek, Punikve 2a, 42240 Punikve</item>
      <item>Blaženka Žuliček, Frankopanska 13, 42250 Lepoglava</item>
      <item>NARODNE NOVINE, dioničko društvo za izdavanje i tiskanje Službenog lista Republike Hrvatske, službenih i drugih obrazaca te , Savski Gaj XIII. put 6, 10000 Zagreb</item>
      <item>APS DELTA S.A., Rue Jean Piret 1, 2350 Luksembourg</item>
    </derivirana_varijabla>
  </DomainObject.Predmet.StrankaListFormatedWithAdress>
  <DomainObject.Predmet.StrankaListFormatedWithAdressOIB>
    <izvorni_sadrzaj>
      <item>Vladimir Bahun, OIB 92913635833, Bedenec 206, 42240 Bedenec</item>
      <item>Štefica Banek, OIB 78224119139, Knapić 12, 42240 Knapić</item>
      <item>Bernardica Brežnjak, OIB 08656418564, Cvjetna Ulica 21, 42242 Margečan</item>
      <item>Ivica Đurasek, OIB 22732244493, Stažnjevec 51a, 42242 Stažnjevec</item>
      <item>Dražen Ferenec, OIB 80431044204, Vladimira Nazora 73, 42240 Ivanec</item>
      <item>Ivanka Gašpert, OIB 68573006814, Bistrica 12, 42240 Ivanec</item>
      <item>Marijan Geček, OIB 24453141801, Frankopanska 5, 42250 Lepoglava</item>
      <item>Milan Glavica, OIB 24585532630, Rudolfa Rajtera 171, 42240 Ivanec</item>
      <item>Magda Grđan, OIB 82917581608, Prigorec 119, 42240 Prigorec</item>
      <item>Anđela Habrka, OIB 56535321184, Vinogradska 8, 42240 Ivanec</item>
      <item>Milan Harjač, OIB 10506885090, Ivanečka Željeznica 41, 42240 Ivanečka Željeznica</item>
      <item>Slavko Hojsak, OIB 43437702963, Pleš 20, 42253 Pleš</item>
      <item>Grozdana Hranić, OIB 14824212474, Prigorec 51, 42240 Prigorec</item>
      <item>Vesna Hranić, OIB 21870293369, Prigorec 98a, 42240 Prigorec</item>
      <item>Agata Juren, OIB 35701611971, Kameničko Podgorje 68, 42250 Kameničko Podgorje</item>
      <item>Marija Kišić, OIB 74354464194, Jurketinec 9, 42243 Jurketinec</item>
      <item>Đurđa Kišićek, OIB 79394848979, Koškovec 50, 42243 Koškovec</item>
      <item>Stanko Kolačko, OIB 04669348220, Salinovec 99, 42240 Salinovec</item>
      <item>Branko Komes, OIB 21851763824, Donja Voća 284a, 42245 Donja Voća</item>
      <item>Zdenka Koščec, OIB 05956645975, Brodarovec 45, 42243 Brodarovec</item>
      <item>Ivan Kreš, OIB 24534734251, Mali Gorenec 26a, 42253 Mali Gorenec</item>
      <item>Marijan Krog, OIB 66233198443, Varaždinska 48, 42240 Ivanec</item>
      <item>Zvonko Kušter, OIB 56827395761, Punikve 115, 42240 Punikve</item>
      <item>Darko Mudri, OIB 38127739684, Prigorec 24, 42240 Prigorec</item>
      <item>Đurđa Mudri, OIB 95038714150, Prigorec 112, 42240 Prigorec</item>
      <item>Slađana Mudri, OIB 57850797235, Prigorec 40c, 42240 Prigorec</item>
      <item>Stjepan Mudri, OIB 14638401617, Ivanečko Naselje 2k, 42240 Ivanečko Naselje</item>
      <item>Ivan Sanković, OIB 06851948578, Prigorec 85, 42240 Prigorec</item>
      <item>Mirjana Sanković, OIB 89991104297, Prigorec 34a, 42240 Prigorec</item>
      <item>Dražen Sever, OIB 14771680911, Rudolfa Rajtera 224, 42240 Ivanec</item>
      <item>Ivica Sever, OIB 81717023823, Prigorec 16, 42240 Prigorec</item>
      <item>Zvonko Strugar, OIB 68514697784, Prigorec 123b, 42240 Prigorec</item>
      <item>Ana Šambar, OIB 97747386833, Dubravec 119, 42240 Dubravec</item>
      <item>Vladimir Šestanj Perić, OIB 95067050035, Donja Voća 242, 42245 Donja Voća</item>
      <item>Ivica Štefanko, OIB 14176084771, Zavojna 21, 42240 Ivanec</item>
      <item>Vesna Varga, OIB 69579647937, Salinovec 35, 42240 Salinovec</item>
      <item>Božena Vlahek, OIB 33357039687, Punikve 2a, 42240 Punikve</item>
      <item>Blaženka Žuliček, OIB 86199471703, Frankopanska 13, 42250 Lepoglava</item>
      <item>NARODNE NOVINE, dioničko društvo za izdavanje i tiskanje Službenog lista Republike Hrvatske, službenih i drugih obrazaca te , OIB 64546066176, Savski Gaj XIII. put 6, 10000 Zagreb</item>
      <item>APS DELTA S.A., OIB 45421012929, Rue Jean Piret 1, 2350 Luksembourg</item>
    </izvorni_sadrzaj>
    <derivirana_varijabla naziv="DomainObject.Predmet.StrankaListFormatedWithAdressOIB_1">
      <item>Vladimir Bahun, OIB 92913635833, Bedenec 206, 42240 Bedenec</item>
      <item>Štefica Banek, OIB 78224119139, Knapić 12, 42240 Knapić</item>
      <item>Bernardica Brežnjak, OIB 08656418564, Cvjetna Ulica 21, 42242 Margečan</item>
      <item>Ivica Đurasek, OIB 22732244493, Stažnjevec 51a, 42242 Stažnjevec</item>
      <item>Dražen Ferenec, OIB 80431044204, Vladimira Nazora 73, 42240 Ivanec</item>
      <item>Ivanka Gašpert, OIB 68573006814, Bistrica 12, 42240 Ivanec</item>
      <item>Marijan Geček, OIB 24453141801, Frankopanska 5, 42250 Lepoglava</item>
      <item>Milan Glavica, OIB 24585532630, Rudolfa Rajtera 171, 42240 Ivanec</item>
      <item>Magda Grđan, OIB 82917581608, Prigorec 119, 42240 Prigorec</item>
      <item>Anđela Habrka, OIB 56535321184, Vinogradska 8, 42240 Ivanec</item>
      <item>Milan Harjač, OIB 10506885090, Ivanečka Željeznica 41, 42240 Ivanečka Željeznica</item>
      <item>Slavko Hojsak, OIB 43437702963, Pleš 20, 42253 Pleš</item>
      <item>Grozdana Hranić, OIB 14824212474, Prigorec 51, 42240 Prigorec</item>
      <item>Vesna Hranić, OIB 21870293369, Prigorec 98a, 42240 Prigorec</item>
      <item>Agata Juren, OIB 35701611971, Kameničko Podgorje 68, 42250 Kameničko Podgorje</item>
      <item>Marija Kišić, OIB 74354464194, Jurketinec 9, 42243 Jurketinec</item>
      <item>Đurđa Kišićek, OIB 79394848979, Koškovec 50, 42243 Koškovec</item>
      <item>Stanko Kolačko, OIB 04669348220, Salinovec 99, 42240 Salinovec</item>
      <item>Branko Komes, OIB 21851763824, Donja Voća 284a, 42245 Donja Voća</item>
      <item>Zdenka Koščec, OIB 05956645975, Brodarovec 45, 42243 Brodarovec</item>
      <item>Ivan Kreš, OIB 24534734251, Mali Gorenec 26a, 42253 Mali Gorenec</item>
      <item>Marijan Krog, OIB 66233198443, Varaždinska 48, 42240 Ivanec</item>
      <item>Zvonko Kušter, OIB 56827395761, Punikve 115, 42240 Punikve</item>
      <item>Darko Mudri, OIB 38127739684, Prigorec 24, 42240 Prigorec</item>
      <item>Đurđa Mudri, OIB 95038714150, Prigorec 112, 42240 Prigorec</item>
      <item>Slađana Mudri, OIB 57850797235, Prigorec 40c, 42240 Prigorec</item>
      <item>Stjepan Mudri, OIB 14638401617, Ivanečko Naselje 2k, 42240 Ivanečko Naselje</item>
      <item>Ivan Sanković, OIB 06851948578, Prigorec 85, 42240 Prigorec</item>
      <item>Mirjana Sanković, OIB 89991104297, Prigorec 34a, 42240 Prigorec</item>
      <item>Dražen Sever, OIB 14771680911, Rudolfa Rajtera 224, 42240 Ivanec</item>
      <item>Ivica Sever, OIB 81717023823, Prigorec 16, 42240 Prigorec</item>
      <item>Zvonko Strugar, OIB 68514697784, Prigorec 123b, 42240 Prigorec</item>
      <item>Ana Šambar, OIB 97747386833, Dubravec 119, 42240 Dubravec</item>
      <item>Vladimir Šestanj Perić, OIB 95067050035, Donja Voća 242, 42245 Donja Voća</item>
      <item>Ivica Štefanko, OIB 14176084771, Zavojna 21, 42240 Ivanec</item>
      <item>Vesna Varga, OIB 69579647937, Salinovec 35, 42240 Salinovec</item>
      <item>Božena Vlahek, OIB 33357039687, Punikve 2a, 42240 Punikve</item>
      <item>Blaženka Žuliček, OIB 86199471703, Frankopanska 13, 42250 Lepoglava</item>
      <item>NARODNE NOVINE, dioničko društvo za izdavanje i tiskanje Službenog lista Republike Hrvatske, službenih i drugih obrazaca te , OIB 64546066176, Savski Gaj XIII. put 6, 10000 Zagreb</item>
      <item>APS DELTA S.A., OIB 45421012929, Rue Jean Piret 1, 2350 Luksembourg</item>
    </derivirana_varijabla>
  </DomainObject.Predmet.StrankaListFormatedWithAdressOIB>
  <DomainObject.Predmet.StrankaListNazivFormated>
    <izvorni_sadrzaj>
      <item>Vladimir Bahun</item>
      <item>Štefica Banek</item>
      <item>Bernardica Brežnjak</item>
      <item>Ivica Đurasek</item>
      <item>Dražen Ferenec</item>
      <item>Ivanka Gašpert</item>
      <item>Marijan Geček</item>
      <item>Milan Glavica</item>
      <item>Magda Grđan</item>
      <item>Anđela Habrka</item>
      <item>Milan Harjač</item>
      <item>Slavko Hojsak</item>
      <item>Grozdana Hranić</item>
      <item>Vesna Hranić</item>
      <item>Agata Juren</item>
      <item>Marija Kišić</item>
      <item>Đurđa Kišićek</item>
      <item>Stanko Kolačko</item>
      <item>Branko Komes</item>
      <item>Zdenka Koščec</item>
      <item>Ivan Kreš</item>
      <item>Marijan Krog</item>
      <item>Zvonko Kušter</item>
      <item>Darko Mudri</item>
      <item>Đurđa Mudri</item>
      <item>Slađana Mudri</item>
      <item>Stjepan Mudri</item>
      <item>Ivan Sanković</item>
      <item>Mirjana Sanković</item>
      <item>Dražen Sever</item>
      <item>Ivica Sever</item>
      <item>Zvonko Strugar</item>
      <item>Ana Šambar</item>
      <item>Vladimir Šestanj Perić</item>
      <item>Ivica Štefanko</item>
      <item>Vesna Varga</item>
      <item>Božena Vlahek</item>
      <item>Blaženka Žuliček</item>
      <item>NARODNE NOVINE, dioničko društvo za izdavanje i tiskanje Službenog lista Republike Hrvatske, službenih i drugih obrazaca te </item>
      <item>APS DELTA S.A.</item>
    </izvorni_sadrzaj>
    <derivirana_varijabla naziv="DomainObject.Predmet.StrankaListNazivFormated_1">
      <item>Vladimir Bahun</item>
      <item>Štefica Banek</item>
      <item>Bernardica Brežnjak</item>
      <item>Ivica Đurasek</item>
      <item>Dražen Ferenec</item>
      <item>Ivanka Gašpert</item>
      <item>Marijan Geček</item>
      <item>Milan Glavica</item>
      <item>Magda Grđan</item>
      <item>Anđela Habrka</item>
      <item>Milan Harjač</item>
      <item>Slavko Hojsak</item>
      <item>Grozdana Hranić</item>
      <item>Vesna Hranić</item>
      <item>Agata Juren</item>
      <item>Marija Kišić</item>
      <item>Đurđa Kišićek</item>
      <item>Stanko Kolačko</item>
      <item>Branko Komes</item>
      <item>Zdenka Koščec</item>
      <item>Ivan Kreš</item>
      <item>Marijan Krog</item>
      <item>Zvonko Kušter</item>
      <item>Darko Mudri</item>
      <item>Đurđa Mudri</item>
      <item>Slađana Mudri</item>
      <item>Stjepan Mudri</item>
      <item>Ivan Sanković</item>
      <item>Mirjana Sanković</item>
      <item>Dražen Sever</item>
      <item>Ivica Sever</item>
      <item>Zvonko Strugar</item>
      <item>Ana Šambar</item>
      <item>Vladimir Šestanj Perić</item>
      <item>Ivica Štefanko</item>
      <item>Vesna Varga</item>
      <item>Božena Vlahek</item>
      <item>Blaženka Žuliček</item>
      <item>NARODNE NOVINE, dioničko društvo za izdavanje i tiskanje Službenog lista Republike Hrvatske, službenih i drugih obrazaca te </item>
      <item>APS DELTA S.A.</item>
    </derivirana_varijabla>
  </DomainObject.Predmet.StrankaListNazivFormated>
  <DomainObject.Predmet.StrankaListNazivFormatedOIB>
    <izvorni_sadrzaj>
      <item>Vladimir Bahun, OIB 92913635833</item>
      <item>Štefica Banek, OIB 78224119139</item>
      <item>Bernardica Brežnjak, OIB 08656418564</item>
      <item>Ivica Đurasek, OIB 22732244493</item>
      <item>Dražen Ferenec, OIB 80431044204</item>
      <item>Ivanka Gašpert, OIB 68573006814</item>
      <item>Marijan Geček, OIB 24453141801</item>
      <item>Milan Glavica, OIB 24585532630</item>
      <item>Magda Grđan, OIB 82917581608</item>
      <item>Anđela Habrka, OIB 56535321184</item>
      <item>Milan Harjač, OIB 10506885090</item>
      <item>Slavko Hojsak, OIB 43437702963</item>
      <item>Grozdana Hranić, OIB 14824212474</item>
      <item>Vesna Hranić, OIB 21870293369</item>
      <item>Agata Juren, OIB 35701611971</item>
      <item>Marija Kišić, OIB 74354464194</item>
      <item>Đurđa Kišićek, OIB 79394848979</item>
      <item>Stanko Kolačko, OIB 04669348220</item>
      <item>Branko Komes, OIB 21851763824</item>
      <item>Zdenka Koščec, OIB 05956645975</item>
      <item>Ivan Kreš, OIB 24534734251</item>
      <item>Marijan Krog, OIB 66233198443</item>
      <item>Zvonko Kušter, OIB 56827395761</item>
      <item>Darko Mudri, OIB 38127739684</item>
      <item>Đurđa Mudri, OIB 95038714150</item>
      <item>Slađana Mudri, OIB 57850797235</item>
      <item>Stjepan Mudri, OIB 14638401617</item>
      <item>Ivan Sanković, OIB 06851948578</item>
      <item>Mirjana Sanković, OIB 89991104297</item>
      <item>Dražen Sever, OIB 14771680911</item>
      <item>Ivica Sever, OIB 81717023823</item>
      <item>Zvonko Strugar, OIB 68514697784</item>
      <item>Ana Šambar, OIB 97747386833</item>
      <item>Vladimir Šestanj Perić, OIB 95067050035</item>
      <item>Ivica Štefanko, OIB 14176084771</item>
      <item>Vesna Varga, OIB 69579647937</item>
      <item>Božena Vlahek, OIB 33357039687</item>
      <item>Blaženka Žuliček, OIB 86199471703</item>
      <item>NARODNE NOVINE, dioničko društvo za izdavanje i tiskanje Službenog lista Republike Hrvatske, službenih i drugih obrazaca te , OIB 64546066176</item>
      <item>APS DELTA S.A., OIB 45421012929</item>
    </izvorni_sadrzaj>
    <derivirana_varijabla naziv="DomainObject.Predmet.StrankaListNazivFormatedOIB_1">
      <item>Vladimir Bahun, OIB 92913635833</item>
      <item>Štefica Banek, OIB 78224119139</item>
      <item>Bernardica Brežnjak, OIB 08656418564</item>
      <item>Ivica Đurasek, OIB 22732244493</item>
      <item>Dražen Ferenec, OIB 80431044204</item>
      <item>Ivanka Gašpert, OIB 68573006814</item>
      <item>Marijan Geček, OIB 24453141801</item>
      <item>Milan Glavica, OIB 24585532630</item>
      <item>Magda Grđan, OIB 82917581608</item>
      <item>Anđela Habrka, OIB 56535321184</item>
      <item>Milan Harjač, OIB 10506885090</item>
      <item>Slavko Hojsak, OIB 43437702963</item>
      <item>Grozdana Hranić, OIB 14824212474</item>
      <item>Vesna Hranić, OIB 21870293369</item>
      <item>Agata Juren, OIB 35701611971</item>
      <item>Marija Kišić, OIB 74354464194</item>
      <item>Đurđa Kišićek, OIB 79394848979</item>
      <item>Stanko Kolačko, OIB 04669348220</item>
      <item>Branko Komes, OIB 21851763824</item>
      <item>Zdenka Koščec, OIB 05956645975</item>
      <item>Ivan Kreš, OIB 24534734251</item>
      <item>Marijan Krog, OIB 66233198443</item>
      <item>Zvonko Kušter, OIB 56827395761</item>
      <item>Darko Mudri, OIB 38127739684</item>
      <item>Đurđa Mudri, OIB 95038714150</item>
      <item>Slađana Mudri, OIB 57850797235</item>
      <item>Stjepan Mudri, OIB 14638401617</item>
      <item>Ivan Sanković, OIB 06851948578</item>
      <item>Mirjana Sanković, OIB 89991104297</item>
      <item>Dražen Sever, OIB 14771680911</item>
      <item>Ivica Sever, OIB 81717023823</item>
      <item>Zvonko Strugar, OIB 68514697784</item>
      <item>Ana Šambar, OIB 97747386833</item>
      <item>Vladimir Šestanj Perić, OIB 95067050035</item>
      <item>Ivica Štefanko, OIB 14176084771</item>
      <item>Vesna Varga, OIB 69579647937</item>
      <item>Božena Vlahek, OIB 33357039687</item>
      <item>Blaženka Žuliček, OIB 86199471703</item>
      <item>NARODNE NOVINE, dioničko društvo za izdavanje i tiskanje Službenog lista Republike Hrvatske, službenih i drugih obrazaca te , OIB 64546066176</item>
      <item>APS DELTA S.A., OIB 45421012929</item>
    </derivirana_varijabla>
  </DomainObject.Predmet.StrankaListNazivFormatedOIB>
  <DomainObject.Predmet.ProtuStrankaListFormated>
    <izvorni_sadrzaj>
      <item>INDUSTRIJA MESA IVANEC d.o.o. za proizvodnju i promet mesa i mesnih prerađevina u stečaju</item>
    </izvorni_sadrzaj>
    <derivirana_varijabla naziv="DomainObject.Predmet.ProtuStrankaListFormated_1">
      <item>INDUSTRIJA MESA IVANEC d.o.o. za proizvodnju i promet mesa i mesnih prerađevina u stečaju</item>
    </derivirana_varijabla>
  </DomainObject.Predmet.ProtuStrankaListFormated>
  <DomainObject.Predmet.ProtuStrankaListFormatedOIB>
    <izvorni_sadrzaj>
      <item>INDUSTRIJA MESA IVANEC d.o.o. za proizvodnju i promet mesa i mesnih prerađevina u stečaju, OIB 84489481271</item>
    </izvorni_sadrzaj>
    <derivirana_varijabla naziv="DomainObject.Predmet.ProtuStrankaListFormatedOIB_1">
      <item>INDUSTRIJA MESA IVANEC d.o.o. za proizvodnju i promet mesa i mesnih prerađevina u stečaju, OIB 84489481271</item>
    </derivirana_varijabla>
  </DomainObject.Predmet.ProtuStrankaListFormatedOIB>
  <DomainObject.Predmet.ProtuStrankaListFormatedWithAdress>
    <izvorni_sadrzaj>
      <item>INDUSTRIJA MESA IVANEC d.o.o. za proizvodnju i promet mesa i mesnih prerađevina u stečaju, Varaždinska 35, 42240 Ivanec</item>
    </izvorni_sadrzaj>
    <derivirana_varijabla naziv="DomainObject.Predmet.ProtuStrankaListFormatedWithAdress_1">
      <item>INDUSTRIJA MESA IVANEC d.o.o. za proizvodnju i promet mesa i mesnih prerađevina u stečaju, Varaždinska 35, 42240 Ivanec</item>
    </derivirana_varijabla>
  </DomainObject.Predmet.ProtuStrankaListFormatedWithAdress>
  <DomainObject.Predmet.ProtuStrankaListFormatedWithAdressOIB>
    <izvorni_sadrzaj>
      <item>INDUSTRIJA MESA IVANEC d.o.o. za proizvodnju i promet mesa i mesnih prerađevina u stečaju, OIB 84489481271, Varaždinska 35, 42240 Ivanec</item>
    </izvorni_sadrzaj>
    <derivirana_varijabla naziv="DomainObject.Predmet.ProtuStrankaListFormatedWithAdressOIB_1">
      <item>INDUSTRIJA MESA IVANEC d.o.o. za proizvodnju i promet mesa i mesnih prerađevina u stečaju, OIB 84489481271, Varaždinska 35, 42240 Ivanec</item>
    </derivirana_varijabla>
  </DomainObject.Predmet.ProtuStrankaListFormatedWithAdressOIB>
  <DomainObject.Predmet.ProtuStrankaListNazivFormated>
    <izvorni_sadrzaj>
      <item>INDUSTRIJA MESA IVANEC d.o.o. za proizvodnju i promet mesa i mesnih prerađevina u stečaju</item>
    </izvorni_sadrzaj>
    <derivirana_varijabla naziv="DomainObject.Predmet.ProtuStrankaListNazivFormated_1">
      <item>INDUSTRIJA MESA IVANEC d.o.o. za proizvodnju i promet mesa i mesnih prerađevina u stečaju</item>
    </derivirana_varijabla>
  </DomainObject.Predmet.ProtuStrankaListNazivFormated>
  <DomainObject.Predmet.ProtuStrankaListNazivFormatedOIB>
    <izvorni_sadrzaj>
      <item>INDUSTRIJA MESA IVANEC d.o.o. za proizvodnju i promet mesa i mesnih prerađevina u stečaju, OIB 84489481271</item>
    </izvorni_sadrzaj>
    <derivirana_varijabla naziv="DomainObject.Predmet.ProtuStrankaListNazivFormatedOIB_1">
      <item>INDUSTRIJA MESA IVANEC d.o.o. za proizvodnju i promet mesa i mesnih prerađevina u stečaju, OIB 84489481271</item>
    </derivirana_varijabla>
  </DomainObject.Predmet.ProtuStrankaListNazivFormatedOIB>
  <DomainObject.Predmet.OstaliListFormated>
    <izvorni_sadrzaj>
      <item>DAVOR VRBEK, Sindikat zaposlenih</item>
      <item>KOGUTEX d.o.o. Jertovec</item>
      <item>MINI MAJOR doo</item>
      <item>Mario Raos</item>
      <item>PALAMED doo</item>
      <item>Ivkom d.d.</item>
      <item>Hrvatska poštanska banka d.d.</item>
      <item>Županijsko državno odvjetništvo u Varaždinu</item>
      <item>Arsenal Ivezić d.o.o.</item>
      <item>ZOU Josip Kozjak i Miroslav Rendić</item>
      <item>Boris Ravić</item>
      <item>TRGOVINA KRK dioničko društvo za maloprodaju i veleprodaju</item>
      <item>Želimir Uršulin</item>
      <item>Ante Dragičević</item>
      <item>UniCredit Leasing Croatia društvo s ograničenom odgovornošću za leasing</item>
      <item>Saša Čačić</item>
      <item>Nebojša Antolić</item>
      <item>HRVATSKA POŠTANSKA BANKA, dioničko društvo</item>
      <item>HRVATSKA POŠTANSKA BANKA, dioničko društvo</item>
      <item>HRVATSKA POŠTANSKA BANKA, dioničko društvo</item>
      <item>Tomislav Đuričin</item>
      <item>Snježana Čipčić</item>
      <item>CROATIA osiguranje d.d.</item>
      <item>Saša Stanišić</item>
      <item>ZOU Fosin i dr.</item>
      <item>Tomo Božić, zamjenik ŽDO</item>
      <item>Davor Vrbek, predstavnik radnika</item>
    </izvorni_sadrzaj>
    <derivirana_varijabla naziv="DomainObject.Predmet.OstaliListFormated_1">
      <item>DAVOR VRBEK, Sindikat zaposlenih</item>
      <item>KOGUTEX d.o.o. Jertovec</item>
      <item>MINI MAJOR doo</item>
      <item>Mario Raos</item>
      <item>PALAMED doo</item>
      <item>Ivkom d.d.</item>
      <item>Hrvatska poštanska banka d.d.</item>
      <item>Županijsko državno odvjetništvo u Varaždinu</item>
      <item>Arsenal Ivezić d.o.o.</item>
      <item>ZOU Josip Kozjak i Miroslav Rendić</item>
      <item>Boris Ravić</item>
      <item>TRGOVINA KRK dioničko društvo za maloprodaju i veleprodaju</item>
      <item>Želimir Uršulin</item>
      <item>Ante Dragičević</item>
      <item>UniCredit Leasing Croatia društvo s ograničenom odgovornošću za leasing</item>
      <item>Saša Čačić</item>
      <item>Nebojša Antolić</item>
      <item>HRVATSKA POŠTANSKA BANKA, dioničko društvo</item>
      <item>HRVATSKA POŠTANSKA BANKA, dioničko društvo</item>
      <item>HRVATSKA POŠTANSKA BANKA, dioničko društvo</item>
      <item>Tomislav Đuričin</item>
      <item>Snježana Čipčić</item>
      <item>CROATIA osiguranje d.d.</item>
      <item>Saša Stanišić</item>
      <item>ZOU Fosin i dr.</item>
      <item>Tomo Božić, zamjenik ŽDO</item>
      <item>Davor Vrbek, predstavnik radnika</item>
    </derivirana_varijabla>
  </DomainObject.Predmet.OstaliListFormated>
  <DomainObject.Predmet.OstaliListFormatedOIB>
    <izvorni_sadrzaj>
      <item>DAVOR VRBEK, Sindikat zaposlenih</item>
      <item>KOGUTEX d.o.o. Jertovec</item>
      <item>MINI MAJOR doo, OIB 90403797522</item>
      <item>Mario Raos, OIB 02624212028</item>
      <item>PALAMED doo, OIB 67152109713</item>
      <item>Ivkom d.d.</item>
      <item>Hrvatska poštanska banka d.d.</item>
      <item>Županijsko državno odvjetništvo u Varaždinu</item>
      <item>Arsenal Ivezić d.o.o.</item>
      <item>ZOU Josip Kozjak i Miroslav Rendić</item>
      <item>Boris Ravić</item>
      <item>TRGOVINA KRK dioničko društvo za maloprodaju i veleprodaju, OIB 66548420466</item>
      <item>Želimir Uršulin, OIB 03842320752</item>
      <item>Ante Dragičević, OIB 06997798972</item>
      <item>UniCredit Leasing Croatia društvo s ograničenom odgovornošću za leasing, OIB 18736141210</item>
      <item>Saša Čačić, OIB 63328646642</item>
      <item>Nebojša Antolić, OIB 94511496457</item>
      <item>HRVATSKA POŠTANSKA BANKA, dioničko društvo, OIB 87939104217</item>
      <item>HRVATSKA POŠTANSKA BANKA, dioničko društvo, OIB 87939104217</item>
      <item>HRVATSKA POŠTANSKA BANKA, dioničko društvo, OIB 87939104217</item>
      <item>Tomislav Đuričin, OIB 01733609458</item>
      <item>Snježana Čipčić</item>
      <item>CROATIA osiguranje d.d., OIB 26187994862</item>
      <item>Saša Stanišić, OIB 92357252089</item>
      <item>ZOU Fosin i dr.</item>
      <item>Tomo Božić, zamjenik ŽDO</item>
      <item>Davor Vrbek, predstavnik radnika</item>
    </izvorni_sadrzaj>
    <derivirana_varijabla naziv="DomainObject.Predmet.OstaliListFormatedOIB_1">
      <item>DAVOR VRBEK, Sindikat zaposlenih</item>
      <item>KOGUTEX d.o.o. Jertovec</item>
      <item>MINI MAJOR doo, OIB 90403797522</item>
      <item>Mario Raos, OIB 02624212028</item>
      <item>PALAMED doo, OIB 67152109713</item>
      <item>Ivkom d.d.</item>
      <item>Hrvatska poštanska banka d.d.</item>
      <item>Županijsko državno odvjetništvo u Varaždinu</item>
      <item>Arsenal Ivezić d.o.o.</item>
      <item>ZOU Josip Kozjak i Miroslav Rendić</item>
      <item>Boris Ravić</item>
      <item>TRGOVINA KRK dioničko društvo za maloprodaju i veleprodaju, OIB 66548420466</item>
      <item>Želimir Uršulin, OIB 03842320752</item>
      <item>Ante Dragičević, OIB 06997798972</item>
      <item>UniCredit Leasing Croatia društvo s ograničenom odgovornošću za leasing, OIB 18736141210</item>
      <item>Saša Čačić, OIB 63328646642</item>
      <item>Nebojša Antolić, OIB 94511496457</item>
      <item>HRVATSKA POŠTANSKA BANKA, dioničko društvo, OIB 87939104217</item>
      <item>HRVATSKA POŠTANSKA BANKA, dioničko društvo, OIB 87939104217</item>
      <item>HRVATSKA POŠTANSKA BANKA, dioničko društvo, OIB 87939104217</item>
      <item>Tomislav Đuričin, OIB 01733609458</item>
      <item>Snježana Čipčić</item>
      <item>CROATIA osiguranje d.d., OIB 26187994862</item>
      <item>Saša Stanišić, OIB 92357252089</item>
      <item>ZOU Fosin i dr.</item>
      <item>Tomo Božić, zamjenik ŽDO</item>
      <item>Davor Vrbek, predstavnik radnika</item>
    </derivirana_varijabla>
  </DomainObject.Predmet.OstaliListFormatedOIB>
  <DomainObject.Predmet.OstaliListFormatedWithAdress>
    <izvorni_sadrzaj>
      <item>DAVOR VRBEK, Sindikat zaposlenih</item>
      <item>KOGUTEX d.o.o. Jertovec, Jertovec 170, 49282 Jertovec</item>
      <item>MINI MAJOR doo, Zvonimira Rogoza 14, 10000 Zagreb</item>
      <item>Mario Raos, Zelinska Ulica 7, Zagreb</item>
      <item>PALAMED doo, Zelinska 4, 10000 Zagreb</item>
      <item>Ivkom d.d., Vladimira Nazora 96b, 42240 Ivanec</item>
      <item>Hrvatska poštanska banka d.d., Jurišićeva 4, 10000 Zagreb</item>
      <item>Županijsko državno odvjetništvo u Varaždinu</item>
      <item>Arsenal Ivezić d.o.o., Pavlinska 5, 42000 Varaždin</item>
      <item>ZOU Josip Kozjak i Miroslav Rendić, Franjevački trg 11, 42000 Varaždin</item>
      <item>Boris Ravić, Zagrebačka 2, 42220 Novi Marof</item>
      <item>TRGOVINA KRK dioničko društvo za maloprodaju i veleprodaju, Dubašljanska 80, 51511 Malinska</item>
      <item>Želimir Uršulin, Ulica Ivanuševec 1 C, 42240 Ivanec</item>
      <item>Ante Dragičević, Zadarska 77, 10000 Zagreb</item>
      <item>UniCredit Leasing Croatia društvo s ograničenom odgovornošću za leasing, Heinzelova 33, 10000 Zagreb</item>
      <item>Saša Čačić, J. Dalmatinca 20, 32100 Vinkovci</item>
      <item>Nebojša Antolić, Ulica Pavla Hatza 3, Zagreb</item>
      <item>HRVATSKA POŠTANSKA BANKA, dioničko društvo, Jurišićeva 4, 10000 Zagreb</item>
      <item>HRVATSKA POŠTANSKA BANKA, dioničko društvo, Jurišićeva 4, 10000 Zagreb</item>
      <item>HRVATSKA POŠTANSKA BANKA, dioničko društvo, Jurišićeva 4, Zagreb</item>
      <item>Tomislav Đuričin, Dravska Poljana 1, 42000 Varaždin</item>
      <item>Snježana Čipčić, Z.Rogoza 13, Savica, 10000 Zagreb</item>
      <item>CROATIA osiguranje d.d., Vatroslava Jagića 33, 10000 Zagreb</item>
      <item>Saša Stanišić, Kneza Višeslava 14, 10000 Zagreb</item>
      <item>ZOU Fosin i dr.</item>
      <item>Tomo Božić, zamjenik ŽDO</item>
      <item>Davor Vrbek, predstavnik radnika</item>
    </izvorni_sadrzaj>
    <derivirana_varijabla naziv="DomainObject.Predmet.OstaliListFormatedWithAdress_1">
      <item>DAVOR VRBEK, Sindikat zaposlenih</item>
      <item>KOGUTEX d.o.o. Jertovec, Jertovec 170, 49282 Jertovec</item>
      <item>MINI MAJOR doo, Zvonimira Rogoza 14, 10000 Zagreb</item>
      <item>Mario Raos, Zelinska Ulica 7, Zagreb</item>
      <item>PALAMED doo, Zelinska 4, 10000 Zagreb</item>
      <item>Ivkom d.d., Vladimira Nazora 96b, 42240 Ivanec</item>
      <item>Hrvatska poštanska banka d.d., Jurišićeva 4, 10000 Zagreb</item>
      <item>Županijsko državno odvjetništvo u Varaždinu</item>
      <item>Arsenal Ivezić d.o.o., Pavlinska 5, 42000 Varaždin</item>
      <item>ZOU Josip Kozjak i Miroslav Rendić, Franjevački trg 11, 42000 Varaždin</item>
      <item>Boris Ravić, Zagrebačka 2, 42220 Novi Marof</item>
      <item>TRGOVINA KRK dioničko društvo za maloprodaju i veleprodaju, Dubašljanska 80, 51511 Malinska</item>
      <item>Želimir Uršulin, Ulica Ivanuševec 1 C, 42240 Ivanec</item>
      <item>Ante Dragičević, Zadarska 77, 10000 Zagreb</item>
      <item>UniCredit Leasing Croatia društvo s ograničenom odgovornošću za leasing, Heinzelova 33, 10000 Zagreb</item>
      <item>Saša Čačić, J. Dalmatinca 20, 32100 Vinkovci</item>
      <item>Nebojša Antolić, Ulica Pavla Hatza 3, Zagreb</item>
      <item>HRVATSKA POŠTANSKA BANKA, dioničko društvo, Jurišićeva 4, 10000 Zagreb</item>
      <item>HRVATSKA POŠTANSKA BANKA, dioničko društvo, Jurišićeva 4, 10000 Zagreb</item>
      <item>HRVATSKA POŠTANSKA BANKA, dioničko društvo, Jurišićeva 4, Zagreb</item>
      <item>Tomislav Đuričin, Dravska Poljana 1, 42000 Varaždin</item>
      <item>Snježana Čipčić, Z.Rogoza 13, Savica, 10000 Zagreb</item>
      <item>CROATIA osiguranje d.d., Vatroslava Jagića 33, 10000 Zagreb</item>
      <item>Saša Stanišić, Kneza Višeslava 14, 10000 Zagreb</item>
      <item>ZOU Fosin i dr.</item>
      <item>Tomo Božić, zamjenik ŽDO</item>
      <item>Davor Vrbek, predstavnik radnika</item>
    </derivirana_varijabla>
  </DomainObject.Predmet.OstaliListFormatedWithAdress>
  <DomainObject.Predmet.OstaliListFormatedWithAdressOIB>
    <izvorni_sadrzaj>
      <item>DAVOR VRBEK, Sindikat zaposlenih</item>
      <item>KOGUTEX d.o.o. Jertovec, Jertovec 170, 49282 Jertovec</item>
      <item>MINI MAJOR doo, OIB 90403797522, Zvonimira Rogoza 14, 10000 Zagreb</item>
      <item>Mario Raos, OIB 02624212028, Zelinska Ulica 7, Zagreb</item>
      <item>PALAMED doo, OIB 67152109713, Zelinska 4, 10000 Zagreb</item>
      <item>Ivkom d.d., Vladimira Nazora 96b, 42240 Ivanec</item>
      <item>Hrvatska poštanska banka d.d., Jurišićeva 4, 10000 Zagreb</item>
      <item>Županijsko državno odvjetništvo u Varaždinu</item>
      <item>Arsenal Ivezić d.o.o., Pavlinska 5, 42000 Varaždin</item>
      <item>ZOU Josip Kozjak i Miroslav Rendić, Franjevački trg 11, 42000 Varaždin</item>
      <item>Boris Ravić, Zagrebačka 2, 42220 Novi Marof</item>
      <item>TRGOVINA KRK dioničko društvo za maloprodaju i veleprodaju, OIB 66548420466, Dubašljanska 80, 51511 Malinska</item>
      <item>Želimir Uršulin, OIB 03842320752, Ulica Ivanuševec 1 C, 42240 Ivanec</item>
      <item>Ante Dragičević, OIB 06997798972, Zadarska 77, 10000 Zagreb</item>
      <item>UniCredit Leasing Croatia društvo s ograničenom odgovornošću za leasing, OIB 18736141210, Heinzelova 33, 10000 Zagreb</item>
      <item>Saša Čačić, OIB 63328646642, J. Dalmatinca 20, 32100 Vinkovci</item>
      <item>Nebojša Antolić, OIB 94511496457, Ulica Pavla Hatza 3, Zagreb</item>
      <item>HRVATSKA POŠTANSKA BANKA, dioničko društvo, OIB 87939104217, Jurišićeva 4, 10000 Zagreb</item>
      <item>HRVATSKA POŠTANSKA BANKA, dioničko društvo, OIB 87939104217, Jurišićeva 4, 10000 Zagreb</item>
      <item>HRVATSKA POŠTANSKA BANKA, dioničko društvo, OIB 87939104217, Jurišićeva 4, Zagreb</item>
      <item>Tomislav Đuričin, OIB 01733609458, Dravska Poljana 1, 42000 Varaždin</item>
      <item>Snježana Čipčić, Z.Rogoza 13, Savica, 10000 Zagreb</item>
      <item>CROATIA osiguranje d.d., OIB 26187994862, Vatroslava Jagića 33, 10000 Zagreb</item>
      <item>Saša Stanišić, OIB 92357252089, Kneza Višeslava 14, 10000 Zagreb</item>
      <item>ZOU Fosin i dr.</item>
      <item>Tomo Božić, zamjenik ŽDO</item>
      <item>Davor Vrbek, predstavnik radnika</item>
    </izvorni_sadrzaj>
    <derivirana_varijabla naziv="DomainObject.Predmet.OstaliListFormatedWithAdressOIB_1">
      <item>DAVOR VRBEK, Sindikat zaposlenih</item>
      <item>KOGUTEX d.o.o. Jertovec, Jertovec 170, 49282 Jertovec</item>
      <item>MINI MAJOR doo, OIB 90403797522, Zvonimira Rogoza 14, 10000 Zagreb</item>
      <item>Mario Raos, OIB 02624212028, Zelinska Ulica 7, Zagreb</item>
      <item>PALAMED doo, OIB 67152109713, Zelinska 4, 10000 Zagreb</item>
      <item>Ivkom d.d., Vladimira Nazora 96b, 42240 Ivanec</item>
      <item>Hrvatska poštanska banka d.d., Jurišićeva 4, 10000 Zagreb</item>
      <item>Županijsko državno odvjetništvo u Varaždinu</item>
      <item>Arsenal Ivezić d.o.o., Pavlinska 5, 42000 Varaždin</item>
      <item>ZOU Josip Kozjak i Miroslav Rendić, Franjevački trg 11, 42000 Varaždin</item>
      <item>Boris Ravić, Zagrebačka 2, 42220 Novi Marof</item>
      <item>TRGOVINA KRK dioničko društvo za maloprodaju i veleprodaju, OIB 66548420466, Dubašljanska 80, 51511 Malinska</item>
      <item>Želimir Uršulin, OIB 03842320752, Ulica Ivanuševec 1 C, 42240 Ivanec</item>
      <item>Ante Dragičević, OIB 06997798972, Zadarska 77, 10000 Zagreb</item>
      <item>UniCredit Leasing Croatia društvo s ograničenom odgovornošću za leasing, OIB 18736141210, Heinzelova 33, 10000 Zagreb</item>
      <item>Saša Čačić, OIB 63328646642, J. Dalmatinca 20, 32100 Vinkovci</item>
      <item>Nebojša Antolić, OIB 94511496457, Ulica Pavla Hatza 3, Zagreb</item>
      <item>HRVATSKA POŠTANSKA BANKA, dioničko društvo, OIB 87939104217, Jurišićeva 4, 10000 Zagreb</item>
      <item>HRVATSKA POŠTANSKA BANKA, dioničko društvo, OIB 87939104217, Jurišićeva 4, 10000 Zagreb</item>
      <item>HRVATSKA POŠTANSKA BANKA, dioničko društvo, OIB 87939104217, Jurišićeva 4, Zagreb</item>
      <item>Tomislav Đuričin, OIB 01733609458, Dravska Poljana 1, 42000 Varaždin</item>
      <item>Snježana Čipčić, Z.Rogoza 13, Savica, 10000 Zagreb</item>
      <item>CROATIA osiguranje d.d., OIB 26187994862, Vatroslava Jagića 33, 10000 Zagreb</item>
      <item>Saša Stanišić, OIB 92357252089, Kneza Višeslava 14, 10000 Zagreb</item>
      <item>ZOU Fosin i dr.</item>
      <item>Tomo Božić, zamjenik ŽDO</item>
      <item>Davor Vrbek, predstavnik radnika</item>
    </derivirana_varijabla>
  </DomainObject.Predmet.OstaliListFormatedWithAdressOIB>
  <DomainObject.Predmet.OstaliListNazivFormated>
    <izvorni_sadrzaj>
      <item>DAVOR VRBEK, Sindikat zaposlenih</item>
      <item>KOGUTEX d.o.o. Jertovec</item>
      <item>MINI MAJOR doo</item>
      <item>Mario Raos</item>
      <item>PALAMED doo</item>
      <item>Ivkom d.d.</item>
      <item>Hrvatska poštanska banka d.d.</item>
      <item>Županijsko državno odvjetništvo u Varaždinu</item>
      <item>Arsenal Ivezić d.o.o.</item>
      <item>ZOU Josip Kozjak i Miroslav Rendić</item>
      <item>Boris Ravić</item>
      <item>TRGOVINA KRK dioničko društvo za maloprodaju i veleprodaju</item>
      <item>Želimir Uršulin</item>
      <item>Ante Dragičević</item>
      <item>UniCredit Leasing Croatia društvo s ograničenom odgovornošću za leasing</item>
      <item>Saša Čačić</item>
      <item>Nebojša Antolić</item>
      <item>HRVATSKA POŠTANSKA BANKA, dioničko društvo</item>
      <item>HRVATSKA POŠTANSKA BANKA, dioničko društvo</item>
      <item>HRVATSKA POŠTANSKA BANKA, dioničko društvo</item>
      <item>Tomislav Đuričin</item>
      <item>Snježana Čipčić</item>
      <item>CROATIA osiguranje d.d.</item>
      <item>Saša Stanišić</item>
      <item>ZOU Fosin i dr.</item>
      <item>Tomo Božić, zamjenik ŽDO</item>
      <item>Davor Vrbek, predstavnik radnika</item>
    </izvorni_sadrzaj>
    <derivirana_varijabla naziv="DomainObject.Predmet.OstaliListNazivFormated_1">
      <item>DAVOR VRBEK, Sindikat zaposlenih</item>
      <item>KOGUTEX d.o.o. Jertovec</item>
      <item>MINI MAJOR doo</item>
      <item>Mario Raos</item>
      <item>PALAMED doo</item>
      <item>Ivkom d.d.</item>
      <item>Hrvatska poštanska banka d.d.</item>
      <item>Županijsko državno odvjetništvo u Varaždinu</item>
      <item>Arsenal Ivezić d.o.o.</item>
      <item>ZOU Josip Kozjak i Miroslav Rendić</item>
      <item>Boris Ravić</item>
      <item>TRGOVINA KRK dioničko društvo za maloprodaju i veleprodaju</item>
      <item>Želimir Uršulin</item>
      <item>Ante Dragičević</item>
      <item>UniCredit Leasing Croatia društvo s ograničenom odgovornošću za leasing</item>
      <item>Saša Čačić</item>
      <item>Nebojša Antolić</item>
      <item>HRVATSKA POŠTANSKA BANKA, dioničko društvo</item>
      <item>HRVATSKA POŠTANSKA BANKA, dioničko društvo</item>
      <item>HRVATSKA POŠTANSKA BANKA, dioničko društvo</item>
      <item>Tomislav Đuričin</item>
      <item>Snježana Čipčić</item>
      <item>CROATIA osiguranje d.d.</item>
      <item>Saša Stanišić</item>
      <item>ZOU Fosin i dr.</item>
      <item>Tomo Božić, zamjenik ŽDO</item>
      <item>Davor Vrbek, predstavnik radnika</item>
    </derivirana_varijabla>
  </DomainObject.Predmet.OstaliListNazivFormated>
  <DomainObject.Predmet.OstaliListNazivFormatedOIB>
    <izvorni_sadrzaj>
      <item>DAVOR VRBEK, Sindikat zaposlenih</item>
      <item>KOGUTEX d.o.o. Jertovec</item>
      <item>MINI MAJOR doo, OIB 90403797522</item>
      <item>Mario Raos, OIB 02624212028</item>
      <item>PALAMED doo, OIB 67152109713</item>
      <item>Ivkom d.d.</item>
      <item>Hrvatska poštanska banka d.d.</item>
      <item>Županijsko državno odvjetništvo u Varaždinu</item>
      <item>Arsenal Ivezić d.o.o.</item>
      <item>ZOU Josip Kozjak i Miroslav Rendić</item>
      <item>Boris Ravić</item>
      <item>TRGOVINA KRK dioničko društvo za maloprodaju i veleprodaju, OIB 66548420466</item>
      <item>Želimir Uršulin, OIB 03842320752</item>
      <item>Ante Dragičević, OIB 06997798972</item>
      <item>UniCredit Leasing Croatia društvo s ograničenom odgovornošću za leasing, OIB 18736141210</item>
      <item>Saša Čačić, OIB 63328646642</item>
      <item>Nebojša Antolić, OIB 94511496457</item>
      <item>HRVATSKA POŠTANSKA BANKA, dioničko društvo, OIB 87939104217</item>
      <item>HRVATSKA POŠTANSKA BANKA, dioničko društvo, OIB 87939104217</item>
      <item>HRVATSKA POŠTANSKA BANKA, dioničko društvo, OIB 87939104217</item>
      <item>Tomislav Đuričin, OIB 01733609458</item>
      <item>Snježana Čipčić</item>
      <item>CROATIA osiguranje d.d., OIB 26187994862</item>
      <item>Saša Stanišić, OIB 92357252089</item>
      <item>ZOU Fosin i dr.</item>
      <item>Tomo Božić, zamjenik ŽDO</item>
      <item>Davor Vrbek, predstavnik radnika</item>
    </izvorni_sadrzaj>
    <derivirana_varijabla naziv="DomainObject.Predmet.OstaliListNazivFormatedOIB_1">
      <item>DAVOR VRBEK, Sindikat zaposlenih</item>
      <item>KOGUTEX d.o.o. Jertovec</item>
      <item>MINI MAJOR doo, OIB 90403797522</item>
      <item>Mario Raos, OIB 02624212028</item>
      <item>PALAMED doo, OIB 67152109713</item>
      <item>Ivkom d.d.</item>
      <item>Hrvatska poštanska banka d.d.</item>
      <item>Županijsko državno odvjetništvo u Varaždinu</item>
      <item>Arsenal Ivezić d.o.o.</item>
      <item>ZOU Josip Kozjak i Miroslav Rendić</item>
      <item>Boris Ravić</item>
      <item>TRGOVINA KRK dioničko društvo za maloprodaju i veleprodaju, OIB 66548420466</item>
      <item>Želimir Uršulin, OIB 03842320752</item>
      <item>Ante Dragičević, OIB 06997798972</item>
      <item>UniCredit Leasing Croatia društvo s ograničenom odgovornošću za leasing, OIB 18736141210</item>
      <item>Saša Čačić, OIB 63328646642</item>
      <item>Nebojša Antolić, OIB 94511496457</item>
      <item>HRVATSKA POŠTANSKA BANKA, dioničko društvo, OIB 87939104217</item>
      <item>HRVATSKA POŠTANSKA BANKA, dioničko društvo, OIB 87939104217</item>
      <item>HRVATSKA POŠTANSKA BANKA, dioničko društvo, OIB 87939104217</item>
      <item>Tomislav Đuričin, OIB 01733609458</item>
      <item>Snježana Čipčić</item>
      <item>CROATIA osiguranje d.d., OIB 26187994862</item>
      <item>Saša Stanišić, OIB 92357252089</item>
      <item>ZOU Fosin i dr.</item>
      <item>Tomo Božić, zamjenik ŽDO</item>
      <item>Davor Vrbek, predstavnik radnika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2018.</izvorni_sadrzaj>
    <derivirana_varijabla naziv="DomainObject.Datum_1">6. studenog 2018.</derivirana_varijabla>
  </DomainObject.Datum>
  <DomainObject.PoslovniBrojDokumenta>
    <izvorni_sadrzaj>St-71/2014-242</izvorni_sadrzaj>
    <derivirana_varijabla naziv="DomainObject.PoslovniBrojDokumenta_1">St-71/2014-242</derivirana_varijabla>
  </DomainObject.PoslovniBrojDokumenta>
  <DomainObject.Predmet.StrankaIDrugi>
    <izvorni_sadrzaj>Vladimir Bahun i dr.</izvorni_sadrzaj>
    <derivirana_varijabla naziv="DomainObject.Predmet.StrankaIDrugi_1">Vladimir Bahun i dr.</derivirana_varijabla>
  </DomainObject.Predmet.StrankaIDrugi>
  <DomainObject.Predmet.ProtustrankaIDrugi>
    <izvorni_sadrzaj>INDUSTRIJA MESA IVANEC d.o.o. za proizvodnju i promet mesa i mesnih prerađevina u stečaju</izvorni_sadrzaj>
    <derivirana_varijabla naziv="DomainObject.Predmet.ProtustrankaIDrugi_1">INDUSTRIJA MESA IVANEC d.o.o. za proizvodnju i promet mesa i mesnih prerađevina u stečaju</derivirana_varijabla>
  </DomainObject.Predmet.ProtustrankaIDrugi>
  <DomainObject.Predmet.StrankaIDrugiAdressOIB>
    <izvorni_sadrzaj>Vladimir Bahun, OIB 92913635833, Bedenec 206, 42240 Bedenec i dr.</izvorni_sadrzaj>
    <derivirana_varijabla naziv="DomainObject.Predmet.StrankaIDrugiAdressOIB_1">Vladimir Bahun, OIB 92913635833, Bedenec 206, 42240 Bedenec i dr.</derivirana_varijabla>
  </DomainObject.Predmet.StrankaIDrugiAdressOIB>
  <DomainObject.Predmet.ProtustrankaIDrugiAdressOIB>
    <izvorni_sadrzaj>INDUSTRIJA MESA IVANEC d.o.o. za proizvodnju i promet mesa i mesnih prerađevina u stečaju, OIB 84489481271, Varaždinska 35, 42240 Ivanec</izvorni_sadrzaj>
    <derivirana_varijabla naziv="DomainObject.Predmet.ProtustrankaIDrugiAdressOIB_1">INDUSTRIJA MESA IVANEC d.o.o. za proizvodnju i promet mesa i mesnih prerađevina u stečaju, OIB 84489481271, Varaždinska 35, 42240 Ivanec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Vladimir Bahun</item>
      <item>Štefica Banek</item>
      <item>Bernardica Brežnjak</item>
      <item>Ivica Đurasek</item>
      <item>Dražen Ferenec</item>
      <item>Ivanka Gašpert</item>
      <item>Marijan Geček</item>
      <item>Milan Glavica</item>
      <item>Magda Grđan</item>
      <item>Anđela Habrka</item>
      <item>Milan Harjač</item>
      <item>Slavko Hojsak</item>
      <item>Grozdana Hranić</item>
      <item>Vesna Hranić</item>
      <item>Agata Juren</item>
      <item>Marija Kišić</item>
      <item>Đurđa Kišićek</item>
      <item>Stanko Kolačko</item>
      <item>Branko Komes</item>
      <item>Zdenka Koščec</item>
      <item>Ivan Kreš</item>
      <item>Marijan Krog</item>
      <item>Zvonko Kušter</item>
      <item>Darko Mudri</item>
      <item>Đurđa Mudri</item>
      <item>Slađana Mudri</item>
      <item>Stjepan Mudri</item>
      <item>Ivan Sanković</item>
      <item>Mirjana Sanković</item>
      <item>Dražen Sever</item>
      <item>Ivica Sever</item>
      <item>Zvonko Strugar</item>
      <item>Ana Šambar</item>
      <item>Vladimir Šestanj Perić</item>
      <item>Ivica Štefanko</item>
      <item>Vesna Varga</item>
      <item>Božena Vlahek</item>
      <item>Blaženka Žuliček</item>
      <item>INDUSTRIJA MESA IVANEC d.o.o. za proizvodnju i promet mesa i mesnih prerađevina u stečaju</item>
      <item>DAVOR VRBEK, Sindikat zaposlenih</item>
      <item>NARODNE NOVINE, dioničko društvo za izdavanje i tiskanje Službenog lista Republike Hrvatske, službenih i drugih obrazaca te </item>
      <item>KOGUTEX d.o.o. Jertovec</item>
      <item>MINI MAJOR doo</item>
      <item>Mario Raos</item>
      <item>PALAMED doo</item>
      <item>Ivkom d.d.</item>
      <item>Hrvatska poštanska banka d.d.</item>
      <item>Županijsko državno odvjetništvo u Varaždinu</item>
      <item>Arsenal Ivezić d.o.o.</item>
      <item>ZOU Josip Kozjak i Miroslav Rendić</item>
      <item>Boris Ravić</item>
      <item>TRGOVINA KRK dioničko društvo za maloprodaju i veleprodaju</item>
      <item>Želimir Uršulin</item>
      <item>Ante Dragičević</item>
      <item>UniCredit Leasing Croatia društvo s ograničenom odgovornošću za leasing</item>
      <item>Saša Čačić</item>
      <item>Nebojša Antolić</item>
      <item>HRVATSKA POŠTANSKA BANKA, dioničko društvo</item>
      <item>HRVATSKA POŠTANSKA BANKA, dioničko društvo</item>
      <item>HRVATSKA POŠTANSKA BANKA, dioničko društvo</item>
      <item>Tomislav Đuričin</item>
      <item>Snježana Čipčić</item>
      <item>APS DELTA S.A.</item>
      <item>CROATIA osiguranje d.d.</item>
      <item>Saša Stanišić</item>
      <item>ZOU Fosin i dr.</item>
      <item>Tomo Božić, zamjenik ŽDO</item>
      <item>Davor Vrbek, predstavnik radnika</item>
    </izvorni_sadrzaj>
    <derivirana_varijabla naziv="DomainObject.Predmet.SudioniciListNaziv_1">
      <item>Vladimir Bahun</item>
      <item>Štefica Banek</item>
      <item>Bernardica Brežnjak</item>
      <item>Ivica Đurasek</item>
      <item>Dražen Ferenec</item>
      <item>Ivanka Gašpert</item>
      <item>Marijan Geček</item>
      <item>Milan Glavica</item>
      <item>Magda Grđan</item>
      <item>Anđela Habrka</item>
      <item>Milan Harjač</item>
      <item>Slavko Hojsak</item>
      <item>Grozdana Hranić</item>
      <item>Vesna Hranić</item>
      <item>Agata Juren</item>
      <item>Marija Kišić</item>
      <item>Đurđa Kišićek</item>
      <item>Stanko Kolačko</item>
      <item>Branko Komes</item>
      <item>Zdenka Koščec</item>
      <item>Ivan Kreš</item>
      <item>Marijan Krog</item>
      <item>Zvonko Kušter</item>
      <item>Darko Mudri</item>
      <item>Đurđa Mudri</item>
      <item>Slađana Mudri</item>
      <item>Stjepan Mudri</item>
      <item>Ivan Sanković</item>
      <item>Mirjana Sanković</item>
      <item>Dražen Sever</item>
      <item>Ivica Sever</item>
      <item>Zvonko Strugar</item>
      <item>Ana Šambar</item>
      <item>Vladimir Šestanj Perić</item>
      <item>Ivica Štefanko</item>
      <item>Vesna Varga</item>
      <item>Božena Vlahek</item>
      <item>Blaženka Žuliček</item>
      <item>INDUSTRIJA MESA IVANEC d.o.o. za proizvodnju i promet mesa i mesnih prerađevina u stečaju</item>
      <item>DAVOR VRBEK, Sindikat zaposlenih</item>
      <item>NARODNE NOVINE, dioničko društvo za izdavanje i tiskanje Službenog lista Republike Hrvatske, službenih i drugih obrazaca te </item>
      <item>KOGUTEX d.o.o. Jertovec</item>
      <item>MINI MAJOR doo</item>
      <item>Mario Raos</item>
      <item>PALAMED doo</item>
      <item>Ivkom d.d.</item>
      <item>Hrvatska poštanska banka d.d.</item>
      <item>Županijsko državno odvjetništvo u Varaždinu</item>
      <item>Arsenal Ivezić d.o.o.</item>
      <item>ZOU Josip Kozjak i Miroslav Rendić</item>
      <item>Boris Ravić</item>
      <item>TRGOVINA KRK dioničko društvo za maloprodaju i veleprodaju</item>
      <item>Želimir Uršulin</item>
      <item>Ante Dragičević</item>
      <item>UniCredit Leasing Croatia društvo s ograničenom odgovornošću za leasing</item>
      <item>Saša Čačić</item>
      <item>Nebojša Antolić</item>
      <item>HRVATSKA POŠTANSKA BANKA, dioničko društvo</item>
      <item>HRVATSKA POŠTANSKA BANKA, dioničko društvo</item>
      <item>HRVATSKA POŠTANSKA BANKA, dioničko društvo</item>
      <item>Tomislav Đuričin</item>
      <item>Snježana Čipčić</item>
      <item>APS DELTA S.A.</item>
      <item>CROATIA osiguranje d.d.</item>
      <item>Saša Stanišić</item>
      <item>ZOU Fosin i dr.</item>
      <item>Tomo Božić, zamjenik ŽDO</item>
      <item>Davor Vrbek, predstavnik radnika</item>
    </derivirana_varijabla>
  </DomainObject.Predmet.SudioniciListNaziv>
  <DomainObject.Predmet.SudioniciListAdressOIB>
    <izvorni_sadrzaj>
      <item>Vladimir Bahun, OIB 92913635833, Bedenec 206,42240 Bedenec</item>
      <item>Štefica Banek, OIB 78224119139, Knapić 12,42240 Knapić</item>
      <item>Bernardica Brežnjak, OIB 08656418564, Cvjetna Ulica 21,42242 Margečan</item>
      <item>Ivica Đurasek, OIB 22732244493, Stažnjevec 51a,42242 Stažnjevec</item>
      <item>Dražen Ferenec, OIB 80431044204, Vladimira Nazora 73,42240 Ivanec</item>
      <item>Ivanka Gašpert, OIB 68573006814, Bistrica 12,42240 Ivanec</item>
      <item>Marijan Geček, OIB 24453141801, Frankopanska 5,42250 Lepoglava</item>
      <item>Milan Glavica, OIB 24585532630, Rudolfa Rajtera 171,42240 Ivanec</item>
      <item>Magda Grđan, OIB 82917581608, Prigorec 119,42240 Prigorec</item>
      <item>Anđela Habrka, OIB 56535321184, Vinogradska 8,42240 Ivanec</item>
      <item>Milan Harjač, OIB 10506885090, Ivanečka Željeznica 41,42240 Ivanečka Željeznica</item>
      <item>Slavko Hojsak, OIB 43437702963, Pleš 20,42253 Pleš</item>
      <item>Grozdana Hranić, OIB 14824212474, Prigorec 51,42240 Prigorec</item>
      <item>Vesna Hranić, OIB 21870293369, Prigorec 98a,42240 Prigorec</item>
      <item>Agata Juren, OIB 35701611971, Kameničko Podgorje 68,42250 Kameničko Podgorje</item>
      <item>Marija Kišić, OIB 74354464194, Jurketinec 9,42243 Jurketinec</item>
      <item>Đurđa Kišićek, OIB 79394848979, Koškovec 50,42243 Koškovec</item>
      <item>Stanko Kolačko, OIB 04669348220, Salinovec 99,42240 Salinovec</item>
      <item>Branko Komes, OIB 21851763824, Donja Voća 284a,42245 Donja Voća</item>
      <item>Zdenka Koščec, OIB 05956645975, Brodarovec 45,42243 Brodarovec</item>
      <item>Ivan Kreš, OIB 24534734251, Mali Gorenec 26a,42253 Mali Gorenec</item>
      <item>Marijan Krog, OIB 66233198443, Varaždinska 48,42240 Ivanec</item>
      <item>Zvonko Kušter, OIB 56827395761, Punikve 115,42240 Punikve</item>
      <item>Darko Mudri, OIB 38127739684, Prigorec 24,42240 Prigorec</item>
      <item>Đurđa Mudri, OIB 95038714150, Prigorec 112,42240 Prigorec</item>
      <item>Slađana Mudri, OIB 57850797235, Prigorec 40c,42240 Prigorec</item>
      <item>Stjepan Mudri, OIB 14638401617, Ivanečko Naselje 2k,42240 Ivanečko Naselje</item>
      <item>Ivan Sanković, OIB 06851948578, Prigorec 85,42240 Prigorec</item>
      <item>Mirjana Sanković, OIB 89991104297, Prigorec 34a,42240 Prigorec</item>
      <item>Dražen Sever, OIB 14771680911, Rudolfa Rajtera 224,42240 Ivanec</item>
      <item>Ivica Sever, OIB 81717023823, Prigorec 16,42240 Prigorec</item>
      <item>Zvonko Strugar, OIB 68514697784, Prigorec 123b,42240 Prigorec</item>
      <item>Ana Šambar, OIB 97747386833, Dubravec 119,42240 Dubravec</item>
      <item>Vladimir Šestanj Perić, OIB 95067050035, Donja Voća 242,42245 Donja Voća</item>
      <item>Ivica Štefanko, OIB 14176084771, Zavojna 21,42240 Ivanec</item>
      <item>Vesna Varga, OIB 69579647937, Salinovec 35,42240 Salinovec</item>
      <item>Božena Vlahek, OIB 33357039687, Punikve 2a,42240 Punikve</item>
      <item>Blaženka Žuliček, OIB 86199471703, Frankopanska 13,42250 Lepoglava</item>
      <item>INDUSTRIJA MESA IVANEC d.o.o. za proizvodnju i promet mesa i mesnih prerađevina u stečaju, OIB 84489481271, Varaždinska 35,42240 Ivanec</item>
      <item>DAVOR VRBEK, Sindikat zaposlenih</item>
      <item>NARODNE NOVINE, dioničko društvo za izdavanje i tiskanje Službenog lista Republike Hrvatske, službenih i drugih obrazaca te , OIB 64546066176, Savski Gaj XIII. put 6,10000 Zagreb</item>
      <item>KOGUTEX d.o.o. Jertovec, Jertovec 170,49282 Jertovec</item>
      <item>MINI MAJOR doo, OIB 90403797522, Zvonimira Rogoza 14,10000 Zagreb</item>
      <item>Mario Raos, OIB 02624212028, Zelinska Ulica 7,Zagreb</item>
      <item>PALAMED doo, OIB 67152109713, Zelinska 4,10000 Zagreb</item>
      <item>Ivkom d.d., Vladimira Nazora 96b,42240 Ivanec</item>
      <item>Hrvatska poštanska banka d.d., Jurišićeva 4,10000 Zagreb</item>
      <item>Županijsko državno odvjetništvo u Varaždinu</item>
      <item>Arsenal Ivezić d.o.o., Pavlinska 5,42000 Varaždin</item>
      <item>ZOU Josip Kozjak i Miroslav Rendić, Franjevački trg 11,42000 Varaždin</item>
      <item>Boris Ravić, Zagrebačka 2,42220 Novi Marof</item>
      <item>TRGOVINA KRK dioničko društvo za maloprodaju i veleprodaju, OIB 66548420466, Dubašljanska 80,51511 Malinska</item>
      <item>Želimir Uršulin, OIB 03842320752, Ulica Ivanuševec 1 C,42240 Ivanec</item>
      <item>Ante Dragičević, OIB 06997798972, Zadarska 77,10000 Zagreb</item>
      <item>UniCredit Leasing Croatia društvo s ograničenom odgovornošću za leasing, OIB 18736141210, Heinzelova 33,10000 Zagreb</item>
      <item>Saša Čačić, OIB 63328646642, J. Dalmatinca 20,32100 Vinkovci</item>
      <item>Nebojša Antolić, OIB 94511496457, Ulica Pavla Hatza 3,Zagreb</item>
      <item>HRVATSKA POŠTANSKA BANKA, dioničko društvo, OIB 87939104217, Jurišićeva 4,10000 Zagreb</item>
      <item>HRVATSKA POŠTANSKA BANKA, dioničko društvo, OIB 87939104217, Jurišićeva 4,10000 Zagreb</item>
      <item>HRVATSKA POŠTANSKA BANKA, dioničko društvo, OIB 87939104217, Jurišićeva 4,Zagreb</item>
      <item>Tomislav Đuričin, OIB 01733609458, Dravska Poljana 1,42000 Varaždin</item>
      <item>Snježana Čipčić, Z.Rogoza 13, Savica,10000 Zagreb</item>
      <item>APS DELTA S.A., OIB 45421012929, Rue Jean Piret 1,2350 Luksembourg</item>
      <item>CROATIA osiguranje d.d., OIB 26187994862, Vatroslava Jagića 33,10000 Zagreb</item>
      <item>Saša Stanišić, OIB 92357252089, Kneza Višeslava 14,10000 Zagreb</item>
      <item>ZOU Fosin i dr.</item>
      <item>Tomo Božić, zamjenik ŽDO</item>
      <item>Davor Vrbek, predstavnik radnika</item>
    </izvorni_sadrzaj>
    <derivirana_varijabla naziv="DomainObject.Predmet.SudioniciListAdressOIB_1">
      <item>Vladimir Bahun, OIB 92913635833, Bedenec 206,42240 Bedenec</item>
      <item>Štefica Banek, OIB 78224119139, Knapić 12,42240 Knapić</item>
      <item>Bernardica Brežnjak, OIB 08656418564, Cvjetna Ulica 21,42242 Margečan</item>
      <item>Ivica Đurasek, OIB 22732244493, Stažnjevec 51a,42242 Stažnjevec</item>
      <item>Dražen Ferenec, OIB 80431044204, Vladimira Nazora 73,42240 Ivanec</item>
      <item>Ivanka Gašpert, OIB 68573006814, Bistrica 12,42240 Ivanec</item>
      <item>Marijan Geček, OIB 24453141801, Frankopanska 5,42250 Lepoglava</item>
      <item>Milan Glavica, OIB 24585532630, Rudolfa Rajtera 171,42240 Ivanec</item>
      <item>Magda Grđan, OIB 82917581608, Prigorec 119,42240 Prigorec</item>
      <item>Anđela Habrka, OIB 56535321184, Vinogradska 8,42240 Ivanec</item>
      <item>Milan Harjač, OIB 10506885090, Ivanečka Željeznica 41,42240 Ivanečka Željeznica</item>
      <item>Slavko Hojsak, OIB 43437702963, Pleš 20,42253 Pleš</item>
      <item>Grozdana Hranić, OIB 14824212474, Prigorec 51,42240 Prigorec</item>
      <item>Vesna Hranić, OIB 21870293369, Prigorec 98a,42240 Prigorec</item>
      <item>Agata Juren, OIB 35701611971, Kameničko Podgorje 68,42250 Kameničko Podgorje</item>
      <item>Marija Kišić, OIB 74354464194, Jurketinec 9,42243 Jurketinec</item>
      <item>Đurđa Kišićek, OIB 79394848979, Koškovec 50,42243 Koškovec</item>
      <item>Stanko Kolačko, OIB 04669348220, Salinovec 99,42240 Salinovec</item>
      <item>Branko Komes, OIB 21851763824, Donja Voća 284a,42245 Donja Voća</item>
      <item>Zdenka Koščec, OIB 05956645975, Brodarovec 45,42243 Brodarovec</item>
      <item>Ivan Kreš, OIB 24534734251, Mali Gorenec 26a,42253 Mali Gorenec</item>
      <item>Marijan Krog, OIB 66233198443, Varaždinska 48,42240 Ivanec</item>
      <item>Zvonko Kušter, OIB 56827395761, Punikve 115,42240 Punikve</item>
      <item>Darko Mudri, OIB 38127739684, Prigorec 24,42240 Prigorec</item>
      <item>Đurđa Mudri, OIB 95038714150, Prigorec 112,42240 Prigorec</item>
      <item>Slađana Mudri, OIB 57850797235, Prigorec 40c,42240 Prigorec</item>
      <item>Stjepan Mudri, OIB 14638401617, Ivanečko Naselje 2k,42240 Ivanečko Naselje</item>
      <item>Ivan Sanković, OIB 06851948578, Prigorec 85,42240 Prigorec</item>
      <item>Mirjana Sanković, OIB 89991104297, Prigorec 34a,42240 Prigorec</item>
      <item>Dražen Sever, OIB 14771680911, Rudolfa Rajtera 224,42240 Ivanec</item>
      <item>Ivica Sever, OIB 81717023823, Prigorec 16,42240 Prigorec</item>
      <item>Zvonko Strugar, OIB 68514697784, Prigorec 123b,42240 Prigorec</item>
      <item>Ana Šambar, OIB 97747386833, Dubravec 119,42240 Dubravec</item>
      <item>Vladimir Šestanj Perić, OIB 95067050035, Donja Voća 242,42245 Donja Voća</item>
      <item>Ivica Štefanko, OIB 14176084771, Zavojna 21,42240 Ivanec</item>
      <item>Vesna Varga, OIB 69579647937, Salinovec 35,42240 Salinovec</item>
      <item>Božena Vlahek, OIB 33357039687, Punikve 2a,42240 Punikve</item>
      <item>Blaženka Žuliček, OIB 86199471703, Frankopanska 13,42250 Lepoglava</item>
      <item>INDUSTRIJA MESA IVANEC d.o.o. za proizvodnju i promet mesa i mesnih prerađevina u stečaju, OIB 84489481271, Varaždinska 35,42240 Ivanec</item>
      <item>DAVOR VRBEK, Sindikat zaposlenih</item>
      <item>NARODNE NOVINE, dioničko društvo za izdavanje i tiskanje Službenog lista Republike Hrvatske, službenih i drugih obrazaca te , OIB 64546066176, Savski Gaj XIII. put 6,10000 Zagreb</item>
      <item>KOGUTEX d.o.o. Jertovec, Jertovec 170,49282 Jertovec</item>
      <item>MINI MAJOR doo, OIB 90403797522, Zvonimira Rogoza 14,10000 Zagreb</item>
      <item>Mario Raos, OIB 02624212028, Zelinska Ulica 7,Zagreb</item>
      <item>PALAMED doo, OIB 67152109713, Zelinska 4,10000 Zagreb</item>
      <item>Ivkom d.d., Vladimira Nazora 96b,42240 Ivanec</item>
      <item>Hrvatska poštanska banka d.d., Jurišićeva 4,10000 Zagreb</item>
      <item>Županijsko državno odvjetništvo u Varaždinu</item>
      <item>Arsenal Ivezić d.o.o., Pavlinska 5,42000 Varaždin</item>
      <item>ZOU Josip Kozjak i Miroslav Rendić, Franjevački trg 11,42000 Varaždin</item>
      <item>Boris Ravić, Zagrebačka 2,42220 Novi Marof</item>
      <item>TRGOVINA KRK dioničko društvo za maloprodaju i veleprodaju, OIB 66548420466, Dubašljanska 80,51511 Malinska</item>
      <item>Želimir Uršulin, OIB 03842320752, Ulica Ivanuševec 1 C,42240 Ivanec</item>
      <item>Ante Dragičević, OIB 06997798972, Zadarska 77,10000 Zagreb</item>
      <item>UniCredit Leasing Croatia društvo s ograničenom odgovornošću za leasing, OIB 18736141210, Heinzelova 33,10000 Zagreb</item>
      <item>Saša Čačić, OIB 63328646642, J. Dalmatinca 20,32100 Vinkovci</item>
      <item>Nebojša Antolić, OIB 94511496457, Ulica Pavla Hatza 3,Zagreb</item>
      <item>HRVATSKA POŠTANSKA BANKA, dioničko društvo, OIB 87939104217, Jurišićeva 4,10000 Zagreb</item>
      <item>HRVATSKA POŠTANSKA BANKA, dioničko društvo, OIB 87939104217, Jurišićeva 4,10000 Zagreb</item>
      <item>HRVATSKA POŠTANSKA BANKA, dioničko društvo, OIB 87939104217, Jurišićeva 4,Zagreb</item>
      <item>Tomislav Đuričin, OIB 01733609458, Dravska Poljana 1,42000 Varaždin</item>
      <item>Snježana Čipčić, Z.Rogoza 13, Savica,10000 Zagreb</item>
      <item>APS DELTA S.A., OIB 45421012929, Rue Jean Piret 1,2350 Luksembourg</item>
      <item>CROATIA osiguranje d.d., OIB 26187994862, Vatroslava Jagića 33,10000 Zagreb</item>
      <item>Saša Stanišić, OIB 92357252089, Kneza Višeslava 14,10000 Zagreb</item>
      <item>ZOU Fosin i dr.</item>
      <item>Tomo Božić, zamjenik ŽDO</item>
      <item>Davor Vrbek, predstavnik radnika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D16D34D-711F-4D32-A564-C1C58F801A7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353</properties:Words>
  <properties:Characters>1970</properties:Characters>
  <properties:Lines>53</properties:Lines>
  <properties:Paragraphs>21</properties:Paragraphs>
  <properties:TotalTime>175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2409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Lidija Šmaguc</cp:lastModifiedBy>
  <cp:lastPrinted>2018-11-06T09:59:00Z</cp:lastPrinted>
  <dcterms:modified xmlns:xsi="http://www.w3.org/2001/XMLSchema-instance" xsi:type="dcterms:W3CDTF">2018-11-06T12:49:00Z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St-71/2014-242 / Odluka - Zaključak (odluka_St-71_2014-242.docx)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