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5698" w14:paraId="4385698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603458">
        <w:t>1721</w:t>
      </w:r>
      <w:r w:rsidRPr="00151FF0">
        <w:t>/1</w:t>
      </w:r>
      <w:r w:rsidR="00E255BF">
        <w:t>6</w:t>
      </w:r>
      <w:r w:rsidRPr="00151FF0">
        <w:t>-</w:t>
      </w:r>
      <w:r w:rsidR="009502E3">
        <w:t>2</w:t>
      </w:r>
      <w:r w:rsidR="00603458">
        <w:t>9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E255BF" w:rsidP="00DD2D05" w:rsidR="00DD2D05">
      <w:pPr>
        <w:pStyle w:val="Tijeloteksta"/>
        <w:ind w:firstLine="720"/>
      </w:pPr>
      <w:r w:rsidRPr="00E255BF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603458" w:rsidRPr="00603458">
        <w:t>VR. V. j.d.o.o. za ugostiteljstvo i usluge, Osijek, Moslavačka 1/B, MBS 030161665, OIB 84679287958</w:t>
      </w:r>
      <w:r w:rsidRPr="00E255BF">
        <w:t xml:space="preserve">, dana </w:t>
      </w:r>
      <w:r w:rsidR="00676EE5">
        <w:t>11</w:t>
      </w:r>
      <w:r w:rsidRPr="00E255BF">
        <w:t xml:space="preserve">. </w:t>
      </w:r>
      <w:r w:rsidR="00676EE5">
        <w:t>srpnj</w:t>
      </w:r>
      <w:r w:rsidRPr="00E255BF">
        <w:t>a 201</w:t>
      </w:r>
      <w:r w:rsidR="00676EE5">
        <w:t>7</w:t>
      </w:r>
      <w:r w:rsidRPr="00E255BF">
        <w:t>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i vlasnika dužnika </w:t>
      </w:r>
      <w:r w:rsidR="00603458" w:rsidRPr="00603458">
        <w:t>Vedran Vrselja, Osijek, Moslavačka 1/B, OIB 94708495663</w:t>
      </w:r>
      <w:r>
        <w:t xml:space="preserve"> po t. 4. izreke rješenja ovoga suda poslovnog broja 14 St-</w:t>
      </w:r>
      <w:r w:rsidR="00737A45">
        <w:t>1721</w:t>
      </w:r>
      <w:r>
        <w:t>/16-2</w:t>
      </w:r>
      <w:r w:rsidR="00737A45">
        <w:t>3</w:t>
      </w:r>
      <w:r>
        <w:t xml:space="preserve"> od </w:t>
      </w:r>
      <w:r w:rsidR="007A24FF">
        <w:t>1</w:t>
      </w:r>
      <w:r w:rsidR="00737A45">
        <w:t>3</w:t>
      </w:r>
      <w:r>
        <w:t>.</w:t>
      </w:r>
      <w:r w:rsidR="00737A45">
        <w:t>12</w:t>
      </w:r>
      <w:r w:rsidR="007A24FF">
        <w:t>.201</w:t>
      </w:r>
      <w:r w:rsidR="00737A45">
        <w:t>6</w:t>
      </w:r>
      <w:r w:rsidR="007A24FF">
        <w:t>.</w:t>
      </w:r>
      <w:r>
        <w:t>, odnosno da u dogovoru sa stečajn</w:t>
      </w:r>
      <w:r w:rsidR="00F46097">
        <w:t>i</w:t>
      </w:r>
      <w:r>
        <w:t>m upravitelj</w:t>
      </w:r>
      <w:r w:rsidR="00F46097">
        <w:t>e</w:t>
      </w:r>
      <w:r>
        <w:t xml:space="preserve">m </w:t>
      </w:r>
      <w:r w:rsidR="00737A45" w:rsidRPr="00737A45">
        <w:t>Vinko</w:t>
      </w:r>
      <w:r w:rsidR="00737A45">
        <w:t>m</w:t>
      </w:r>
      <w:r w:rsidR="00737A45" w:rsidRPr="00737A45">
        <w:t xml:space="preserve"> Ljubičić, Osijek, Orljavska 4a, OIB 91327367435</w:t>
      </w:r>
      <w:r w:rsidR="00031CCE">
        <w:rPr>
          <w:b/>
        </w:rPr>
        <w:t xml:space="preserve">,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F46097">
        <w:t>11</w:t>
      </w:r>
      <w:r w:rsidRPr="008D4802">
        <w:t xml:space="preserve">. </w:t>
      </w:r>
      <w:r w:rsidR="00F46097">
        <w:t>srpnj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F46097">
        <w:t>7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737A45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737A45" w:rsidRPr="00737A45">
        <w:t>Vedran Vrselja, Osijek, Moslavačka 1/B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F46097">
        <w:t>i</w:t>
      </w:r>
      <w:r>
        <w:t xml:space="preserve"> </w:t>
      </w:r>
      <w:r w:rsidR="0061543A">
        <w:t>upravitelj</w:t>
      </w:r>
      <w:r w:rsidR="00F46097">
        <w:t xml:space="preserve"> </w:t>
      </w:r>
      <w:r w:rsidR="00737A45">
        <w:t>Vinko Ljubičić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03458"/>
    <w:rsid w:val="0061543A"/>
    <w:rsid w:val="00665B88"/>
    <w:rsid w:val="006677ED"/>
    <w:rsid w:val="00673D54"/>
    <w:rsid w:val="00675C32"/>
    <w:rsid w:val="006764F3"/>
    <w:rsid w:val="00676EE5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7A45"/>
    <w:rsid w:val="0074756B"/>
    <w:rsid w:val="007500C1"/>
    <w:rsid w:val="0076398F"/>
    <w:rsid w:val="00764FCC"/>
    <w:rsid w:val="00766FD3"/>
    <w:rsid w:val="007747D7"/>
    <w:rsid w:val="00777CC4"/>
    <w:rsid w:val="00782CEE"/>
    <w:rsid w:val="007A24FF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914A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46097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1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4A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4A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4A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4A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1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4A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4A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4A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4A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1721</izvorni_sadrzaj>
    <derivirana_varijabla naziv="DomainObject.Predmet.Broj_1">1721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prosinca 2016.</izvorni_sadrzaj>
    <derivirana_varijabla naziv="DomainObject.Predmet.DatumRjesavanja_1">13.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St-1721/2016</izvorni_sadrzaj>
    <derivirana_varijabla naziv="DomainObject.Predmet.OznakaBroj_1">St-1721/2016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VR. V. jednostavno društvo s ograničenom odgovornošću za ugostiteljstvo i usluge</izvorni_sadrzaj>
    <derivirana_varijabla naziv="DomainObject.Predmet.ProtustrankaFormated_1">  VR. V. jednostavno društvo s ograničenom odgovornošću za ugostiteljstvo i usluge</derivirana_varijabla>
  </DomainObject.Predmet.ProtustrankaFormated>
  <DomainObject.Predmet.ProtustrankaFormatedOIB>
    <izvorni_sadrzaj>  VR. V. jednostavno društvo s ograničenom odgovornošću za ugostiteljstvo i usluge, OIB 84679287958</izvorni_sadrzaj>
    <derivirana_varijabla naziv="DomainObject.Predmet.ProtustrankaFormatedOIB_1">  VR. V. jednostavno društvo s ograničenom odgovornošću za ugostiteljstvo i usluge, OIB 84679287958</derivirana_varijabla>
  </DomainObject.Predmet.ProtustrankaFormatedOIB>
  <DomainObject.Predmet.ProtustrankaFormatedWithAdress>
    <izvorni_sadrzaj> VR. V. jednostavno društvo s ograničenom odgovornošću za ugostiteljstvo i usluge, Moslavačka 1B, 31000 Osijek</izvorni_sadrzaj>
    <derivirana_varijabla naziv="DomainObject.Predmet.ProtustrankaFormatedWithAdress_1"> VR. V. jednostavno društvo s ograničenom odgovornošću za ugostiteljstvo i usluge, Moslavačka 1B, 31000 Osijek</derivirana_varijabla>
  </DomainObject.Predmet.ProtustrankaFormatedWithAdress>
  <DomainObject.Predmet.ProtustrankaFormatedWithAdressOIB>
    <izvorni_sadrzaj> VR. V. jednostavno društvo s ograničenom odgovornošću za ugostiteljstvo i usluge, OIB 84679287958, Moslavačka 1B, 31000 Osijek</izvorni_sadrzaj>
    <derivirana_varijabla naziv="DomainObject.Predmet.ProtustrankaFormatedWithAdressOIB_1"> VR. V. jednostavno društvo s ograničenom odgovornošću za ugostiteljstvo i usluge, OIB 84679287958, Moslavačka 1B, 31000 Osijek</derivirana_varijabla>
  </DomainObject.Predmet.ProtustrankaFormatedWithAdressOIB>
  <DomainObject.Predmet.ProtustrankaWithAdress>
    <izvorni_sadrzaj>VR. V. jednostavno društvo s ograničenom odgovornošću za ugostiteljstvo i usluge Moslavačka 1B, 31000 Osijek</izvorni_sadrzaj>
    <derivirana_varijabla naziv="DomainObject.Predmet.ProtustrankaWithAdress_1">VR. V. jednostavno društvo s ograničenom odgovornošću za ugostiteljstvo i usluge Moslavačka 1B, 31000 Osijek</derivirana_varijabla>
  </DomainObject.Predmet.ProtustrankaWithAdress>
  <DomainObject.Predmet.ProtustrankaWithAdressOIB>
    <izvorni_sadrzaj>VR. V. jednostavno društvo s ograničenom odgovornošću za ugostiteljstvo i usluge, OIB 84679287958, Moslavačka 1B, 31000 Osijek</izvorni_sadrzaj>
    <derivirana_varijabla naziv="DomainObject.Predmet.ProtustrankaWithAdressOIB_1">VR. V. jednostavno društvo s ograničenom odgovornošću za ugostiteljstvo i usluge, OIB 84679287958, Moslavačka 1B, 31000 Osijek</derivirana_varijabla>
  </DomainObject.Predmet.ProtustrankaWithAdressOIB>
  <DomainObject.Predmet.ProtustrankaNazivFormated>
    <izvorni_sadrzaj>VR. V. jednostavno društvo s ograničenom odgovornošću za ugostiteljstvo i usluge</izvorni_sadrzaj>
    <derivirana_varijabla naziv="DomainObject.Predmet.ProtustrankaNazivFormated_1">VR. V. jednostavno društvo s ograničenom odgovornošću za ugostiteljstvo i usluge</derivirana_varijabla>
  </DomainObject.Predmet.ProtustrankaNazivFormated>
  <DomainObject.Predmet.ProtustrankaNazivFormatedOIB>
    <izvorni_sadrzaj>VR. V. jednostavno društvo s ograničenom odgovornošću za ugostiteljstvo i usluge, OIB 84679287958</izvorni_sadrzaj>
    <derivirana_varijabla naziv="DomainObject.Predmet.ProtustrankaNazivFormatedOIB_1">VR. V. jednostavno društvo s ograničenom odgovornošću za ugostiteljstvo i usluge, OIB 84679287958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VR. V. jednostavno društvo s ograničenom odgovornošću za ugostiteljstvo i usluge</item>
    </izvorni_sadrzaj>
    <derivirana_varijabla naziv="DomainObject.Predmet.ProtuStrankaListFormated_1">
      <item>VR. V. jednostavno društvo s ograničenom odgovornošću za ugostiteljstvo i usluge</item>
    </derivirana_varijabla>
  </DomainObject.Predmet.ProtuStrankaListFormated>
  <DomainObject.Predmet.ProtuStrankaListFormatedOIB>
    <izvorni_sadrzaj>
      <item>VR. V. jednostavno društvo s ograničenom odgovornošću za ugostiteljstvo i usluge, OIB 84679287958</item>
    </izvorni_sadrzaj>
    <derivirana_varijabla naziv="DomainObject.Predmet.ProtuStrankaListFormatedOIB_1">
      <item>VR. V. jednostavno društvo s ograničenom odgovornošću za ugostiteljstvo i usluge, OIB 84679287958</item>
    </derivirana_varijabla>
  </DomainObject.Predmet.ProtuStrankaListFormatedOIB>
  <DomainObject.Predmet.ProtuStrankaListFormatedWithAdress>
    <izvorni_sadrzaj>
      <item>VR. V. jednostavno društvo s ograničenom odgovornošću za ugostiteljstvo i usluge, Moslavačka 1B, 31000 Osijek</item>
    </izvorni_sadrzaj>
    <derivirana_varijabla naziv="DomainObject.Predmet.ProtuStrankaListFormatedWithAdress_1">
      <item>VR. V. jednostavno društvo s ograničenom odgovornošću za ugostiteljstvo i usluge, Moslavačka 1B, 31000 Osijek</item>
    </derivirana_varijabla>
  </DomainObject.Predmet.ProtuStrankaListFormatedWithAdress>
  <DomainObject.Predmet.ProtuStrankaListFormatedWithAdressOIB>
    <izvorni_sadrzaj>
      <item>VR. V. jednostavno društvo s ograničenom odgovornošću za ugostiteljstvo i usluge, OIB 84679287958, Moslavačka 1B, 31000 Osijek</item>
    </izvorni_sadrzaj>
    <derivirana_varijabla naziv="DomainObject.Predmet.ProtuStrankaListFormatedWithAdressOIB_1">
      <item>VR. V. jednostavno društvo s ograničenom odgovornošću za ugostiteljstvo i usluge, OIB 84679287958, Moslavačka 1B, 31000 Osijek</item>
    </derivirana_varijabla>
  </DomainObject.Predmet.ProtuStrankaListFormatedWithAdressOIB>
  <DomainObject.Predmet.ProtuStrankaListNazivFormated>
    <izvorni_sadrzaj>
      <item>VR. V. jednostavno društvo s ograničenom odgovornošću za ugostiteljstvo i usluge</item>
    </izvorni_sadrzaj>
    <derivirana_varijabla naziv="DomainObject.Predmet.ProtuStrankaListNazivFormated_1">
      <item>VR. V. jednostavno društvo s ograničenom odgovornošću za ugostiteljstvo i usluge</item>
    </derivirana_varijabla>
  </DomainObject.Predmet.ProtuStrankaListNazivFormated>
  <DomainObject.Predmet.ProtuStrankaListNazivFormatedOIB>
    <izvorni_sadrzaj>
      <item>VR. V. jednostavno društvo s ograničenom odgovornošću za ugostiteljstvo i usluge, OIB 84679287958</item>
    </izvorni_sadrzaj>
    <derivirana_varijabla naziv="DomainObject.Predmet.ProtuStrankaListNazivFormatedOIB_1">
      <item>VR. V. jednostavno društvo s ograničenom odgovornošću za ugostiteljstvo i usluge, OIB 84679287958</item>
    </derivirana_varijabla>
  </DomainObject.Predmet.ProtuStrankaListNazivFormatedOIB>
  <DomainObject.Predmet.OstaliListFormated>
    <izvorni_sadrzaj>
      <item>Vinko Ljubičić</item>
      <item>ŽDO GUO Osijek</item>
      <item>Vedran Vrselja</item>
    </izvorni_sadrzaj>
    <derivirana_varijabla naziv="DomainObject.Predmet.OstaliListFormated_1">
      <item>Vinko Ljubičić</item>
      <item>ŽDO GUO Osijek</item>
      <item>Vedran Vrselja</item>
    </derivirana_varijabla>
  </DomainObject.Predmet.OstaliListFormated>
  <DomainObject.Predmet.OstaliListFormatedOIB>
    <izvorni_sadrzaj>
      <item>Vinko Ljubičić, OIB 91327367435</item>
      <item>ŽDO GUO Osijek</item>
      <item>Vedran Vrselja, OIB 94708495663</item>
    </izvorni_sadrzaj>
    <derivirana_varijabla naziv="DomainObject.Predmet.OstaliListFormatedOIB_1">
      <item>Vinko Ljubičić, OIB 91327367435</item>
      <item>ŽDO GUO Osijek</item>
      <item>Vedran Vrselja, OIB 94708495663</item>
    </derivirana_varijabla>
  </DomainObject.Predmet.OstaliListFormatedOIB>
  <DomainObject.Predmet.OstaliListFormatedWithAdress>
    <izvorni_sadrzaj>
      <item>Vinko Ljubičić, Orljavska 4a, 31000 Osijek</item>
      <item>ŽDO GUO Osijek</item>
      <item>Vedran Vrselja, Moslavačka 1/B, 31000 Osijek</item>
    </izvorni_sadrzaj>
    <derivirana_varijabla naziv="DomainObject.Predmet.OstaliListFormatedWithAdress_1">
      <item>Vinko Ljubičić, Orljavska 4a, 31000 Osijek</item>
      <item>ŽDO GUO Osijek</item>
      <item>Vedran Vrselja, Moslavačka 1/B, 31000 Osijek</item>
    </derivirana_varijabla>
  </DomainObject.Predmet.OstaliListFormatedWithAdress>
  <DomainObject.Predmet.OstaliListFormatedWithAdressOIB>
    <izvorni_sadrzaj>
      <item>Vinko Ljubičić, OIB 91327367435, Orljavska 4a, 31000 Osijek</item>
      <item>ŽDO GUO Osijek</item>
      <item>Vedran Vrselja, OIB 94708495663, Moslavačka 1/B, 31000 Osijek</item>
    </izvorni_sadrzaj>
    <derivirana_varijabla naziv="DomainObject.Predmet.OstaliListFormatedWithAdressOIB_1">
      <item>Vinko Ljubičić, OIB 91327367435, Orljavska 4a, 31000 Osijek</item>
      <item>ŽDO GUO Osijek</item>
      <item>Vedran Vrselja, OIB 94708495663, Moslavačka 1/B, 31000 Osijek</item>
    </derivirana_varijabla>
  </DomainObject.Predmet.OstaliListFormatedWithAdressOIB>
  <DomainObject.Predmet.OstaliListNazivFormated>
    <izvorni_sadrzaj>
      <item>Vinko Ljubičić</item>
      <item>ŽDO GUO Osijek</item>
      <item>Vedran Vrselja</item>
    </izvorni_sadrzaj>
    <derivirana_varijabla naziv="DomainObject.Predmet.OstaliListNazivFormated_1">
      <item>Vinko Ljubičić</item>
      <item>ŽDO GUO Osijek</item>
      <item>Vedran Vrselja</item>
    </derivirana_varijabla>
  </DomainObject.Predmet.OstaliListNazivFormated>
  <DomainObject.Predmet.OstaliListNazivFormatedOIB>
    <izvorni_sadrzaj>
      <item>Vinko Ljubičić, OIB 91327367435</item>
      <item>ŽDO GUO Osijek</item>
      <item>Vedran Vrselja, OIB 94708495663</item>
    </izvorni_sadrzaj>
    <derivirana_varijabla naziv="DomainObject.Predmet.OstaliListNazivFormatedOIB_1">
      <item>Vinko Ljubičić, OIB 91327367435</item>
      <item>ŽDO GUO Osijek</item>
      <item>Vedran Vrselja, OIB 94708495663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VR. V. jednostavno društvo s ograničenom odgovornošću za ugostiteljstvo i usluge</izvorni_sadrzaj>
    <derivirana_varijabla naziv="DomainObject.Predmet.ProtustrankaIDrugi_1">VR. V.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VR. V. jednostavno društvo s ograničenom odgovornošću za ugostiteljstvo i usluge, OIB 84679287958, Moslavačka 1B, 31000 Osijek</izvorni_sadrzaj>
    <derivirana_varijabla naziv="DomainObject.Predmet.ProtustrankaIDrugiAdressOIB_1">VR. V. jednostavno društvo s ograničenom odgovornošću za ugostiteljstvo i usluge, OIB 84679287958, Moslavačka 1B,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prosinca 2016.</izvorni_sadrzaj>
    <derivirana_varijabla naziv="DomainObject.Predmet.OdlukaRjesenje.DatumDonosenjaOdluke_1">13. prosinca 2016.</derivirana_varijabla>
  </DomainObject.Predmet.OdlukaRjesenje.DatumDonosenjaOdluke>
  <DomainObject.Predmet.OdlukaRjesenje.DatumPravomocnosti>
    <izvorni_sadrzaj>1. veljače 2017.</izvorni_sadrzaj>
    <derivirana_varijabla naziv="DomainObject.Predmet.OdlukaRjesenje.DatumPravomocnosti_1">1. veljače 2017.</derivirana_varijabla>
  </DomainObject.Predmet.OdlukaRjesenje.DatumPravomocnosti>
  <DomainObject.Predmet.OdlukaRjesenje.Oznaka>
    <izvorni_sadrzaj>St-1721/2016-23</izvorni_sadrzaj>
    <derivirana_varijabla naziv="DomainObject.Predmet.OdlukaRjesenje.Oznaka_1">St-1721/2016-23</derivirana_varijabla>
  </DomainObject.Predmet.OdlukaRjesenje.Oznaka>
  <DomainObject.Predmet.SudioniciListNaziv>
    <izvorni_sadrzaj>
      <item>FINA RC OSIJEK</item>
      <item>VR. V. jednostavno društvo s ograničenom odgovornošću za ugostiteljstvo i usluge</item>
      <item>Vinko Ljubičić</item>
      <item>ŽDO GUO Osijek</item>
      <item>Vedran Vrselja</item>
    </izvorni_sadrzaj>
    <derivirana_varijabla naziv="DomainObject.Predmet.SudioniciListNaziv_1">
      <item>FINA RC OSIJEK</item>
      <item>VR. V. jednostavno društvo s ograničenom odgovornošću za ugostiteljstvo i usluge</item>
      <item>Vinko Ljubičić</item>
      <item>ŽDO GUO Osijek</item>
      <item>Vedran Vrselja</item>
    </derivirana_varijabla>
  </DomainObject.Predmet.SudioniciListNaziv>
  <DomainObject.Predmet.SudioniciListAdressOIB>
    <izvorni_sadrzaj>
      <item>FINA RC OSIJEK, OIB 85821130368</item>
      <item>VR. V. jednostavno društvo s ograničenom odgovornošću za ugostiteljstvo i usluge, OIB 84679287958, Moslavačka 1B,31000 Osijek</item>
      <item>Vinko Ljubičić, OIB 91327367435, Orljavska 4a,31000 Osijek</item>
      <item>ŽDO GUO Osijek</item>
      <item>Vedran Vrselja, OIB 94708495663, Moslavačka 1/B,31000 Osijek</item>
    </izvorni_sadrzaj>
    <derivirana_varijabla naziv="DomainObject.Predmet.SudioniciListAdressOIB_1">
      <item>FINA RC OSIJEK, OIB 85821130368</item>
      <item>VR. V. jednostavno društvo s ograničenom odgovornošću za ugostiteljstvo i usluge, OIB 84679287958, Moslavačka 1B,31000 Osijek</item>
      <item>Vinko Ljubičić, OIB 91327367435, Orljavska 4a,31000 Osijek</item>
      <item>ŽDO GUO Osijek</item>
      <item>Vedran Vrselja, OIB 94708495663, Moslavačka 1/B,31000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84679287958</item>
      <item>, OIB 91327367435</item>
      <item>, OIB null</item>
      <item>, OIB 94708495663</item>
    </izvorni_sadrzaj>
    <derivirana_varijabla naziv="DomainObject.Predmet.SudioniciListNazivOIB_1">
      <item>, OIB 85821130368</item>
      <item>, OIB 84679287958</item>
      <item>, OIB 91327367435</item>
      <item>, OIB null</item>
      <item>, OIB 94708495663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243</properties:Words>
  <properties:Characters>1340</properties:Characters>
  <properties:Lines>42</properties:Lines>
  <properties:Paragraphs>13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2016-06-20T06:29:00Z</cp:lastPrinted>
  <dcterms:modified xmlns:xsi="http://www.w3.org/2001/XMLSchema-instance" xsi:type="dcterms:W3CDTF">2017-07-11T07:21:00Z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