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6552" w14:paraId="5606552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E452C5">
        <w:rPr>
          <w:sz w:val="24"/>
          <w:szCs w:val="24"/>
          <w:lang w:val="hr-HR"/>
        </w:rPr>
        <w:t>10</w:t>
      </w:r>
      <w:r w:rsidR="006B528C">
        <w:rPr>
          <w:sz w:val="24"/>
          <w:szCs w:val="24"/>
          <w:lang w:val="hr-HR"/>
        </w:rPr>
        <w:t>/201</w:t>
      </w:r>
      <w:r w:rsidR="00E452C5">
        <w:rPr>
          <w:sz w:val="24"/>
          <w:szCs w:val="24"/>
          <w:lang w:val="hr-HR"/>
        </w:rPr>
        <w:t>9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E452C5">
        <w:rPr>
          <w:sz w:val="24"/>
          <w:szCs w:val="24"/>
          <w:lang w:val="hr-HR"/>
        </w:rPr>
        <w:t>AGROTURIZAM DEGENIJA</w:t>
      </w:r>
      <w:r w:rsidR="00686E15">
        <w:rPr>
          <w:sz w:val="24"/>
          <w:szCs w:val="24"/>
          <w:lang w:val="hr-HR"/>
        </w:rPr>
        <w:t xml:space="preserve"> </w:t>
      </w:r>
      <w:r w:rsidR="00E452C5">
        <w:rPr>
          <w:sz w:val="24"/>
          <w:szCs w:val="24"/>
          <w:lang w:val="hr-HR"/>
        </w:rPr>
        <w:t>j.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E452C5">
        <w:rPr>
          <w:sz w:val="24"/>
          <w:szCs w:val="24"/>
          <w:lang w:val="hr-HR"/>
        </w:rPr>
        <w:t>Gračac</w:t>
      </w:r>
      <w:r w:rsidR="0084326A" w:rsidRPr="005D3532">
        <w:rPr>
          <w:sz w:val="24"/>
          <w:szCs w:val="24"/>
          <w:lang w:val="hr-HR"/>
        </w:rPr>
        <w:t xml:space="preserve">, </w:t>
      </w:r>
      <w:r w:rsidR="00E452C5">
        <w:rPr>
          <w:sz w:val="24"/>
          <w:szCs w:val="24"/>
          <w:lang w:val="hr-HR"/>
        </w:rPr>
        <w:t>Zagrebačka</w:t>
      </w:r>
      <w:r w:rsidR="00AF7A51">
        <w:rPr>
          <w:sz w:val="24"/>
          <w:szCs w:val="24"/>
          <w:lang w:val="hr-HR"/>
        </w:rPr>
        <w:t xml:space="preserve"> </w:t>
      </w:r>
      <w:r w:rsidR="00E452C5">
        <w:rPr>
          <w:sz w:val="24"/>
          <w:szCs w:val="24"/>
          <w:lang w:val="hr-HR"/>
        </w:rPr>
        <w:t>2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E452C5">
        <w:rPr>
          <w:sz w:val="24"/>
          <w:szCs w:val="24"/>
          <w:lang w:val="hr-HR"/>
        </w:rPr>
        <w:t>34311149779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007C7C">
        <w:rPr>
          <w:sz w:val="24"/>
          <w:szCs w:val="24"/>
          <w:lang w:val="hr-HR"/>
        </w:rPr>
        <w:t>Ivani Dobiš</w:t>
      </w:r>
      <w:r w:rsidR="00601994">
        <w:rPr>
          <w:sz w:val="24"/>
          <w:szCs w:val="24"/>
          <w:lang w:val="hr-HR"/>
        </w:rPr>
        <w:t xml:space="preserve"> iz </w:t>
      </w:r>
      <w:r w:rsidR="00007C7C">
        <w:rPr>
          <w:sz w:val="24"/>
          <w:szCs w:val="24"/>
          <w:lang w:val="hr-HR"/>
        </w:rPr>
        <w:t>Gračaca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AF7A51">
        <w:rPr>
          <w:sz w:val="24"/>
          <w:szCs w:val="24"/>
          <w:lang w:val="hr-HR"/>
        </w:rPr>
        <w:t>15</w:t>
      </w:r>
      <w:r w:rsidR="007D5763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7D5763">
        <w:rPr>
          <w:sz w:val="24"/>
          <w:szCs w:val="24"/>
          <w:lang w:val="hr-HR"/>
        </w:rPr>
        <w:t>siječnja 2019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7D5763">
        <w:rPr>
          <w:sz w:val="24"/>
          <w:szCs w:val="24"/>
          <w:lang w:val="hr-HR"/>
        </w:rPr>
        <w:t>Ivana Dobiš</w:t>
      </w:r>
      <w:r w:rsidR="00601994">
        <w:rPr>
          <w:sz w:val="24"/>
          <w:szCs w:val="24"/>
          <w:lang w:val="hr-HR"/>
        </w:rPr>
        <w:t xml:space="preserve"> iz </w:t>
      </w:r>
      <w:r w:rsidR="007D5763">
        <w:rPr>
          <w:sz w:val="24"/>
          <w:szCs w:val="24"/>
          <w:lang w:val="hr-HR"/>
        </w:rPr>
        <w:t>Gračaca</w:t>
      </w:r>
      <w:r w:rsidR="0084326A" w:rsidRPr="005D3532">
        <w:rPr>
          <w:sz w:val="24"/>
          <w:szCs w:val="24"/>
          <w:lang w:val="hr-HR"/>
        </w:rPr>
        <w:t xml:space="preserve">, </w:t>
      </w:r>
      <w:r w:rsidR="007D5763">
        <w:rPr>
          <w:sz w:val="24"/>
          <w:szCs w:val="24"/>
          <w:lang w:val="hr-HR"/>
        </w:rPr>
        <w:t>Zagrebačka ul. 2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7D5763">
        <w:rPr>
          <w:sz w:val="24"/>
          <w:szCs w:val="24"/>
          <w:lang w:val="hr-HR"/>
        </w:rPr>
        <w:t>72873742094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7D5763">
        <w:rPr>
          <w:sz w:val="24"/>
          <w:szCs w:val="24"/>
          <w:lang w:val="hr-HR"/>
        </w:rPr>
        <w:t>10-19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7D5763">
        <w:rPr>
          <w:sz w:val="24"/>
          <w:szCs w:val="24"/>
          <w:lang w:val="hr-HR"/>
        </w:rPr>
        <w:t>10</w:t>
      </w:r>
      <w:r w:rsidR="0084326A">
        <w:rPr>
          <w:sz w:val="24"/>
          <w:szCs w:val="24"/>
          <w:lang w:val="hr-HR"/>
        </w:rPr>
        <w:t>-1</w:t>
      </w:r>
      <w:r w:rsidR="007D5763">
        <w:rPr>
          <w:sz w:val="24"/>
          <w:szCs w:val="24"/>
          <w:lang w:val="hr-HR"/>
        </w:rPr>
        <w:t>9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7D5763">
        <w:rPr>
          <w:sz w:val="24"/>
          <w:szCs w:val="24"/>
          <w:lang w:val="hr-HR"/>
        </w:rPr>
        <w:t>AGROTURIZAM DEGENIJA j.</w:t>
      </w:r>
      <w:r w:rsidR="007D5763" w:rsidRPr="005D3532">
        <w:rPr>
          <w:sz w:val="24"/>
          <w:szCs w:val="24"/>
          <w:lang w:val="hr-HR"/>
        </w:rPr>
        <w:t xml:space="preserve">d.o.o., </w:t>
      </w:r>
      <w:r w:rsidR="007D5763">
        <w:rPr>
          <w:sz w:val="24"/>
          <w:szCs w:val="24"/>
          <w:lang w:val="hr-HR"/>
        </w:rPr>
        <w:t>Gračac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lastRenderedPageBreak/>
        <w:t xml:space="preserve">Postupajući po prijedlogu sud je </w:t>
      </w:r>
      <w:r w:rsidR="007D5763">
        <w:rPr>
          <w:sz w:val="24"/>
          <w:szCs w:val="24"/>
          <w:lang w:val="hr-HR"/>
        </w:rPr>
        <w:t>11</w:t>
      </w:r>
      <w:r w:rsidR="00B5117E">
        <w:rPr>
          <w:sz w:val="24"/>
          <w:szCs w:val="24"/>
          <w:lang w:val="hr-HR"/>
        </w:rPr>
        <w:t xml:space="preserve">. </w:t>
      </w:r>
      <w:r w:rsidR="007D5763">
        <w:rPr>
          <w:sz w:val="24"/>
          <w:szCs w:val="24"/>
          <w:lang w:val="hr-HR"/>
        </w:rPr>
        <w:t>listopada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416065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AF7A51">
        <w:rPr>
          <w:sz w:val="24"/>
          <w:szCs w:val="24"/>
          <w:lang w:val="hr-HR"/>
        </w:rPr>
        <w:t>15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7D5763">
        <w:rPr>
          <w:sz w:val="24"/>
          <w:szCs w:val="24"/>
          <w:lang w:val="hr-HR"/>
        </w:rPr>
        <w:t>siječnja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7D5763">
        <w:rPr>
          <w:sz w:val="24"/>
          <w:szCs w:val="24"/>
          <w:lang w:val="hr-HR"/>
        </w:rPr>
        <w:t>9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A621EC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A621EC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621E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452C5">
      <w:rPr>
        <w:sz w:val="24"/>
        <w:szCs w:val="24"/>
        <w:lang w:val="hr-HR"/>
      </w:rPr>
      <w:t>10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</w:t>
    </w:r>
    <w:r w:rsidR="00E452C5">
      <w:rPr>
        <w:sz w:val="24"/>
        <w:szCs w:val="24"/>
        <w:lang w:val="hr-HR"/>
      </w:rPr>
      <w:t>9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07C7C"/>
    <w:rsid w:val="00023420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B59BB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16065"/>
    <w:rsid w:val="004232E7"/>
    <w:rsid w:val="00424EF0"/>
    <w:rsid w:val="0042793D"/>
    <w:rsid w:val="00434CBA"/>
    <w:rsid w:val="004539DE"/>
    <w:rsid w:val="00456778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E5C"/>
    <w:rsid w:val="005B558D"/>
    <w:rsid w:val="005B6BCD"/>
    <w:rsid w:val="005B7D72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5737C"/>
    <w:rsid w:val="0066256C"/>
    <w:rsid w:val="00664643"/>
    <w:rsid w:val="0067245B"/>
    <w:rsid w:val="00684361"/>
    <w:rsid w:val="00686E15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7D5763"/>
    <w:rsid w:val="00813B60"/>
    <w:rsid w:val="0081423E"/>
    <w:rsid w:val="00826A53"/>
    <w:rsid w:val="00830BF4"/>
    <w:rsid w:val="0084326A"/>
    <w:rsid w:val="0084684D"/>
    <w:rsid w:val="0087731B"/>
    <w:rsid w:val="0087781B"/>
    <w:rsid w:val="00880DF8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26249"/>
    <w:rsid w:val="00A621EC"/>
    <w:rsid w:val="00A6572B"/>
    <w:rsid w:val="00A73EA6"/>
    <w:rsid w:val="00AC3105"/>
    <w:rsid w:val="00AF5281"/>
    <w:rsid w:val="00AF7A5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4349F"/>
    <w:rsid w:val="00D606A0"/>
    <w:rsid w:val="00D8276C"/>
    <w:rsid w:val="00D909BD"/>
    <w:rsid w:val="00D9166E"/>
    <w:rsid w:val="00DC23B3"/>
    <w:rsid w:val="00DE373A"/>
    <w:rsid w:val="00E351E0"/>
    <w:rsid w:val="00E452C5"/>
    <w:rsid w:val="00E50ECF"/>
    <w:rsid w:val="00E73F03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0BC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1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1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1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1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1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1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1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1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AGROTURIZAM DEGENIJA j.d.o.o. za eko proizvodnju</izvorni_sadrzaj>
    <derivirana_varijabla naziv="DomainObject.Predmet.ProtustrankaFormated_1">  AGROTURIZAM DEGENIJA j.d.o.o. za eko proizvodnju</derivirana_varijabla>
  </DomainObject.Predmet.ProtustrankaFormated>
  <DomainObject.Predmet.ProtustrankaFormatedOIB>
    <izvorni_sadrzaj>  AGROTURIZAM DEGENIJA j.d.o.o. za eko proizvodnju, OIB 34311149779</izvorni_sadrzaj>
    <derivirana_varijabla naziv="DomainObject.Predmet.ProtustrankaFormatedOIB_1">  AGROTURIZAM DEGENIJA j.d.o.o. za eko proizvodnju, OIB 34311149779</derivirana_varijabla>
  </DomainObject.Predmet.ProtustrankaFormatedOIB>
  <DomainObject.Predmet.ProtustrankaFormatedWithAdress>
    <izvorni_sadrzaj> AGROTURIZAM DEGENIJA j.d.o.o. za eko proizvodnju, Zagrebačka 2, 23440 Gračac</izvorni_sadrzaj>
    <derivirana_varijabla naziv="DomainObject.Predmet.ProtustrankaFormatedWithAdress_1"> AGROTURIZAM DEGENIJA j.d.o.o. za eko proizvodnju, Zagrebačka 2, 23440 Gračac</derivirana_varijabla>
  </DomainObject.Predmet.ProtustrankaFormatedWithAdress>
  <DomainObject.Predmet.ProtustrankaFormatedWithAdressOIB>
    <izvorni_sadrzaj> AGROTURIZAM DEGENIJA j.d.o.o. za eko proizvodnju, OIB 34311149779, Zagrebačka 2, 23440 Gračac</izvorni_sadrzaj>
    <derivirana_varijabla naziv="DomainObject.Predmet.ProtustrankaFormatedWithAdressOIB_1"> AGROTURIZAM DEGENIJA j.d.o.o. za eko proizvodnju, OIB 34311149779, Zagrebačka 2, 23440 Gračac</derivirana_varijabla>
  </DomainObject.Predmet.ProtustrankaFormatedWithAdressOIB>
  <DomainObject.Predmet.ProtustrankaWithAdress>
    <izvorni_sadrzaj>AGROTURIZAM DEGENIJA j.d.o.o. za eko proizvodnju Zagrebačka 2, 23440 Gračac</izvorni_sadrzaj>
    <derivirana_varijabla naziv="DomainObject.Predmet.ProtustrankaWithAdress_1">AGROTURIZAM DEGENIJA j.d.o.o. za eko proizvodnju Zagrebačka 2, 23440 Gračac</derivirana_varijabla>
  </DomainObject.Predmet.ProtustrankaWithAdress>
  <DomainObject.Predmet.ProtustrankaWithAdressOIB>
    <izvorni_sadrzaj>AGROTURIZAM DEGENIJA j.d.o.o. za eko proizvodnju, OIB 34311149779, Zagrebačka 2, 23440 Gračac</izvorni_sadrzaj>
    <derivirana_varijabla naziv="DomainObject.Predmet.ProtustrankaWithAdressOIB_1">AGROTURIZAM DEGENIJA j.d.o.o. za eko proizvodnju, OIB 34311149779, Zagrebačka 2, 23440 Gračac</derivirana_varijabla>
  </DomainObject.Predmet.ProtustrankaWithAdressOIB>
  <DomainObject.Predmet.ProtustrankaNazivFormated>
    <izvorni_sadrzaj>AGROTURIZAM DEGENIJA j.d.o.o. za eko proizvodnju</izvorni_sadrzaj>
    <derivirana_varijabla naziv="DomainObject.Predmet.ProtustrankaNazivFormated_1">AGROTURIZAM DEGENIJA j.d.o.o. za eko proizvodnju</derivirana_varijabla>
  </DomainObject.Predmet.ProtustrankaNazivFormated>
  <DomainObject.Predmet.ProtustrankaNazivFormatedOIB>
    <izvorni_sadrzaj>AGROTURIZAM DEGENIJA j.d.o.o. za eko proizvodnju, OIB 34311149779</izvorni_sadrzaj>
    <derivirana_varijabla naziv="DomainObject.Predmet.ProtustrankaNazivFormatedOIB_1">AGROTURIZAM DEGENIJA j.d.o.o. za eko proizvodnju, OIB 34311149779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AGROTURIZAM DEGENIJA j.d.o.o. za eko proizvodnju</item>
    </izvorni_sadrzaj>
    <derivirana_varijabla naziv="DomainObject.Predmet.ProtuStrankaListFormated_1">
      <item>AGROTURIZAM DEGENIJA j.d.o.o. za eko proizvodnju</item>
    </derivirana_varijabla>
  </DomainObject.Predmet.ProtuStrankaListFormated>
  <DomainObject.Predmet.ProtuStrankaListFormatedOIB>
    <izvorni_sadrzaj>
      <item>AGROTURIZAM DEGENIJA j.d.o.o. za eko proizvodnju, OIB 34311149779</item>
    </izvorni_sadrzaj>
    <derivirana_varijabla naziv="DomainObject.Predmet.ProtuStrankaListFormatedOIB_1">
      <item>AGROTURIZAM DEGENIJA j.d.o.o. za eko proizvodnju, OIB 34311149779</item>
    </derivirana_varijabla>
  </DomainObject.Predmet.ProtuStrankaListFormatedOIB>
  <DomainObject.Predmet.ProtuStrankaListFormatedWithAdress>
    <izvorni_sadrzaj>
      <item>AGROTURIZAM DEGENIJA j.d.o.o. za eko proizvodnju, Zagrebačka 2, 23440 Gračac</item>
    </izvorni_sadrzaj>
    <derivirana_varijabla naziv="DomainObject.Predmet.ProtuStrankaListFormatedWithAdress_1">
      <item>AGROTURIZAM DEGENIJA j.d.o.o. za eko proizvodnju, Zagrebačka 2, 23440 Gračac</item>
    </derivirana_varijabla>
  </DomainObject.Predmet.ProtuStrankaListFormatedWithAdress>
  <DomainObject.Predmet.ProtuStrankaListFormatedWithAdressOIB>
    <izvorni_sadrzaj>
      <item>AGROTURIZAM DEGENIJA j.d.o.o. za eko proizvodnju, OIB 34311149779, Zagrebačka 2, 23440 Gračac</item>
    </izvorni_sadrzaj>
    <derivirana_varijabla naziv="DomainObject.Predmet.ProtuStrankaListFormatedWithAdressOIB_1">
      <item>AGROTURIZAM DEGENIJA j.d.o.o. za eko proizvodnju, OIB 34311149779, Zagrebačka 2, 23440 Gračac</item>
    </derivirana_varijabla>
  </DomainObject.Predmet.ProtuStrankaListFormatedWithAdressOIB>
  <DomainObject.Predmet.ProtuStrankaListNazivFormated>
    <izvorni_sadrzaj>
      <item>AGROTURIZAM DEGENIJA j.d.o.o. za eko proizvodnju</item>
    </izvorni_sadrzaj>
    <derivirana_varijabla naziv="DomainObject.Predmet.ProtuStrankaListNazivFormated_1">
      <item>AGROTURIZAM DEGENIJA j.d.o.o. za eko proizvodnju</item>
    </derivirana_varijabla>
  </DomainObject.Predmet.ProtuStrankaListNazivFormated>
  <DomainObject.Predmet.ProtuStrankaListNazivFormatedOIB>
    <izvorni_sadrzaj>
      <item>AGROTURIZAM DEGENIJA j.d.o.o. za eko proizvodnju, OIB 34311149779</item>
    </izvorni_sadrzaj>
    <derivirana_varijabla naziv="DomainObject.Predmet.ProtuStrankaListNazivFormatedOIB_1">
      <item>AGROTURIZAM DEGENIJA j.d.o.o. za eko proizvodnju, OIB 34311149779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AGROTURIZAM DEGENIJA j.d.o.o. za eko proizvodnju</izvorni_sadrzaj>
    <derivirana_varijabla naziv="DomainObject.Predmet.ProtustrankaIDrugi_1">AGROTURIZAM DEGENIJA j.d.o.o. za eko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AGROTURIZAM DEGENIJA j.d.o.o. za eko proizvodnju, OIB 34311149779, Zagrebačka 2, 23440 Gračac</izvorni_sadrzaj>
    <derivirana_varijabla naziv="DomainObject.Predmet.ProtustrankaIDrugiAdressOIB_1">AGROTURIZAM DEGENIJA j.d.o.o. za eko proizvodnju, OIB 34311149779, Zagrebačka 2,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AGROTURIZAM DEGENIJA j.d.o.o. za eko proizvodnju</item>
      <item>FINA</item>
    </izvorni_sadrzaj>
    <derivirana_varijabla naziv="DomainObject.Predmet.SudioniciListNaziv_1">
      <item>AGROTURIZAM DEGENIJA j.d.o.o. za eko proizvodnju</item>
      <item>FINA</item>
    </derivirana_varijabla>
  </DomainObject.Predmet.SudioniciListNaziv>
  <DomainObject.Predmet.SudioniciListAdressOIB>
    <izvorni_sadrzaj>
      <item>AGROTURIZAM DEGENIJA j.d.o.o. za eko proizvodnju, OIB 34311149779, Zagrebačka 2,23440 Gračac</item>
      <item>FINA, OIB 85821130368</item>
    </izvorni_sadrzaj>
    <derivirana_varijabla naziv="DomainObject.Predmet.SudioniciListAdressOIB_1">
      <item>AGROTURIZAM DEGENIJA j.d.o.o. za eko proizvodnju, OIB 34311149779, Zagrebačka 2,23440 Gračac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34311149779</item>
      <item>, OIB 85821130368</item>
    </izvorni_sadrzaj>
    <derivirana_varijabla naziv="DomainObject.Predmet.SudioniciListNazivOIB_1">
      <item>, OIB 34311149779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199F6-A95B-4E2B-B4AB-B394012A0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3716</properties:Characters>
  <properties:Lines>94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2019-01-10T07:49:00Z</dcterms:created>
  <dc:creator>Tina Grgas</dc:creator>
  <cp:lastModifiedBy>Ante Rubelj</cp:lastModifiedBy>
  <cp:lastPrinted>2019-01-22T10:59:00Z</cp:lastPrinted>
  <dcterms:modified xmlns:xsi="http://www.w3.org/2001/XMLSchema-instance" xsi:type="dcterms:W3CDTF">2019-01-22T10:59:00Z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(St-10-19 -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