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9be29" w14:paraId="949be29" w:rsidRDefault="00B60270" w:rsidP="005457EA"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8431B5">
        <w:t>60</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8431B5">
        <w:t>NOVALIUS usluge</w:t>
      </w:r>
      <w:r w:rsidR="00325973">
        <w:t xml:space="preserve"> d.o.o.</w:t>
      </w:r>
      <w:r w:rsidR="00F727DD">
        <w:t>,</w:t>
      </w:r>
      <w:r w:rsidR="003F3A6F">
        <w:t xml:space="preserve"> </w:t>
      </w:r>
      <w:r w:rsidR="00E1007C">
        <w:t>Zagreb</w:t>
      </w:r>
      <w:r w:rsidR="003F3A6F">
        <w:t xml:space="preserve">, </w:t>
      </w:r>
      <w:r w:rsidR="008431B5">
        <w:t>Radnička cesta 80</w:t>
      </w:r>
      <w:r w:rsidR="003F3A6F">
        <w:t xml:space="preserve">, OIB: </w:t>
      </w:r>
      <w:r w:rsidR="008431B5">
        <w:t>00846243097</w:t>
      </w:r>
      <w:r w:rsidRPr="00B60270">
        <w:t xml:space="preserve">, dana </w:t>
      </w:r>
      <w:r w:rsidR="005E258C">
        <w:t>2</w:t>
      </w:r>
      <w:r w:rsidR="00FE722D">
        <w:t>9</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FE722D">
        <w:t>9</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B92A14">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B92A14" w:rsidP="00B60270" w:rsidR="00B92A14">
      <w:pPr>
        <w:jc w:val="both"/>
      </w:pPr>
    </w:p>
    <w:p w:rsidRDefault="00B92A14" w:rsidP="004A36CD" w:rsidR="00B92A14">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B92A14" w:rsidP="00B60270" w:rsidR="00B92A14"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8431B5">
      <w:t>60</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135B4"/>
    <w:rsid w:val="0012704A"/>
    <w:rsid w:val="0013356C"/>
    <w:rsid w:val="00152E65"/>
    <w:rsid w:val="00185967"/>
    <w:rsid w:val="001B6D77"/>
    <w:rsid w:val="00200D62"/>
    <w:rsid w:val="00227825"/>
    <w:rsid w:val="002450E7"/>
    <w:rsid w:val="002675C4"/>
    <w:rsid w:val="002A0E56"/>
    <w:rsid w:val="002C24C5"/>
    <w:rsid w:val="002D02D7"/>
    <w:rsid w:val="003066AC"/>
    <w:rsid w:val="00314BA0"/>
    <w:rsid w:val="00325973"/>
    <w:rsid w:val="0033442E"/>
    <w:rsid w:val="00385AEC"/>
    <w:rsid w:val="003E38ED"/>
    <w:rsid w:val="003F3A6F"/>
    <w:rsid w:val="00421D58"/>
    <w:rsid w:val="00424587"/>
    <w:rsid w:val="004377B5"/>
    <w:rsid w:val="00473D06"/>
    <w:rsid w:val="004A3F8A"/>
    <w:rsid w:val="004E0F51"/>
    <w:rsid w:val="00513715"/>
    <w:rsid w:val="005436B7"/>
    <w:rsid w:val="005457EA"/>
    <w:rsid w:val="0057355E"/>
    <w:rsid w:val="005A1927"/>
    <w:rsid w:val="005E258C"/>
    <w:rsid w:val="005E6316"/>
    <w:rsid w:val="00600701"/>
    <w:rsid w:val="00606D00"/>
    <w:rsid w:val="0062110D"/>
    <w:rsid w:val="00654941"/>
    <w:rsid w:val="00684BA6"/>
    <w:rsid w:val="006A41AB"/>
    <w:rsid w:val="006C7293"/>
    <w:rsid w:val="006D4CAE"/>
    <w:rsid w:val="007329B5"/>
    <w:rsid w:val="00747D11"/>
    <w:rsid w:val="007F3D21"/>
    <w:rsid w:val="00810018"/>
    <w:rsid w:val="00841DC5"/>
    <w:rsid w:val="008431B5"/>
    <w:rsid w:val="00887BF4"/>
    <w:rsid w:val="008902B9"/>
    <w:rsid w:val="008A4BCA"/>
    <w:rsid w:val="008C34AF"/>
    <w:rsid w:val="008D50A3"/>
    <w:rsid w:val="00913E3D"/>
    <w:rsid w:val="00924B19"/>
    <w:rsid w:val="00974AC0"/>
    <w:rsid w:val="009A22A8"/>
    <w:rsid w:val="009D1BE2"/>
    <w:rsid w:val="00A55B80"/>
    <w:rsid w:val="00A74CD4"/>
    <w:rsid w:val="00AB465E"/>
    <w:rsid w:val="00AD003A"/>
    <w:rsid w:val="00AF250F"/>
    <w:rsid w:val="00B21035"/>
    <w:rsid w:val="00B56237"/>
    <w:rsid w:val="00B60270"/>
    <w:rsid w:val="00B7755D"/>
    <w:rsid w:val="00B92A14"/>
    <w:rsid w:val="00BA422D"/>
    <w:rsid w:val="00BB300F"/>
    <w:rsid w:val="00BC24E9"/>
    <w:rsid w:val="00BF0A6A"/>
    <w:rsid w:val="00BF6223"/>
    <w:rsid w:val="00C22FDE"/>
    <w:rsid w:val="00C25572"/>
    <w:rsid w:val="00C34D6E"/>
    <w:rsid w:val="00C6367C"/>
    <w:rsid w:val="00C71573"/>
    <w:rsid w:val="00C93BBB"/>
    <w:rsid w:val="00CD6A0C"/>
    <w:rsid w:val="00CE0721"/>
    <w:rsid w:val="00D05D01"/>
    <w:rsid w:val="00D06BC6"/>
    <w:rsid w:val="00DA5CBC"/>
    <w:rsid w:val="00DF0A25"/>
    <w:rsid w:val="00E1007C"/>
    <w:rsid w:val="00E1794D"/>
    <w:rsid w:val="00EC1DD9"/>
    <w:rsid w:val="00EE0461"/>
    <w:rsid w:val="00F35023"/>
    <w:rsid w:val="00F727DD"/>
    <w:rsid w:val="00FE3D72"/>
    <w:rsid w:val="00FE72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B92A14"/>
    <w:rPr>
      <w:color w:val="808080"/>
      <w:bdr w:space="0" w:sz="0" w:color="auto" w:val="none"/>
      <w:shd w:fill="auto" w:color="auto" w:val="clear"/>
    </w:rPr>
  </w:style>
  <w:style w:customStyle="true" w:styleId="eSPISCCParagraphDefaultFont" w:type="character">
    <w:name w:val="eSPIS_CC_Paragraph Default Font"/>
    <w:basedOn w:val="Zadanifontodlomka"/>
    <w:rsid w:val="00B92A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2A14"/>
    <w:rPr>
      <w:bdr w:space="0" w:sz="0" w:color="auto" w:val="none"/>
      <w:shd w:fill="FFFFCC" w:color="auto" w:val="clear"/>
      <w:lang w:val="hr-HR"/>
    </w:rPr>
  </w:style>
  <w:style w:customStyle="true" w:styleId="PozadinaSvijetloCrvena" w:type="character">
    <w:name w:val="Pozadina_SvijetloCrvena"/>
    <w:basedOn w:val="eSPISCCParagraphDefaultFont"/>
    <w:rsid w:val="00B92A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2A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B92A14"/>
    <w:rPr>
      <w:color w:val="808080"/>
      <w:bdr w:color="auto" w:space="0" w:sz="0" w:val="none"/>
      <w:shd w:color="auto" w:fill="auto" w:val="clear"/>
    </w:rPr>
  </w:style>
  <w:style w:customStyle="1" w:styleId="eSPISCCParagraphDefaultFont" w:type="character">
    <w:name w:val="eSPIS_CC_Paragraph Default Font"/>
    <w:basedOn w:val="Zadanifontodlomka"/>
    <w:rsid w:val="00B92A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2A14"/>
    <w:rPr>
      <w:bdr w:color="auto" w:space="0" w:sz="0" w:val="none"/>
      <w:shd w:color="auto" w:fill="FFFFCC" w:val="clear"/>
      <w:lang w:val="hr-HR"/>
    </w:rPr>
  </w:style>
  <w:style w:customStyle="1" w:styleId="PozadinaSvijetloCrvena" w:type="character">
    <w:name w:val="Pozadina_SvijetloCrvena"/>
    <w:basedOn w:val="eSPISCCParagraphDefaultFont"/>
    <w:rsid w:val="00B92A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2A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St-1260/2018</izvorni_sadrzaj>
    <derivirana_varijabla naziv="DomainObject.Predmet.OznakaBroj_1">St-1260/2018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NOVALIUS usluge d.o.o. zastupanog po punomoćniku Tihomir Pupovac</izvorni_sadrzaj>
    <derivirana_varijabla naziv="DomainObject.Predmet.ProtustrankaFormated_1">  NOVALIUS usluge d.o.o. zastupanog po punomoćniku Tihomir Pupovac</derivirana_varijabla>
  </DomainObject.Predmet.ProtustrankaFormated>
  <DomainObject.Predmet.ProtustrankaFormatedOIB>
    <izvorni_sadrzaj>  NOVALIUS usluge d.o.o., OIB 00846243097 zastupanog po punomoćniku Tihomir Pupovac</izvorni_sadrzaj>
    <derivirana_varijabla naziv="DomainObject.Predmet.ProtustrankaFormatedOIB_1">  NOVALIUS usluge d.o.o., OIB 00846243097 zastupanog po punomoćniku Tihomir Pupovac</derivirana_varijabla>
  </DomainObject.Predmet.ProtustrankaFormatedOIB>
  <DomainObject.Predmet.ProtustrankaFormatedWithAdress>
    <izvorni_sadrzaj> NOVALIUS usluge d.o.o., Radnička cesta 80, 10000 Zagreb zastupanog po punomoćniku Tihomir Pupovac</izvorni_sadrzaj>
    <derivirana_varijabla naziv="DomainObject.Predmet.ProtustrankaFormatedWithAdress_1"> NOVALIUS usluge d.o.o., Radnička cesta 80, 10000 Zagreb zastupanog po punomoćniku Tihomir Pupovac</derivirana_varijabla>
  </DomainObject.Predmet.ProtustrankaFormatedWithAdress>
  <DomainObject.Predmet.ProtustrankaFormatedWithAdressOIB>
    <izvorni_sadrzaj> NOVALIUS usluge d.o.o., OIB 00846243097, Radnička cesta 80, 10000 Zagreb zastupanog po punomoćniku Tihomir Pupovac</izvorni_sadrzaj>
    <derivirana_varijabla naziv="DomainObject.Predmet.ProtustrankaFormatedWithAdressOIB_1"> NOVALIUS usluge d.o.o., OIB 00846243097, Radnička cesta 80, 10000 Zagreb zastupanog po punomoćniku Tihomir Pupovac</derivirana_varijabla>
  </DomainObject.Predmet.ProtustrankaFormatedWithAdressOIB>
  <DomainObject.Predmet.ProtustrankaWithAdress>
    <izvorni_sadrzaj>NOVALIUS usluge d.o.o. Radnička cesta 80, 10000 Zagreb</izvorni_sadrzaj>
    <derivirana_varijabla naziv="DomainObject.Predmet.ProtustrankaWithAdress_1">NOVALIUS usluge d.o.o. Radnička cesta 80, 10000 Zagreb</derivirana_varijabla>
  </DomainObject.Predmet.ProtustrankaWithAdress>
  <DomainObject.Predmet.ProtustrankaWithAdressOIB>
    <izvorni_sadrzaj>NOVALIUS usluge d.o.o., OIB 00846243097, Radnička cesta 80, 10000 Zagreb</izvorni_sadrzaj>
    <derivirana_varijabla naziv="DomainObject.Predmet.ProtustrankaWithAdressOIB_1">NOVALIUS usluge d.o.o., OIB 00846243097, Radnička cesta 80, 10000 Zagreb</derivirana_varijabla>
  </DomainObject.Predmet.ProtustrankaWithAdressOIB>
  <DomainObject.Predmet.ProtustrankaNazivFormated>
    <izvorni_sadrzaj>NOVALIUS usluge d.o.o.</izvorni_sadrzaj>
    <derivirana_varijabla naziv="DomainObject.Predmet.ProtustrankaNazivFormated_1">NOVALIUS usluge d.o.o.</derivirana_varijabla>
  </DomainObject.Predmet.ProtustrankaNazivFormated>
  <DomainObject.Predmet.ProtustrankaNazivFormatedOIB>
    <izvorni_sadrzaj>NOVALIUS usluge d.o.o., OIB 00846243097</izvorni_sadrzaj>
    <derivirana_varijabla naziv="DomainObject.Predmet.ProtustrankaNazivFormatedOIB_1">NOVALIUS usluge d.o.o., OIB 00846243097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NOVALIUS usluge d.o.o. zastupanog po punomoćniku Tihomir Pupovac</item>
    </izvorni_sadrzaj>
    <derivirana_varijabla naziv="DomainObject.Predmet.ProtuStrankaListFormated_1">
      <item>NOVALIUS usluge d.o.o. zastupanog po punomoćniku Tihomir Pupovac</item>
    </derivirana_varijabla>
  </DomainObject.Predmet.ProtuStrankaListFormated>
  <DomainObject.Predmet.ProtuStrankaListFormatedOIB>
    <izvorni_sadrzaj>
      <item>NOVALIUS usluge d.o.o., OIB 00846243097 zastupanog po punomoćniku Tihomir Pupovac</item>
    </izvorni_sadrzaj>
    <derivirana_varijabla naziv="DomainObject.Predmet.ProtuStrankaListFormatedOIB_1">
      <item>NOVALIUS usluge d.o.o., OIB 00846243097 zastupanog po punomoćniku Tihomir Pupovac</item>
    </derivirana_varijabla>
  </DomainObject.Predmet.ProtuStrankaListFormatedOIB>
  <DomainObject.Predmet.ProtuStrankaListFormatedWithAdress>
    <izvorni_sadrzaj>
      <item>NOVALIUS usluge d.o.o., Radnička cesta 80, 10000 Zagreb zastupanog po punomoćniku Tihomir Pupovac</item>
    </izvorni_sadrzaj>
    <derivirana_varijabla naziv="DomainObject.Predmet.ProtuStrankaListFormatedWithAdress_1">
      <item>NOVALIUS usluge d.o.o., Radnička cesta 80, 10000 Zagreb zastupanog po punomoćniku Tihomir Pupovac</item>
    </derivirana_varijabla>
  </DomainObject.Predmet.ProtuStrankaListFormatedWithAdress>
  <DomainObject.Predmet.ProtuStrankaListFormatedWithAdressOIB>
    <izvorni_sadrzaj>
      <item>NOVALIUS usluge d.o.o., OIB 00846243097, Radnička cesta 80, 10000 Zagreb zastupanog po punomoćniku Tihomir Pupovac</item>
    </izvorni_sadrzaj>
    <derivirana_varijabla naziv="DomainObject.Predmet.ProtuStrankaListFormatedWithAdressOIB_1">
      <item>NOVALIUS usluge d.o.o., OIB 00846243097, Radnička cesta 80, 10000 Zagreb zastupanog po punomoćniku Tihomir Pupovac</item>
    </derivirana_varijabla>
  </DomainObject.Predmet.ProtuStrankaListFormatedWithAdressOIB>
  <DomainObject.Predmet.ProtuStrankaListNazivFormated>
    <izvorni_sadrzaj>
      <item>NOVALIUS usluge d.o.o.</item>
    </izvorni_sadrzaj>
    <derivirana_varijabla naziv="DomainObject.Predmet.ProtuStrankaListNazivFormated_1">
      <item>NOVALIUS usluge d.o.o.</item>
    </derivirana_varijabla>
  </DomainObject.Predmet.ProtuStrankaListNazivFormated>
  <DomainObject.Predmet.ProtuStrankaListNazivFormatedOIB>
    <izvorni_sadrzaj>
      <item>NOVALIUS usluge d.o.o., OIB 00846243097</item>
    </izvorni_sadrzaj>
    <derivirana_varijabla naziv="DomainObject.Predmet.ProtuStrankaListNazivFormatedOIB_1">
      <item>NOVALIUS usluge d.o.o., OIB 00846243097</item>
    </derivirana_varijabla>
  </DomainObject.Predmet.ProtuStrankaListNazivFormatedOIB>
  <DomainObject.Predmet.OstaliListFormated>
    <izvorni_sadrzaj>
      <item>Tihomir Pupovac punomoćnik sudionika u postupku NOVALIUS usluge d.o.o.</item>
    </izvorni_sadrzaj>
    <derivirana_varijabla naziv="DomainObject.Predmet.OstaliListFormated_1">
      <item>Tihomir Pupovac punomoćnik sudionika u postupku NOVALIUS usluge d.o.o.</item>
    </derivirana_varijabla>
  </DomainObject.Predmet.OstaliListFormated>
  <DomainObject.Predmet.OstaliListFormatedOIB>
    <izvorni_sadrzaj>
      <item>Tihomir Pupovac, OIB 45781924635 punomoćnik sudionika u postupku NOVALIUS usluge d.o.o.</item>
    </izvorni_sadrzaj>
    <derivirana_varijabla naziv="DomainObject.Predmet.OstaliListFormatedOIB_1">
      <item>Tihomir Pupovac, OIB 45781924635 punomoćnik sudionika u postupku NOVALIUS usluge d.o.o.</item>
    </derivirana_varijabla>
  </DomainObject.Predmet.OstaliListFormatedOIB>
  <DomainObject.Predmet.OstaliListFormatedWithAdress>
    <izvorni_sadrzaj>
      <item>Tihomir Pupovac, Save Jugo Bujkove 34, 51000 Rijeka punomoćnik sudionika u postupku NOVALIUS usluge d.o.o.</item>
    </izvorni_sadrzaj>
    <derivirana_varijabla naziv="DomainObject.Predmet.OstaliListFormatedWithAdress_1">
      <item>Tihomir Pupovac, Save Jugo Bujkove 34, 51000 Rijeka punomoćnik sudionika u postupku NOVALIUS usluge d.o.o.</item>
    </derivirana_varijabla>
  </DomainObject.Predmet.OstaliListFormatedWithAdress>
  <DomainObject.Predmet.OstaliListFormatedWithAdressOIB>
    <izvorni_sadrzaj>
      <item>Tihomir Pupovac, OIB 45781924635, Save Jugo Bujkove 34, 51000 Rijeka punomoćnik sudionika u postupku NOVALIUS usluge d.o.o.</item>
    </izvorni_sadrzaj>
    <derivirana_varijabla naziv="DomainObject.Predmet.OstaliListFormatedWithAdressOIB_1">
      <item>Tihomir Pupovac, OIB 45781924635, Save Jugo Bujkove 34, 51000 Rijeka punomoćnik sudionika u postupku NOVALIUS usluge d.o.o.</item>
    </derivirana_varijabla>
  </DomainObject.Predmet.OstaliListFormatedWithAdressOIB>
  <DomainObject.Predmet.OstaliListNazivFormated>
    <izvorni_sadrzaj>
      <item>Tihomir Pupovac</item>
    </izvorni_sadrzaj>
    <derivirana_varijabla naziv="DomainObject.Predmet.OstaliListNazivFormated_1">
      <item>Tihomir Pupovac</item>
    </derivirana_varijabla>
  </DomainObject.Predmet.OstaliListNazivFormated>
  <DomainObject.Predmet.OstaliListNazivFormatedOIB>
    <izvorni_sadrzaj>
      <item>Tihomir Pupovac, OIB 45781924635</item>
    </izvorni_sadrzaj>
    <derivirana_varijabla naziv="DomainObject.Predmet.OstaliListNazivFormatedOIB_1">
      <item>Tihomir Pupovac, OIB 45781924635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NOVALIUS usluge d.o.o.</izvorni_sadrzaj>
    <derivirana_varijabla naziv="DomainObject.Predmet.ProtustrankaIDrugi_1">NOVALIUS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NOVALIUS usluge d.o.o., OIB 00846243097, Radnička cesta 80, 10000 Zagreb</izvorni_sadrzaj>
    <derivirana_varijabla naziv="DomainObject.Predmet.ProtustrankaIDrugiAdressOIB_1">NOVALIUS usluge d.o.o., OIB 00846243097,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NOVALIUS usluge d.o.o.</item>
      <item>Tihomir Pupovac</item>
    </izvorni_sadrzaj>
    <derivirana_varijabla naziv="DomainObject.Predmet.SudioniciListNaziv_1">
      <item>FINA Regionalni centar Zagreb</item>
      <item>NOVALIUS usluge d.o.o.</item>
      <item>Tihomir Pupovac</item>
    </derivirana_varijabla>
  </DomainObject.Predmet.SudioniciListNaziv>
  <DomainObject.Predmet.SudioniciListAdressOIB>
    <izvorni_sadrzaj>
      <item>FINA Regionalni centar Zagreb, OIB 85821130368, Trg svibanjskih žrtava 1995. 1,10000 Zagreb</item>
      <item>NOVALIUS usluge d.o.o., OIB 00846243097, Radnička cesta 80,10000 Zagreb</item>
      <item>Tihomir Pupovac, OIB 45781924635, Save Jugo Bujkove 34,51000 Rijeka</item>
    </izvorni_sadrzaj>
    <derivirana_varijabla naziv="DomainObject.Predmet.SudioniciListAdressOIB_1">
      <item>FINA Regionalni centar Zagreb, OIB 85821130368, Trg svibanjskih žrtava 1995. 1,10000 Zagreb</item>
      <item>NOVALIUS usluge d.o.o., OIB 00846243097, Radnička cesta 80,10000 Zagreb</item>
      <item>Tihomir Pupovac, OIB 45781924635, Save Jugo Bujkove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00846243097</item>
      <item>, OIB 45781924635</item>
    </izvorni_sadrzaj>
    <derivirana_varijabla naziv="DomainObject.Predmet.SudioniciListNazivOIB_1">
      <item>, OIB 85821130368</item>
      <item>, OIB 00846243097</item>
      <item>, OIB 45781924635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2045</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2018-08-24T09:39:00Z</dcterms:created>
  <dc:creator>Maja Malec</dc:creator>
  <cp:lastModifiedBy>Marijana Blažun</cp:lastModifiedBy>
  <cp:lastPrinted>2018-08-29T08:13:00Z</cp:lastPrinted>
  <dcterms:modified xmlns:xsi="http://www.w3.org/2001/XMLSchema-instance" xsi:type="dcterms:W3CDTF">2018-08-29T08:14:00Z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(St-1260-18 Zaključak.docx)</vt:lpwstr>
  </prop:property>
  <prop:property name="CC_coloring" pid="4" fmtid="{D5CDD505-2E9C-101B-9397-08002B2CF9AE}">
    <vt:bool>false</vt:bool>
  </prop:property>
  <prop:property name="BrojStranica" pid="5" fmtid="{D5CDD505-2E9C-101B-9397-08002B2CF9AE}">
    <vt:i4>2</vt:i4>
  </prop:property>
</prop:Properties>
</file>