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dee0" w14:paraId="45ddee0" w:rsidRDefault="00816997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85771B" w:rsidR="00EC5BD3" w:rsidRPr="0085771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67F30" w:rsidP="004D0615" w:rsidR="00567F30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925E6E" w:rsidR="00925E6E">
      <w:pPr>
        <w:pStyle w:val="Tijeloteksta"/>
      </w:pPr>
      <w:r>
        <w:tab/>
      </w:r>
      <w:r w:rsidR="00816997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816997">
        <w:rPr>
          <w:color w:val="000000"/>
        </w:rPr>
        <w:t>ZAGREB</w:t>
      </w:r>
      <w:proofErr w:type="spellEnd"/>
      <w:r w:rsidR="00816997">
        <w:rPr>
          <w:color w:val="000000"/>
        </w:rPr>
        <w:t xml:space="preserve">  Regionalni centar Osijek, Podružnica Osijek, Lorenza </w:t>
      </w:r>
      <w:proofErr w:type="spellStart"/>
      <w:r w:rsidR="00816997">
        <w:rPr>
          <w:color w:val="000000"/>
        </w:rPr>
        <w:t>Jegera</w:t>
      </w:r>
      <w:proofErr w:type="spellEnd"/>
      <w:r w:rsidR="00816997">
        <w:rPr>
          <w:color w:val="000000"/>
        </w:rPr>
        <w:t xml:space="preserve"> 3, za otvaranje stečajnog  postupka nad dužnikom </w:t>
      </w:r>
      <w:proofErr w:type="spellStart"/>
      <w:r w:rsidR="00816997">
        <w:rPr>
          <w:color w:val="000000"/>
        </w:rPr>
        <w:t>SEVERNAYA</w:t>
      </w:r>
      <w:proofErr w:type="spellEnd"/>
      <w:r w:rsidR="00816997">
        <w:rPr>
          <w:color w:val="000000"/>
        </w:rPr>
        <w:t xml:space="preserve"> d.o.o. za trgovinu i usluge, Donji Miholjac, I. Gundulića </w:t>
      </w:r>
      <w:proofErr w:type="spellStart"/>
      <w:r w:rsidR="00816997">
        <w:rPr>
          <w:color w:val="000000"/>
        </w:rPr>
        <w:t>31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MBS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030118558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OIB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12778291495</w:t>
      </w:r>
      <w:proofErr w:type="spellEnd"/>
      <w:r w:rsidR="00816997">
        <w:t xml:space="preserve">, dana </w:t>
      </w:r>
      <w:proofErr w:type="spellStart"/>
      <w:r w:rsidR="00816997">
        <w:t>29</w:t>
      </w:r>
      <w:proofErr w:type="spellEnd"/>
      <w:r w:rsidR="00816997">
        <w:t xml:space="preserve">. listopada </w:t>
      </w:r>
      <w:proofErr w:type="spellStart"/>
      <w:r w:rsidR="00816997">
        <w:t>2018</w:t>
      </w:r>
      <w:proofErr w:type="spellEnd"/>
      <w:r w:rsidR="00816997">
        <w:t xml:space="preserve">.      </w:t>
      </w:r>
    </w:p>
    <w:p w:rsidRDefault="009C3D03" w:rsidP="004D0615" w:rsidR="009C3D03">
      <w:pPr>
        <w:jc w:val="both"/>
      </w:pPr>
    </w:p>
    <w:p w:rsidRDefault="0085771B" w:rsidP="004D0615" w:rsidR="0085771B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925E6E">
        <w:t xml:space="preserve"> </w:t>
      </w:r>
      <w:proofErr w:type="spellStart"/>
      <w:r w:rsidR="00816997">
        <w:rPr>
          <w:color w:val="000000"/>
        </w:rPr>
        <w:t>SEVERNAYA</w:t>
      </w:r>
      <w:proofErr w:type="spellEnd"/>
      <w:r w:rsidR="00816997">
        <w:rPr>
          <w:color w:val="000000"/>
        </w:rPr>
        <w:t xml:space="preserve"> d.o.o. za trgovinu i usluge, Donji Miholjac, I. Gundulića </w:t>
      </w:r>
      <w:proofErr w:type="spellStart"/>
      <w:r w:rsidR="00816997">
        <w:rPr>
          <w:color w:val="000000"/>
        </w:rPr>
        <w:t>31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MBS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030118558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OIB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12778291495</w:t>
      </w:r>
      <w:proofErr w:type="spellEnd"/>
      <w:r w:rsidR="00816997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925E6E">
        <w:t xml:space="preserve">Zoran Subotić odvjetnik u Belom Manastiru, Kralja Tomislava </w:t>
      </w:r>
      <w:proofErr w:type="spellStart"/>
      <w:r w:rsidR="00925E6E">
        <w:t>51</w:t>
      </w:r>
      <w:proofErr w:type="spellEnd"/>
      <w:r w:rsidR="00925E6E">
        <w:t xml:space="preserve"> a, </w:t>
      </w:r>
      <w:proofErr w:type="spellStart"/>
      <w:r w:rsidR="00925E6E">
        <w:t>OIB</w:t>
      </w:r>
      <w:proofErr w:type="spellEnd"/>
      <w:r w:rsidR="00925E6E">
        <w:t xml:space="preserve"> </w:t>
      </w:r>
      <w:proofErr w:type="spellStart"/>
      <w:r w:rsidR="00925E6E">
        <w:t>09071761803</w:t>
      </w:r>
      <w:proofErr w:type="spellEnd"/>
      <w:r w:rsidR="00925E6E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925E6E">
        <w:rPr>
          <w:color w:val="000000"/>
        </w:rPr>
        <w:t xml:space="preserve"> </w:t>
      </w:r>
      <w:proofErr w:type="spellStart"/>
      <w:r w:rsidR="00816997">
        <w:rPr>
          <w:color w:val="000000"/>
        </w:rPr>
        <w:t>SEVERNAYA</w:t>
      </w:r>
      <w:proofErr w:type="spellEnd"/>
      <w:r w:rsidR="00816997">
        <w:rPr>
          <w:color w:val="000000"/>
        </w:rPr>
        <w:t xml:space="preserve"> d.o.o. za trgovinu i usluge, Donji Miholjac, I. Gundulića </w:t>
      </w:r>
      <w:proofErr w:type="spellStart"/>
      <w:r w:rsidR="00816997">
        <w:rPr>
          <w:color w:val="000000"/>
        </w:rPr>
        <w:t>31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MBS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030118558</w:t>
      </w:r>
      <w:proofErr w:type="spellEnd"/>
      <w:r w:rsidR="00816997">
        <w:rPr>
          <w:color w:val="000000"/>
        </w:rPr>
        <w:t xml:space="preserve">, </w:t>
      </w:r>
      <w:proofErr w:type="spellStart"/>
      <w:r w:rsidR="00816997">
        <w:rPr>
          <w:color w:val="000000"/>
        </w:rPr>
        <w:t>OIB</w:t>
      </w:r>
      <w:proofErr w:type="spellEnd"/>
      <w:r w:rsidR="00816997">
        <w:rPr>
          <w:color w:val="000000"/>
        </w:rPr>
        <w:t xml:space="preserve">: </w:t>
      </w:r>
      <w:proofErr w:type="spellStart"/>
      <w:r w:rsidR="00816997">
        <w:rPr>
          <w:color w:val="000000"/>
        </w:rPr>
        <w:t>12778291495</w:t>
      </w:r>
      <w:proofErr w:type="spellEnd"/>
      <w:r w:rsidR="00816997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7D3268" w:rsidP="0085771B" w:rsidR="007D3268">
      <w:pPr>
        <w:pStyle w:val="Tijeloteksta"/>
        <w:rPr>
          <w:bCs/>
        </w:rPr>
      </w:pPr>
    </w:p>
    <w:p w:rsidRDefault="0085771B" w:rsidP="0085771B" w:rsidR="0085771B" w:rsidRPr="00C4635E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816997" w:rsidP="00816997" w:rsidR="00816997">
      <w:pPr>
        <w:ind w:firstLine="708"/>
        <w:jc w:val="both"/>
      </w:pPr>
      <w:r>
        <w:rPr>
          <w:color w:val="000000"/>
        </w:rPr>
        <w:t xml:space="preserve">Predlagatelj FINA je dana 9. svibnja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otvaranje stečajnog postupka nad dužnikom </w:t>
      </w:r>
      <w:proofErr w:type="spellStart"/>
      <w:r>
        <w:rPr>
          <w:color w:val="000000"/>
        </w:rPr>
        <w:t>SEVERNAYA</w:t>
      </w:r>
      <w:proofErr w:type="spellEnd"/>
      <w:r>
        <w:rPr>
          <w:color w:val="000000"/>
        </w:rPr>
        <w:t xml:space="preserve"> d.o.o. za trgovinu i usluge, Donji Miholjac, I. Gundulića </w:t>
      </w:r>
      <w:proofErr w:type="spellStart"/>
      <w:r>
        <w:rPr>
          <w:color w:val="000000"/>
        </w:rPr>
        <w:t>31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030118558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12778291495</w:t>
      </w:r>
      <w:proofErr w:type="spellEnd"/>
      <w:r>
        <w:rPr>
          <w:color w:val="000000"/>
        </w:rPr>
        <w:t xml:space="preserve"> temeljem odredbe članka </w:t>
      </w:r>
      <w:proofErr w:type="spellStart"/>
      <w:r>
        <w:rPr>
          <w:color w:val="000000"/>
        </w:rPr>
        <w:t>444</w:t>
      </w:r>
      <w:proofErr w:type="spellEnd"/>
      <w:r>
        <w:rPr>
          <w:color w:val="000000"/>
        </w:rPr>
        <w:t xml:space="preserve">. stav 2.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816997" w:rsidP="00816997" w:rsidR="00816997">
      <w:pPr>
        <w:jc w:val="both"/>
      </w:pPr>
    </w:p>
    <w:p w:rsidRDefault="00816997" w:rsidP="00816997" w:rsidR="0081699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prijedlogu navodi da na dan 1.9.2015. dužnik u Očevidniku redoslijeda osnova za plaćanje ima evidentirane neizvršene osnove za plaćanje u ukupnom iznosu od </w:t>
      </w:r>
      <w:proofErr w:type="spellStart"/>
      <w:r>
        <w:rPr>
          <w:color w:val="000000"/>
        </w:rPr>
        <w:t>476.658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05</w:t>
      </w:r>
      <w:proofErr w:type="spellEnd"/>
      <w:r>
        <w:rPr>
          <w:color w:val="000000"/>
        </w:rPr>
        <w:t xml:space="preserve"> kn, u koji iznos je uračunata i kamata i naknada FINE za provedbe ovrhe na novčanim sredstvima dužnika. Nadalje navodi da dužnik ima tri zaposlena radnika.</w:t>
      </w:r>
    </w:p>
    <w:p w:rsidRDefault="00816997" w:rsidP="00816997" w:rsidR="00816997" w:rsidRPr="007C6539">
      <w:pPr>
        <w:pStyle w:val="Tijeloteksta"/>
      </w:pPr>
    </w:p>
    <w:p w:rsidRDefault="00816997" w:rsidP="002C155D" w:rsidR="007D3268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>) stečajni postupak se može otvoriti ako sud utvrdi postojanje stečajnog razloga. Stečajni razlozi su: nesposobno</w:t>
      </w:r>
      <w:r w:rsidR="0085771B">
        <w:rPr>
          <w:bCs/>
        </w:rPr>
        <w:t>st za plaćanje i prezaduženost.</w:t>
      </w:r>
    </w:p>
    <w:p w:rsidRDefault="009C3D03" w:rsidP="002C155D" w:rsidR="009C3D03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  <w:rPr>
          <w:bCs/>
        </w:rPr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85771B" w:rsidP="00FD61DA" w:rsidR="0085771B">
      <w:pPr>
        <w:pStyle w:val="Tijeloteksta"/>
        <w:ind w:firstLine="708"/>
        <w:rPr>
          <w:bCs/>
        </w:rPr>
      </w:pPr>
    </w:p>
    <w:p w:rsidRDefault="0085771B" w:rsidP="00FD61DA" w:rsidR="0085771B">
      <w:pPr>
        <w:pStyle w:val="Tijeloteksta"/>
        <w:ind w:firstLine="708"/>
        <w:rPr>
          <w:bCs/>
        </w:rPr>
      </w:pPr>
    </w:p>
    <w:p w:rsidRDefault="0085771B" w:rsidP="0085771B" w:rsidR="0085771B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85771B" w:rsidP="0085771B" w:rsidR="0085771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85771B" w:rsidP="00FD61DA" w:rsidR="0085771B">
      <w:pPr>
        <w:pStyle w:val="Tijeloteksta"/>
        <w:ind w:firstLine="708"/>
      </w:pP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9C3D03">
        <w:rPr>
          <w:bCs/>
        </w:rPr>
        <w:t xml:space="preserve"> </w:t>
      </w:r>
      <w:r w:rsidR="00063375">
        <w:rPr>
          <w:bCs/>
        </w:rPr>
        <w:t>Zoran Subotić odvjetnik u Belom Manastiru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r w:rsidR="00063375">
        <w:rPr>
          <w:bCs/>
        </w:rPr>
        <w:t>3.10.</w:t>
      </w:r>
      <w:r w:rsidR="00317B3C">
        <w:rPr>
          <w:bCs/>
        </w:rPr>
        <w:t>2018.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063375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r w:rsidR="00063375">
        <w:rPr>
          <w:bCs/>
        </w:rPr>
        <w:t>3.10.</w:t>
      </w:r>
      <w:r w:rsidR="0033135A">
        <w:rPr>
          <w:bCs/>
        </w:rPr>
        <w:t>2</w:t>
      </w:r>
      <w:r w:rsidR="00317B3C">
        <w:rPr>
          <w:bCs/>
        </w:rPr>
        <w:t>018.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>ja FINE Regionalni centar Osije</w:t>
      </w:r>
      <w:r w:rsidR="0033135A">
        <w:rPr>
          <w:bCs/>
        </w:rPr>
        <w:t>k</w:t>
      </w:r>
      <w:r w:rsidR="00063375">
        <w:rPr>
          <w:bCs/>
        </w:rPr>
        <w:t xml:space="preserve"> i uredno pozvanog dužnika</w:t>
      </w:r>
      <w:r w:rsidR="00F206F1">
        <w:rPr>
          <w:bCs/>
        </w:rPr>
        <w:t xml:space="preserve">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9C3D03">
        <w:t xml:space="preserve">prijedlog od 9.5.2016.,  izvadak iz sudskog registra, potvrdu FINE </w:t>
      </w:r>
      <w:proofErr w:type="spellStart"/>
      <w:r w:rsidR="009C3D03">
        <w:t>RC</w:t>
      </w:r>
      <w:proofErr w:type="spellEnd"/>
      <w:r w:rsidR="009C3D03">
        <w:t xml:space="preserve"> Osijek od 24.8.2018., potvrdu Općinskog suda u Osijeku Zemljišno-knjižni odjel Donji Miholjac  od 18.7.2018., uvjerenje Stanice za tehnički pregled vozila Centar za vozila Hrvatske d.d. od 19.7.2018., bilancu  dužnika za </w:t>
      </w:r>
      <w:proofErr w:type="spellStart"/>
      <w:r w:rsidR="009C3D03">
        <w:t>2014</w:t>
      </w:r>
      <w:proofErr w:type="spellEnd"/>
      <w:r w:rsidR="009C3D03">
        <w:t xml:space="preserve">. godinu, izvješće privremenog stečajnog upravitelja od 4.9.2018. godine.   </w:t>
      </w:r>
    </w:p>
    <w:p w:rsidRDefault="009A6857" w:rsidP="009A6857" w:rsidR="009A6857">
      <w:pPr>
        <w:jc w:val="both"/>
      </w:pPr>
    </w:p>
    <w:p w:rsidRDefault="008228F7" w:rsidP="009C3D03" w:rsidR="009C3D03">
      <w:pPr>
        <w:ind w:firstLine="708"/>
        <w:jc w:val="both"/>
      </w:pPr>
      <w:r>
        <w:t>Iz izvještaja privreme</w:t>
      </w:r>
      <w:r w:rsidR="0033135A">
        <w:t xml:space="preserve">nog stečajnog upravitelja razvodno </w:t>
      </w:r>
      <w:r w:rsidR="00063375">
        <w:t xml:space="preserve">je </w:t>
      </w:r>
      <w:r w:rsidR="009C3D03">
        <w:t xml:space="preserve">da je žiro račun dužnika na dan 24.8.2018.  blokiran za iznos od </w:t>
      </w:r>
      <w:proofErr w:type="spellStart"/>
      <w:r w:rsidR="009C3D03">
        <w:t>541.781</w:t>
      </w:r>
      <w:proofErr w:type="spellEnd"/>
      <w:r w:rsidR="009C3D03">
        <w:t>,</w:t>
      </w:r>
      <w:proofErr w:type="spellStart"/>
      <w:r w:rsidR="009C3D03">
        <w:t>76</w:t>
      </w:r>
      <w:proofErr w:type="spellEnd"/>
      <w:r w:rsidR="009C3D03">
        <w:t xml:space="preserve"> kn a broj dana neprekidne blokade iznosi </w:t>
      </w:r>
      <w:proofErr w:type="spellStart"/>
      <w:r w:rsidR="009C3D03">
        <w:t>1880</w:t>
      </w:r>
      <w:proofErr w:type="spellEnd"/>
      <w:r w:rsidR="009C3D03">
        <w:t xml:space="preserve"> dana. Kod dužnika su zaposlena dva radnika. Dužnik je posljednje financijsko izvješće predao 30.6.2015. a odnosi se na poslovanje u </w:t>
      </w:r>
      <w:proofErr w:type="spellStart"/>
      <w:r w:rsidR="009C3D03">
        <w:t>2014</w:t>
      </w:r>
      <w:proofErr w:type="spellEnd"/>
      <w:r w:rsidR="009C3D03">
        <w:t xml:space="preserve">. godini. Izvješće privremenog stečajnog upravitelja sačinjeno je temeljem javno objavljenih financijskih izvješća. Dužnik u svom vlasništvu nema nekretnina i nije evidentiran kao vlasnik motornih vozila. Knjigovodstvena evidentirana imovina dužnika na dan 31.12.2014. odnosi se na dugotrajnu imovinu knjigovodstvene vrijednosti </w:t>
      </w:r>
      <w:proofErr w:type="spellStart"/>
      <w:r w:rsidR="009C3D03">
        <w:t>9.294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 i kratkotrajnu imovinu koju čine zalihe knjigovodstvene vrijednosti </w:t>
      </w:r>
      <w:proofErr w:type="spellStart"/>
      <w:r w:rsidR="009C3D03">
        <w:t>248.642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kn, potraživanja u ukupnom iznosu od </w:t>
      </w:r>
      <w:proofErr w:type="spellStart"/>
      <w:r w:rsidR="009C3D03">
        <w:t>326.582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 i novac u blagajni u iznosu od </w:t>
      </w:r>
      <w:proofErr w:type="spellStart"/>
      <w:r w:rsidR="009C3D03">
        <w:t>63.262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kn.  Iz javno objavljene dokumentacije za </w:t>
      </w:r>
      <w:proofErr w:type="spellStart"/>
      <w:r w:rsidR="009C3D03">
        <w:t>2014</w:t>
      </w:r>
      <w:proofErr w:type="spellEnd"/>
      <w:r w:rsidR="009C3D03">
        <w:t xml:space="preserve">. proizlazi da je vrijednost dugotrajne imovine </w:t>
      </w:r>
      <w:proofErr w:type="spellStart"/>
      <w:r w:rsidR="009C3D03">
        <w:t>9.290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kn, no nema specifikacije imovine niti je ista naznačena u bilješkama uz izvješće. Stanje zaliha proknjiženo je s iznosom od </w:t>
      </w:r>
      <w:proofErr w:type="spellStart"/>
      <w:r w:rsidR="009C3D03">
        <w:t>248.642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 no kako je izvješće sačinjeno za razdoblje od prije 4 godine, izvjesno je da materijalne imovine i zaliha stečajni dužnik više nema. Potraživanja od kupaca, koja na dan 31.12.2014. iznose ukupno </w:t>
      </w:r>
      <w:proofErr w:type="spellStart"/>
      <w:r w:rsidR="009C3D03">
        <w:t>326.582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kn, obzirom na protek vremena nenaplativa su zbog zastare. S danom 31.12.2014. proknjižen  je također novac u blagajni u iznosu od </w:t>
      </w:r>
      <w:proofErr w:type="spellStart"/>
      <w:r w:rsidR="009C3D03">
        <w:t>63.262</w:t>
      </w:r>
      <w:proofErr w:type="spellEnd"/>
      <w:r w:rsidR="009C3D03">
        <w:t>,</w:t>
      </w:r>
      <w:proofErr w:type="spellStart"/>
      <w:r w:rsidR="009C3D03">
        <w:t>00</w:t>
      </w:r>
      <w:proofErr w:type="spellEnd"/>
      <w:r w:rsidR="009C3D03">
        <w:t xml:space="preserve"> kn ali obzirom na blokadu računa od </w:t>
      </w:r>
      <w:proofErr w:type="spellStart"/>
      <w:r w:rsidR="009C3D03">
        <w:t>1880</w:t>
      </w:r>
      <w:proofErr w:type="spellEnd"/>
      <w:r w:rsidR="009C3D03">
        <w:t xml:space="preserve"> dana jasno je da novca u blagajni nema. </w:t>
      </w:r>
    </w:p>
    <w:p w:rsidRDefault="009C3D03" w:rsidP="009C3D03" w:rsidR="009C3D03">
      <w:pPr>
        <w:jc w:val="both"/>
      </w:pPr>
    </w:p>
    <w:p w:rsidRDefault="009C3D03" w:rsidP="0085771B" w:rsidR="009C3D03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da su kod dužnika ispunjena oba stečajna razloga predviđena 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9C3D03" w:rsidP="009C3D03" w:rsidR="009C3D03">
      <w:pPr>
        <w:jc w:val="center"/>
      </w:pPr>
    </w:p>
    <w:p w:rsidRDefault="009A6857" w:rsidP="009C3D03" w:rsidR="000B5881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</w:t>
      </w:r>
      <w:r w:rsidR="009C3D03">
        <w:rPr>
          <w:bCs/>
        </w:rPr>
        <w:t>-</w:t>
      </w:r>
      <w:proofErr w:type="spellStart"/>
      <w:r w:rsidR="009C3D03">
        <w:rPr>
          <w:bCs/>
        </w:rPr>
        <w:t>1655</w:t>
      </w:r>
      <w:proofErr w:type="spellEnd"/>
      <w:r w:rsidR="009C3D03">
        <w:rPr>
          <w:bCs/>
        </w:rPr>
        <w:t>/</w:t>
      </w:r>
      <w:proofErr w:type="spellStart"/>
      <w:r w:rsidR="009C3D03">
        <w:rPr>
          <w:bCs/>
        </w:rPr>
        <w:t>16</w:t>
      </w:r>
      <w:proofErr w:type="spellEnd"/>
      <w:r w:rsidR="009C3D03">
        <w:rPr>
          <w:bCs/>
        </w:rPr>
        <w:t>-</w:t>
      </w:r>
      <w:proofErr w:type="spellStart"/>
      <w:r w:rsidR="009C3D03">
        <w:rPr>
          <w:bCs/>
        </w:rPr>
        <w:t>15</w:t>
      </w:r>
      <w:proofErr w:type="spellEnd"/>
      <w:r w:rsidR="009C3D03">
        <w:rPr>
          <w:bCs/>
        </w:rPr>
        <w:t xml:space="preserve"> od </w:t>
      </w:r>
      <w:r w:rsidR="00063375">
        <w:rPr>
          <w:bCs/>
        </w:rPr>
        <w:t>3.10.</w:t>
      </w:r>
      <w:r w:rsidR="00777934">
        <w:rPr>
          <w:bCs/>
        </w:rPr>
        <w:t>201</w:t>
      </w:r>
      <w:r w:rsidR="00C73572">
        <w:rPr>
          <w:bCs/>
        </w:rPr>
        <w:t>8</w:t>
      </w:r>
      <w:r w:rsidR="00777934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</w:p>
    <w:p w:rsidRDefault="000B5881" w:rsidP="000B5881" w:rsidR="000B5881">
      <w:pPr>
        <w:jc w:val="center"/>
      </w:pPr>
      <w:r>
        <w:lastRenderedPageBreak/>
        <w:t>3</w:t>
      </w:r>
    </w:p>
    <w:p w:rsidRDefault="000B5881" w:rsidP="000B5881" w:rsidR="000B588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0B5881" w:rsidP="000B5881" w:rsidR="000B5881">
      <w:pPr>
        <w:jc w:val="both"/>
        <w:rPr>
          <w:bCs/>
        </w:rPr>
      </w:pPr>
    </w:p>
    <w:p w:rsidRDefault="000B5881" w:rsidP="000B5881" w:rsidR="000B5881">
      <w:pPr>
        <w:jc w:val="both"/>
        <w:rPr>
          <w:bCs/>
        </w:rPr>
      </w:pPr>
    </w:p>
    <w:p w:rsidRDefault="000B5881" w:rsidP="000B5881" w:rsidR="000B5881">
      <w:pPr>
        <w:jc w:val="both"/>
        <w:rPr>
          <w:bCs/>
        </w:rPr>
      </w:pPr>
    </w:p>
    <w:p w:rsidRDefault="009C3D03" w:rsidP="000B5881" w:rsidR="009A6857" w:rsidRPr="009C3D03">
      <w:pPr>
        <w:jc w:val="both"/>
      </w:pPr>
      <w:proofErr w:type="spellStart"/>
      <w:r>
        <w:rPr>
          <w:bCs/>
        </w:rPr>
        <w:t>31.596</w:t>
      </w:r>
      <w:proofErr w:type="spellEnd"/>
      <w:r>
        <w:rPr>
          <w:bCs/>
        </w:rPr>
        <w:t>,</w:t>
      </w:r>
      <w:proofErr w:type="spellStart"/>
      <w:r>
        <w:rPr>
          <w:bCs/>
        </w:rPr>
        <w:t>54</w:t>
      </w:r>
      <w:proofErr w:type="spellEnd"/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5B3083">
        <w:rPr>
          <w:bCs/>
        </w:rPr>
        <w:t xml:space="preserve"> </w:t>
      </w:r>
      <w:r w:rsidR="00777934">
        <w:rPr>
          <w:bCs/>
        </w:rPr>
        <w:t xml:space="preserve"> i </w:t>
      </w:r>
      <w:r w:rsidR="005B3083">
        <w:rPr>
          <w:bCs/>
        </w:rPr>
        <w:t xml:space="preserve"> </w:t>
      </w:r>
      <w:r w:rsidR="00777934">
        <w:rPr>
          <w:bCs/>
        </w:rPr>
        <w:t xml:space="preserve">otvorenog </w:t>
      </w:r>
      <w:r w:rsidR="005B3083">
        <w:rPr>
          <w:bCs/>
        </w:rPr>
        <w:t xml:space="preserve"> </w:t>
      </w:r>
      <w:r w:rsidR="00777934">
        <w:rPr>
          <w:bCs/>
        </w:rPr>
        <w:t xml:space="preserve">stečajnog postupka, </w:t>
      </w:r>
      <w:r w:rsidR="005B3083">
        <w:rPr>
          <w:bCs/>
        </w:rPr>
        <w:t xml:space="preserve"> </w:t>
      </w:r>
      <w:r w:rsidR="00777934">
        <w:rPr>
          <w:bCs/>
        </w:rPr>
        <w:t xml:space="preserve">a koje troškove čine </w:t>
      </w:r>
      <w:r>
        <w:t xml:space="preserve">troškovi otvaranja stečajnog </w:t>
      </w:r>
      <w:r w:rsidR="00683A5D">
        <w:t>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 w:rsidR="009A6857"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</w:t>
      </w:r>
      <w:r w:rsidR="009B69D1">
        <w:rPr>
          <w:bCs/>
        </w:rPr>
        <w:t xml:space="preserve"> </w:t>
      </w:r>
      <w:r w:rsidR="005B3083">
        <w:rPr>
          <w:bCs/>
        </w:rPr>
        <w:t xml:space="preserve">su utvrđeni razlozi za otvaranje stečajnog postupka predviđeni </w:t>
      </w:r>
      <w:r w:rsidR="009B69D1">
        <w:rPr>
          <w:bCs/>
        </w:rPr>
        <w:t xml:space="preserve">čl. 5. Stečajnog zakona, </w:t>
      </w:r>
      <w:r w:rsidR="00DF18AB">
        <w:rPr>
          <w:bCs/>
        </w:rPr>
        <w:t>nesposob</w:t>
      </w:r>
      <w:r w:rsidR="009B69D1">
        <w:rPr>
          <w:bCs/>
        </w:rPr>
        <w:t>nost za plaćanje</w:t>
      </w:r>
      <w:r w:rsidR="005B3083">
        <w:rPr>
          <w:bCs/>
        </w:rPr>
        <w:t xml:space="preserve"> i prezaduženost</w:t>
      </w:r>
      <w:r w:rsidR="00DF18AB">
        <w:rPr>
          <w:bCs/>
        </w:rPr>
        <w:t>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5B3083">
        <w:rPr>
          <w:bCs/>
        </w:rPr>
        <w:t>Zoran Subotić odvjetnik u Belom Manastiru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koji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85771B">
        <w:rPr>
          <w:bCs/>
        </w:rPr>
        <w:t>1655</w:t>
      </w:r>
      <w:proofErr w:type="spellEnd"/>
      <w:r w:rsidR="0085771B">
        <w:rPr>
          <w:bCs/>
        </w:rPr>
        <w:t>/</w:t>
      </w:r>
      <w:proofErr w:type="spellStart"/>
      <w:r w:rsidR="0085771B">
        <w:rPr>
          <w:bCs/>
        </w:rPr>
        <w:t>16</w:t>
      </w:r>
      <w:proofErr w:type="spellEnd"/>
      <w:r w:rsidR="0085771B">
        <w:rPr>
          <w:bCs/>
        </w:rPr>
        <w:t>-9 od 11.7.2</w:t>
      </w:r>
      <w:r w:rsidR="00B36214">
        <w:rPr>
          <w:bCs/>
        </w:rPr>
        <w:t>018. i</w:t>
      </w:r>
      <w:r w:rsidR="008228F7">
        <w:rPr>
          <w:bCs/>
        </w:rPr>
        <w:t>menovan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7D3268" w:rsidP="005B3083" w:rsidR="007D3268">
      <w:pPr>
        <w:pStyle w:val="Tijeloteksta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CD294F">
        <w:t>29</w:t>
      </w:r>
      <w:proofErr w:type="spellEnd"/>
      <w:r w:rsidR="00B36214">
        <w:t>. listopad</w:t>
      </w:r>
      <w:r w:rsidR="007E704D">
        <w:t xml:space="preserve"> 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43B6" w:rsidP="00632215" w:rsidR="00FA43B6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2F58AF" w:rsidR="006376C6" w:rsidRPr="002048A1">
      <w:pPr>
        <w:pStyle w:val="Tijeloteksta"/>
        <w:numPr>
          <w:ilvl w:val="0"/>
          <w:numId w:val="21"/>
        </w:numPr>
        <w:ind w:right="279"/>
      </w:pPr>
      <w:r w:rsidRPr="002048A1">
        <w:t xml:space="preserve">Dužnik </w:t>
      </w:r>
      <w:proofErr w:type="spellStart"/>
      <w:r w:rsidR="0085771B">
        <w:rPr>
          <w:color w:val="000000"/>
        </w:rPr>
        <w:t>SEVERNAYA</w:t>
      </w:r>
      <w:proofErr w:type="spellEnd"/>
      <w:r w:rsidR="0085771B">
        <w:rPr>
          <w:color w:val="000000"/>
        </w:rPr>
        <w:t xml:space="preserve"> d.o.o. Donji Miholjac, I. Gundulića </w:t>
      </w:r>
      <w:proofErr w:type="spellStart"/>
      <w:r w:rsidR="0085771B">
        <w:rPr>
          <w:color w:val="000000"/>
        </w:rPr>
        <w:t>31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5B3083">
        <w:t>Zoran Subotić</w:t>
      </w:r>
      <w:r w:rsidR="00103F8C">
        <w:t xml:space="preserve"> 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233849" w:rsidP="00632215" w:rsidR="00632215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26</w:t>
      </w:r>
      <w:proofErr w:type="spellEnd"/>
      <w:r>
        <w:t>/</w:t>
      </w:r>
      <w:proofErr w:type="spellStart"/>
      <w:r>
        <w:t>11</w:t>
      </w:r>
      <w:proofErr w:type="spellEnd"/>
    </w:p>
    <w:p w:rsidRDefault="005A2E90" w:rsidP="00462394" w:rsidR="005A2E90" w:rsidRPr="00A930D6">
      <w:pPr>
        <w:pStyle w:val="Tijeloteksta"/>
        <w:ind w:left="720"/>
        <w:jc w:val="left"/>
      </w:pPr>
    </w:p>
    <w:sectPr w:rsidSect="0085771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33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5881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3F8C"/>
    <w:rsid w:val="0010404C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3849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58AF"/>
    <w:rsid w:val="002F6AEF"/>
    <w:rsid w:val="00313F98"/>
    <w:rsid w:val="00314C08"/>
    <w:rsid w:val="00317B3C"/>
    <w:rsid w:val="00321FEA"/>
    <w:rsid w:val="00325FF5"/>
    <w:rsid w:val="003278FF"/>
    <w:rsid w:val="00327B99"/>
    <w:rsid w:val="0033135A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5DD4"/>
    <w:rsid w:val="00576650"/>
    <w:rsid w:val="005A2E90"/>
    <w:rsid w:val="005A4ABC"/>
    <w:rsid w:val="005A554F"/>
    <w:rsid w:val="005B3083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16997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5771B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C2030"/>
    <w:rsid w:val="008C3B2F"/>
    <w:rsid w:val="008D0834"/>
    <w:rsid w:val="008D5411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25E6E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B69D1"/>
    <w:rsid w:val="009C13EB"/>
    <w:rsid w:val="009C3D03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36214"/>
    <w:rsid w:val="00B405B4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A02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294F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32F58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5FED"/>
    <w:rsid w:val="00E5674F"/>
    <w:rsid w:val="00E56805"/>
    <w:rsid w:val="00E65DFE"/>
    <w:rsid w:val="00E770AF"/>
    <w:rsid w:val="00E774AF"/>
    <w:rsid w:val="00E83EDB"/>
    <w:rsid w:val="00E86A88"/>
    <w:rsid w:val="00E87539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2138"/>
    <w:rsid w:val="00F319F9"/>
    <w:rsid w:val="00F402F3"/>
    <w:rsid w:val="00F42043"/>
    <w:rsid w:val="00F46B50"/>
    <w:rsid w:val="00F514B0"/>
    <w:rsid w:val="00F618C3"/>
    <w:rsid w:val="00F675C5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4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4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St-1655/2016-17</izvorni_sadrzaj>
    <derivirana_varijabla naziv="DomainObject.Oznaka_1">St-1655/2016-17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SEVERNAYA d.o.o. za trgovinu i usluge</izvorni_sadrzaj>
    <derivirana_varijabla naziv="DomainObject.Predmet.ProtustrankaFormated_1">  SEVERNAYA d.o.o. za trgovinu i usluge</derivirana_varijabla>
  </DomainObject.Predmet.ProtustrankaFormated>
  <DomainObject.Predmet.ProtustrankaFormatedOIB>
    <izvorni_sadrzaj>  SEVERNAYA d.o.o. za trgovinu i usluge, OIB 12778291495</izvorni_sadrzaj>
    <derivirana_varijabla naziv="DomainObject.Predmet.ProtustrankaFormatedOIB_1">  SEVERNAYA d.o.o. za trgovinu i usluge, OIB 12778291495</derivirana_varijabla>
  </DomainObject.Predmet.ProtustrankaFormatedOIB>
  <DomainObject.Predmet.ProtustrankaFormatedWithAdress>
    <izvorni_sadrzaj> SEVERNAYA d.o.o. za trgovinu i usluge, I.Gundulića 31, 31540 Donji Miholjac</izvorni_sadrzaj>
    <derivirana_varijabla naziv="DomainObject.Predmet.ProtustrankaFormatedWithAdress_1"> SEVERNAYA d.o.o. za trgovinu i usluge, I.Gundulića 31, 31540 Donji Miholjac</derivirana_varijabla>
  </DomainObject.Predmet.ProtustrankaFormatedWithAdress>
  <DomainObject.Predmet.ProtustrankaFormatedWithAdressOIB>
    <izvorni_sadrzaj> SEVERNAYA d.o.o. za trgovinu i usluge, OIB 12778291495, I.Gundulića 31, 31540 Donji Miholjac</izvorni_sadrzaj>
    <derivirana_varijabla naziv="DomainObject.Predmet.ProtustrankaFormatedWithAdressOIB_1"> SEVERNAYA d.o.o. za trgovinu i usluge, OIB 12778291495, I.Gundulića 31, 31540 Donji Miholjac</derivirana_varijabla>
  </DomainObject.Predmet.ProtustrankaFormatedWithAdressOIB>
  <DomainObject.Predmet.ProtustrankaWithAdress>
    <izvorni_sadrzaj>SEVERNAYA d.o.o. za trgovinu i usluge I.Gundulića 31, 31540 Donji Miholjac</izvorni_sadrzaj>
    <derivirana_varijabla naziv="DomainObject.Predmet.ProtustrankaWithAdress_1">SEVERNAYA d.o.o. za trgovinu i usluge I.Gundulića 31, 31540 Donji Miholjac</derivirana_varijabla>
  </DomainObject.Predmet.ProtustrankaWithAdress>
  <DomainObject.Predmet.ProtustrankaWithAdressOIB>
    <izvorni_sadrzaj>SEVERNAYA d.o.o. za trgovinu i usluge, OIB 12778291495, I.Gundulića 31, 31540 Donji Miholjac</izvorni_sadrzaj>
    <derivirana_varijabla naziv="DomainObject.Predmet.ProtustrankaWithAdressOIB_1">SEVERNAYA d.o.o. za trgovinu i usluge, OIB 12778291495, I.Gundulića 31, 31540 Donji Miholjac</derivirana_varijabla>
  </DomainObject.Predmet.ProtustrankaWithAdressOIB>
  <DomainObject.Predmet.ProtustrankaNazivFormated>
    <izvorni_sadrzaj>SEVERNAYA d.o.o. za trgovinu i usluge</izvorni_sadrzaj>
    <derivirana_varijabla naziv="DomainObject.Predmet.ProtustrankaNazivFormated_1">SEVERNAYA d.o.o. za trgovinu i usluge</derivirana_varijabla>
  </DomainObject.Predmet.ProtustrankaNazivFormated>
  <DomainObject.Predmet.ProtustrankaNazivFormatedOIB>
    <izvorni_sadrzaj>SEVERNAYA d.o.o. za trgovinu i usluge, OIB 12778291495</izvorni_sadrzaj>
    <derivirana_varijabla naziv="DomainObject.Predmet.ProtustrankaNazivFormatedOIB_1">SEVERNAYA d.o.o. za trgovinu i usluge, OIB 12778291495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SEVERNAYA d.o.o. za trgovinu i usluge</item>
    </izvorni_sadrzaj>
    <derivirana_varijabla naziv="DomainObject.Predmet.ProtuStrankaListFormated_1">
      <item>SEVERNAYA d.o.o. za trgovinu i usluge</item>
    </derivirana_varijabla>
  </DomainObject.Predmet.ProtuStrankaListFormated>
  <DomainObject.Predmet.ProtuStrankaListFormatedOIB>
    <izvorni_sadrzaj>
      <item>SEVERNAYA d.o.o. za trgovinu i usluge, OIB 12778291495</item>
    </izvorni_sadrzaj>
    <derivirana_varijabla naziv="DomainObject.Predmet.ProtuStrankaListFormatedOIB_1">
      <item>SEVERNAYA d.o.o. za trgovinu i usluge, OIB 12778291495</item>
    </derivirana_varijabla>
  </DomainObject.Predmet.ProtuStrankaListFormatedOIB>
  <DomainObject.Predmet.ProtuStrankaListFormatedWithAdress>
    <izvorni_sadrzaj>
      <item>SEVERNAYA d.o.o. za trgovinu i usluge, I.Gundulića 31, 31540 Donji Miholjac</item>
    </izvorni_sadrzaj>
    <derivirana_varijabla naziv="DomainObject.Predmet.ProtuStrankaListFormatedWithAdress_1">
      <item>SEVERNAYA d.o.o. za trgovinu i usluge, I.Gundulića 31, 31540 Donji Miholjac</item>
    </derivirana_varijabla>
  </DomainObject.Predmet.ProtuStrankaListFormatedWithAdress>
  <DomainObject.Predmet.ProtuStrankaListFormatedWithAdressOIB>
    <izvorni_sadrzaj>
      <item>SEVERNAYA d.o.o. za trgovinu i usluge, OIB 12778291495, I.Gundulića 31, 31540 Donji Miholjac</item>
    </izvorni_sadrzaj>
    <derivirana_varijabla naziv="DomainObject.Predmet.ProtuStrankaListFormatedWithAdressOIB_1">
      <item>SEVERNAYA d.o.o. za trgovinu i usluge, OIB 12778291495, I.Gundulića 31, 31540 Donji Miholjac</item>
    </derivirana_varijabla>
  </DomainObject.Predmet.ProtuStrankaListFormatedWithAdressOIB>
  <DomainObject.Predmet.ProtuStrankaListNazivFormated>
    <izvorni_sadrzaj>
      <item>SEVERNAYA d.o.o. za trgovinu i usluge</item>
    </izvorni_sadrzaj>
    <derivirana_varijabla naziv="DomainObject.Predmet.ProtuStrankaListNazivFormated_1">
      <item>SEVERNAYA d.o.o. za trgovinu i usluge</item>
    </derivirana_varijabla>
  </DomainObject.Predmet.ProtuStrankaListNazivFormated>
  <DomainObject.Predmet.ProtuStrankaListNazivFormatedOIB>
    <izvorni_sadrzaj>
      <item>SEVERNAYA d.o.o. za trgovinu i usluge, OIB 12778291495</item>
    </izvorni_sadrzaj>
    <derivirana_varijabla naziv="DomainObject.Predmet.ProtuStrankaListNazivFormatedOIB_1">
      <item>SEVERNAYA d.o.o. za trgovinu i usluge, OIB 12778291495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St-1655/2016-17</izvorni_sadrzaj>
    <derivirana_varijabla naziv="DomainObject.PoslovniBrojDokumenta_1">St-1655/2016-17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SEVERNAYA d.o.o. za trgovinu i usluge</izvorni_sadrzaj>
    <derivirana_varijabla naziv="DomainObject.Predmet.ProtustrankaIDrugi_1">SEVERNAYA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SEVERNAYA d.o.o. za trgovinu i usluge, OIB 12778291495, I.Gundulića 31, 31540 Donji Miholjac</izvorni_sadrzaj>
    <derivirana_varijabla naziv="DomainObject.Predmet.ProtustrankaIDrugiAdressOIB_1">SEVERNAYA d.o.o. za trgovinu i usluge, OIB 12778291495, I.Gundulića 31,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SEVERNAYA d.o.o. za trgovinu i usluge</item>
    </izvorni_sadrzaj>
    <derivirana_varijabla naziv="DomainObject.Predmet.SudioniciListNaziv_1">
      <item>FINA RC OSIJEK</item>
      <item>SEVERNAYA d.o.o. za trgovinu i usluge</item>
    </derivirana_varijabla>
  </DomainObject.Predmet.SudioniciListNaziv>
  <DomainObject.Predmet.SudioniciListAdressOIB>
    <izvorni_sadrzaj>
      <item>FINA RC OSIJEK, OIB 85821130368</item>
      <item>SEVERNAYA d.o.o. za trgovinu i usluge, OIB 12778291495, I.Gundulića 31,31540 Donji Miholjac</item>
    </izvorni_sadrzaj>
    <derivirana_varijabla naziv="DomainObject.Predmet.SudioniciListAdressOIB_1">
      <item>FINA RC OSIJEK, OIB 85821130368</item>
      <item>SEVERNAYA d.o.o. za trgovinu i usluge, OIB 12778291495, I.Gundulića 31,31540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12778291495</item>
    </izvorni_sadrzaj>
    <derivirana_varijabla naziv="DomainObject.Predmet.SudioniciListNazivOIB_1">
      <item>, OIB 85821130368</item>
      <item>, OIB 12778291495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St-1655/2016-15</izvorni_sadrzaj>
    <derivirana_varijabla naziv="DomainObject.PredzadnjaOdlukaIzPredmeta.Oznaka_1">St-1655/2016-15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AABBA-43DC-408B-BC2F-0DFE9C73E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1125</properties:Words>
  <properties:Characters>6472</properties:Characters>
  <properties:Lines>153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2018-10-26T07:02:00Z</dcterms:created>
  <dc:creator>hermanj</dc:creator>
  <cp:lastModifiedBy>Maja Kocijan</cp:lastModifiedBy>
  <cp:lastPrinted>2018-10-26T07:13:00Z</cp:lastPrinted>
  <dcterms:modified xmlns:xsi="http://www.w3.org/2001/XMLSchema-instance" xsi:type="dcterms:W3CDTF">2018-10-29T06:45:00Z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St-1655/2016-17 / Odluka - Rješenje - otvaranje i zaključenje stečajnog postupka (čl. 132) (rješeje_otvara-zaključuje.docx)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