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d6ca" w14:paraId="d17d6ca" w:rsidRDefault="005E3EB7" w:rsidP="005E3EB7" w:rsidR="005E3EB7" w:rsidRPr="00115421">
      <w:pPr>
        <w15:collapsed w:val="false"/>
      </w:pPr>
      <w:bookmarkStart w:name="_GoBack" w:id="0"/>
      <w:bookmarkEnd w:id="0"/>
      <w:r w:rsidRPr="00115421">
        <w:t xml:space="preserve">                 </w:t>
      </w:r>
      <w:r w:rsidRPr="0011542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421">
        <w:t xml:space="preserve"> </w:t>
      </w:r>
    </w:p>
    <w:p w:rsidRDefault="00115421" w:rsidP="005E3EB7" w:rsidR="005E3EB7" w:rsidRPr="00115421">
      <w:r>
        <w:t xml:space="preserve">    </w:t>
      </w:r>
      <w:r w:rsidR="005E3EB7" w:rsidRPr="00115421">
        <w:t xml:space="preserve">REPUBLIKA HRVATSKA </w:t>
      </w:r>
      <w:r w:rsidR="005E3EB7" w:rsidRPr="00115421">
        <w:tab/>
      </w:r>
    </w:p>
    <w:p w:rsidRDefault="005E3EB7" w:rsidP="005E3EB7" w:rsidR="005E3EB7" w:rsidRPr="00115421">
      <w:r w:rsidRPr="00115421">
        <w:t>TRGOVAČKI SUD U PAZINU</w:t>
      </w:r>
    </w:p>
    <w:p w:rsidRDefault="00115421" w:rsidP="005E3EB7" w:rsidR="00115421">
      <w:r>
        <w:t xml:space="preserve">     </w:t>
      </w:r>
      <w:r w:rsidR="005E3EB7" w:rsidRPr="00115421">
        <w:t xml:space="preserve">52000 </w:t>
      </w:r>
      <w:r w:rsidR="00D8137C" w:rsidRPr="00115421">
        <w:t>Pazin</w:t>
      </w:r>
      <w:r w:rsidR="005E3EB7" w:rsidRPr="00115421">
        <w:t xml:space="preserve">, Dršćevka 1 </w:t>
      </w:r>
    </w:p>
    <w:p w:rsidRDefault="005E3EB7" w:rsidP="005E3EB7" w:rsidR="005E3EB7" w:rsidRPr="00115421"/>
    <w:p w:rsidRDefault="005E3EB7" w:rsidP="005E3EB7" w:rsidR="005E3EB7" w:rsidRPr="00115421">
      <w:pPr>
        <w:jc w:val="center"/>
      </w:pPr>
      <w:r w:rsidRPr="00115421">
        <w:t>R E P U B L I K A  H R V A T S K A</w:t>
      </w:r>
    </w:p>
    <w:p w:rsidRDefault="005E3EB7" w:rsidP="005E3EB7" w:rsidR="005E3EB7" w:rsidRPr="00115421"/>
    <w:p w:rsidRDefault="005E3EB7" w:rsidP="005E3EB7" w:rsidR="005E3EB7" w:rsidRPr="00115421">
      <w:pPr>
        <w:jc w:val="center"/>
      </w:pPr>
      <w:r w:rsidRPr="00115421">
        <w:t>R J E Š E NJ E</w:t>
      </w:r>
    </w:p>
    <w:p w:rsidRDefault="005E3EB7" w:rsidP="005E3EB7" w:rsidR="005E3EB7" w:rsidRPr="00115421"/>
    <w:p w:rsidRDefault="005E3EB7" w:rsidP="009D107F" w:rsidR="00CA6A1B" w:rsidRPr="00115421">
      <w:pPr>
        <w:jc w:val="both"/>
      </w:pPr>
      <w:r w:rsidRPr="00115421">
        <w:tab/>
      </w:r>
      <w:r w:rsidR="00951177" w:rsidRPr="00115421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A15C9F" w:rsidRPr="00115421">
        <w:t>PLINKO d.o.o. Pula, Radićeva 6, OIB: 06321070528, 26</w:t>
      </w:r>
      <w:r w:rsidR="006B10F3" w:rsidRPr="00115421">
        <w:t xml:space="preserve">. </w:t>
      </w:r>
      <w:r w:rsidR="00951177" w:rsidRPr="00115421">
        <w:t>sr</w:t>
      </w:r>
      <w:r w:rsidR="000D0BB5" w:rsidRPr="00115421">
        <w:t>p</w:t>
      </w:r>
      <w:r w:rsidR="006B10F3" w:rsidRPr="00115421">
        <w:t>nja 201</w:t>
      </w:r>
      <w:r w:rsidR="00951177" w:rsidRPr="00115421">
        <w:t>8</w:t>
      </w:r>
      <w:r w:rsidR="006B10F3" w:rsidRPr="00115421">
        <w:t>.</w:t>
      </w:r>
    </w:p>
    <w:p w:rsidRDefault="008539EC" w:rsidP="009D107F" w:rsidR="008539EC" w:rsidRPr="00115421">
      <w:pPr>
        <w:jc w:val="both"/>
      </w:pPr>
    </w:p>
    <w:p w:rsidRDefault="005E3EB7" w:rsidP="00115421" w:rsidR="005E3EB7" w:rsidRPr="00115421">
      <w:pPr>
        <w:jc w:val="center"/>
      </w:pPr>
      <w:r w:rsidRPr="00115421">
        <w:t>r i j e š i o   j e</w:t>
      </w:r>
    </w:p>
    <w:p w:rsidRDefault="00086750" w:rsidP="005E3EB7" w:rsidR="00086750" w:rsidRPr="00115421">
      <w:pPr>
        <w:ind w:firstLine="708"/>
      </w:pPr>
    </w:p>
    <w:p w:rsidRDefault="00086750" w:rsidP="005E3EB7" w:rsidR="005E3EB7" w:rsidRPr="00115421">
      <w:pPr>
        <w:jc w:val="both"/>
      </w:pPr>
      <w:r w:rsidRPr="00115421">
        <w:tab/>
        <w:t>I</w:t>
      </w:r>
      <w:r w:rsidRPr="00115421">
        <w:tab/>
        <w:t xml:space="preserve">Obustavlja se </w:t>
      </w:r>
      <w:r w:rsidR="008539EC" w:rsidRPr="00115421">
        <w:t xml:space="preserve">stečajni postupak </w:t>
      </w:r>
      <w:r w:rsidRPr="00115421">
        <w:t>nad dužnikom</w:t>
      </w:r>
      <w:r w:rsidR="00D8137C" w:rsidRPr="00115421">
        <w:t xml:space="preserve"> </w:t>
      </w:r>
      <w:r w:rsidR="00A15C9F" w:rsidRPr="00115421">
        <w:t>PLINKO d.o.o. Pula, Radićeva 6, OIB: 06321070528</w:t>
      </w:r>
      <w:r w:rsidRPr="00115421">
        <w:t>.</w:t>
      </w:r>
    </w:p>
    <w:p w:rsidRDefault="00086750" w:rsidP="005E3EB7" w:rsidR="00086750" w:rsidRPr="00115421">
      <w:pPr>
        <w:jc w:val="both"/>
      </w:pPr>
    </w:p>
    <w:p w:rsidRDefault="00086750" w:rsidP="009D3A52" w:rsidR="009D3A52" w:rsidRPr="00115421">
      <w:pPr>
        <w:jc w:val="both"/>
      </w:pPr>
      <w:r w:rsidRPr="00115421">
        <w:tab/>
        <w:t>II</w:t>
      </w:r>
      <w:r w:rsidRPr="00115421">
        <w:tab/>
      </w:r>
      <w:r w:rsidR="00BC5222" w:rsidRPr="00115421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A15C9F" w:rsidRPr="00115421">
        <w:t>18. rujna 2018. u 12:00 sati</w:t>
      </w:r>
      <w:r w:rsidR="00BC5222" w:rsidRPr="00115421">
        <w:t>.</w:t>
      </w:r>
      <w:r w:rsidR="009D3A52" w:rsidRPr="00115421">
        <w:t xml:space="preserve"> </w:t>
      </w:r>
    </w:p>
    <w:p w:rsidRDefault="00BC5222" w:rsidP="009D3A52" w:rsidR="00BC5222" w:rsidRPr="00115421">
      <w:pPr>
        <w:jc w:val="both"/>
      </w:pPr>
    </w:p>
    <w:p w:rsidRDefault="00BC5222" w:rsidP="009D3A52" w:rsidR="00BC5222" w:rsidRPr="00115421">
      <w:pPr>
        <w:jc w:val="both"/>
      </w:pPr>
      <w:r w:rsidRPr="00115421">
        <w:tab/>
        <w:t>III</w:t>
      </w:r>
      <w:r w:rsidRPr="00115421">
        <w:tab/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 w:rsidRPr="00115421">
      <w:pPr>
        <w:jc w:val="both"/>
      </w:pPr>
    </w:p>
    <w:p w:rsidRDefault="00086750" w:rsidP="00086750" w:rsidR="00086750" w:rsidRPr="00115421">
      <w:pPr>
        <w:jc w:val="center"/>
      </w:pPr>
      <w:r w:rsidRPr="00115421">
        <w:t>Obrazloženje</w:t>
      </w:r>
    </w:p>
    <w:p w:rsidRDefault="00086750" w:rsidP="00B428E9" w:rsidR="00B428E9" w:rsidRPr="00115421">
      <w:pPr>
        <w:jc w:val="both"/>
      </w:pPr>
      <w:r w:rsidRPr="00115421">
        <w:tab/>
      </w:r>
    </w:p>
    <w:p w:rsidRDefault="00B428E9" w:rsidP="00B428E9" w:rsidR="009D3A52" w:rsidRPr="00115421">
      <w:pPr>
        <w:jc w:val="both"/>
      </w:pPr>
      <w:r w:rsidRPr="00115421">
        <w:tab/>
      </w:r>
      <w:r w:rsidR="0096531D" w:rsidRPr="00115421">
        <w:t>26</w:t>
      </w:r>
      <w:r w:rsidR="00951177" w:rsidRPr="00115421">
        <w:t>. srpnja 2018.</w:t>
      </w:r>
      <w:r w:rsidRPr="00115421">
        <w:t xml:space="preserve"> dostavljena je potvrda FINA-e o blokadi </w:t>
      </w:r>
      <w:r w:rsidR="00FC5D99" w:rsidRPr="00115421">
        <w:t>r</w:t>
      </w:r>
      <w:r w:rsidR="00D8137C" w:rsidRPr="00115421">
        <w:t xml:space="preserve">ačuna i novčanih sredstava od </w:t>
      </w:r>
      <w:r w:rsidR="0096531D" w:rsidRPr="00115421">
        <w:t>24</w:t>
      </w:r>
      <w:r w:rsidR="00951177" w:rsidRPr="00115421">
        <w:t xml:space="preserve">. srpnja 2018. </w:t>
      </w:r>
      <w:r w:rsidRPr="00115421">
        <w:t>iz koje je vidljivo da</w:t>
      </w:r>
      <w:r w:rsidR="009D3A52" w:rsidRPr="00115421">
        <w:t xml:space="preserve"> na računima i novčanim sredstvima dužnika na dan izdavanja potvrde nema neizvršenih osnova za plaćanje.</w:t>
      </w:r>
    </w:p>
    <w:p w:rsidRDefault="009D3A52" w:rsidP="00B428E9" w:rsidR="009D3A52" w:rsidRPr="00115421">
      <w:pPr>
        <w:jc w:val="both"/>
      </w:pPr>
    </w:p>
    <w:p w:rsidRDefault="00B428E9" w:rsidP="00B428E9" w:rsidR="00B428E9" w:rsidRPr="00115421">
      <w:pPr>
        <w:jc w:val="both"/>
      </w:pPr>
      <w:r w:rsidRPr="00115421">
        <w:tab/>
        <w:t xml:space="preserve"> S obzirom na navedeno sud je utvrdio da je dužnik do završetka prethodnoga postupka postao sposoban za plaćanje (čl. 6. </w:t>
      </w:r>
      <w:r w:rsidR="00A15C9F" w:rsidRPr="00115421">
        <w:t>Stečajnog zakona, dalje: SZ)</w:t>
      </w:r>
      <w:r w:rsidRPr="00115421">
        <w:t xml:space="preserve"> te je, temeljem čl. 128. st. 9. SZ-a, odlučio kao u točki I </w:t>
      </w:r>
      <w:r w:rsidR="00BC5222" w:rsidRPr="00115421">
        <w:t xml:space="preserve">i II </w:t>
      </w:r>
      <w:r w:rsidRPr="00115421">
        <w:t>izreke.</w:t>
      </w:r>
    </w:p>
    <w:p w:rsidRDefault="00B428E9" w:rsidP="00B428E9" w:rsidR="009D3A52" w:rsidRPr="00115421">
      <w:pPr>
        <w:jc w:val="both"/>
      </w:pPr>
      <w:r w:rsidRPr="00115421">
        <w:tab/>
      </w:r>
    </w:p>
    <w:p w:rsidRDefault="009D3A52" w:rsidP="009D3A52" w:rsidR="009D3A52" w:rsidRPr="00115421">
      <w:pPr>
        <w:jc w:val="both"/>
      </w:pPr>
      <w:r w:rsidRPr="00115421">
        <w:tab/>
      </w:r>
      <w:r w:rsidR="00B428E9" w:rsidRPr="00115421">
        <w:t xml:space="preserve">Temeljem čl. 128. st. 9. SZ-a </w:t>
      </w:r>
      <w:r w:rsidRPr="00115421">
        <w:t>i čl. 3. Pravilnika o vrsti i visini naknade troškova Financijske agencije u predstečajnom postupku i o visini naknade troška Financijske agencije za podnošenje prijedloga za otvaranje stečajnog postupka, naloženo je dužniku da predlagatelju naknadi troškove podnošenja prijedloga za otvaranje stečajnog postupka u iznosu od 175,00 kuna (točka II</w:t>
      </w:r>
      <w:r w:rsidR="00BC5222" w:rsidRPr="00115421">
        <w:t>I</w:t>
      </w:r>
      <w:r w:rsidRPr="00115421">
        <w:t xml:space="preserve"> izreke).  </w:t>
      </w:r>
    </w:p>
    <w:p w:rsidRDefault="00B428E9" w:rsidP="009D3A52" w:rsidR="00B428E9" w:rsidRPr="00115421">
      <w:pPr>
        <w:jc w:val="both"/>
      </w:pPr>
    </w:p>
    <w:p w:rsidRDefault="00B428E9" w:rsidP="00B428E9" w:rsidR="00B428E9">
      <w:pPr>
        <w:jc w:val="center"/>
      </w:pPr>
      <w:r w:rsidRPr="00115421">
        <w:t xml:space="preserve">U Pazinu, </w:t>
      </w:r>
      <w:r w:rsidR="0096531D" w:rsidRPr="00115421">
        <w:t>26</w:t>
      </w:r>
      <w:r w:rsidR="00951177" w:rsidRPr="00115421">
        <w:t>. srpnja 2018.</w:t>
      </w:r>
    </w:p>
    <w:p w:rsidRDefault="00115421" w:rsidP="00B428E9" w:rsidR="00115421" w:rsidRPr="00115421">
      <w:pPr>
        <w:jc w:val="center"/>
      </w:pPr>
    </w:p>
    <w:p w:rsidRDefault="00B428E9" w:rsidP="00115421" w:rsidR="00B428E9" w:rsidRPr="00115421">
      <w:pPr>
        <w:ind w:left="4956"/>
        <w:jc w:val="center"/>
      </w:pPr>
      <w:r w:rsidRPr="00115421">
        <w:t>Stečajni sudac</w:t>
      </w:r>
    </w:p>
    <w:p w:rsidRDefault="00115421" w:rsidP="00115421" w:rsidR="00115421">
      <w:pPr>
        <w:ind w:left="4956"/>
        <w:jc w:val="center"/>
      </w:pPr>
    </w:p>
    <w:p w:rsidRDefault="00B428E9" w:rsidP="00115421" w:rsidR="00B428E9" w:rsidRPr="00115421">
      <w:pPr>
        <w:ind w:left="4956"/>
        <w:jc w:val="center"/>
      </w:pPr>
      <w:r w:rsidRPr="00115421">
        <w:t>Ivan Dujić</w:t>
      </w:r>
      <w:r w:rsidR="003E3F6F">
        <w:t>, v.r.</w:t>
      </w:r>
    </w:p>
    <w:p w:rsidRDefault="00B428E9" w:rsidP="00B428E9" w:rsidR="00B428E9" w:rsidRPr="00115421">
      <w:pPr>
        <w:jc w:val="both"/>
      </w:pPr>
    </w:p>
    <w:p w:rsidRDefault="00B428E9" w:rsidP="00B428E9" w:rsidR="00B428E9" w:rsidRPr="00115421">
      <w:pPr>
        <w:jc w:val="both"/>
      </w:pPr>
    </w:p>
    <w:p w:rsidRDefault="00BC5222" w:rsidP="00B428E9" w:rsidR="00BC5222" w:rsidRPr="00115421">
      <w:pPr>
        <w:jc w:val="both"/>
      </w:pPr>
    </w:p>
    <w:p w:rsidRDefault="006B10F3" w:rsidP="00B428E9" w:rsidR="006B10F3" w:rsidRPr="00115421">
      <w:pPr>
        <w:jc w:val="both"/>
      </w:pPr>
    </w:p>
    <w:p w:rsidRDefault="00B428E9" w:rsidP="00B428E9" w:rsidR="00B428E9" w:rsidRPr="00115421">
      <w:pPr>
        <w:jc w:val="both"/>
      </w:pPr>
      <w:r w:rsidRPr="00115421">
        <w:t>UPUTA O PRAVNOM LIJEKU:</w:t>
      </w:r>
    </w:p>
    <w:p w:rsidRDefault="00B428E9" w:rsidP="00B428E9" w:rsidR="00B428E9" w:rsidRPr="00115421">
      <w:pPr>
        <w:jc w:val="both"/>
      </w:pPr>
      <w:r w:rsidRPr="00115421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 w:rsidRPr="00115421">
      <w:pPr>
        <w:jc w:val="both"/>
      </w:pPr>
    </w:p>
    <w:p w:rsidRDefault="009D3A52" w:rsidP="009D3A52" w:rsidR="009D3A52" w:rsidRPr="00115421">
      <w:pPr>
        <w:jc w:val="both"/>
        <w:rPr>
          <w:lang w:val="sv-SE"/>
        </w:rPr>
      </w:pPr>
      <w:r w:rsidRPr="00115421">
        <w:rPr>
          <w:lang w:val="sv-SE"/>
        </w:rPr>
        <w:t>DNA:</w:t>
      </w:r>
    </w:p>
    <w:p w:rsidRDefault="00BC5222" w:rsidP="00BC5222" w:rsidR="00BC5222" w:rsidRPr="00115421">
      <w:pPr>
        <w:jc w:val="both"/>
        <w:rPr>
          <w:lang w:val="sv-SE"/>
        </w:rPr>
      </w:pPr>
      <w:r w:rsidRPr="00115421">
        <w:rPr>
          <w:lang w:val="sv-SE"/>
        </w:rPr>
        <w:t>- e-Oglasna ploča sudova 8 dana</w:t>
      </w:r>
    </w:p>
    <w:p w:rsidRDefault="009D3A52" w:rsidP="009D3A52" w:rsidR="009D3A52" w:rsidRPr="00115421">
      <w:pPr>
        <w:jc w:val="both"/>
        <w:rPr>
          <w:lang w:val="sv-SE"/>
        </w:rPr>
      </w:pPr>
      <w:r w:rsidRPr="00115421">
        <w:rPr>
          <w:lang w:val="sv-SE"/>
        </w:rPr>
        <w:t xml:space="preserve">- predlagatelj </w:t>
      </w:r>
    </w:p>
    <w:p w:rsidRDefault="009D3A52" w:rsidP="009D3A52" w:rsidR="009D3A52" w:rsidRPr="00115421">
      <w:pPr>
        <w:jc w:val="both"/>
        <w:rPr>
          <w:lang w:val="sv-SE"/>
        </w:rPr>
      </w:pPr>
      <w:r w:rsidRPr="00115421">
        <w:rPr>
          <w:lang w:val="sv-SE"/>
        </w:rPr>
        <w:t xml:space="preserve">- dužnik </w:t>
      </w:r>
    </w:p>
    <w:p w:rsidRDefault="00BC5222" w:rsidR="00BC5222" w:rsidRPr="00115421">
      <w:pPr>
        <w:jc w:val="both"/>
        <w:rPr>
          <w:lang w:val="sv-SE"/>
        </w:rPr>
      </w:pPr>
    </w:p>
    <w:sectPr w:rsidSect="00115421" w:rsidR="00BC5222" w:rsidRPr="00115421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B1C" w:rsidP="005E3EB7" w:rsidR="00DC1B1C">
      <w:r>
        <w:separator/>
      </w:r>
    </w:p>
  </w:endnote>
  <w:endnote w:id="0" w:type="continuationSeparator">
    <w:p w:rsidRDefault="00DC1B1C" w:rsidP="005E3EB7" w:rsidR="00DC1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B1C" w:rsidP="005E3EB7" w:rsidR="00DC1B1C">
      <w:r>
        <w:separator/>
      </w:r>
    </w:p>
  </w:footnote>
  <w:footnote w:id="0" w:type="continuationSeparator">
    <w:p w:rsidRDefault="00DC1B1C" w:rsidP="005E3EB7" w:rsidR="00DC1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0442622"/>
      <w:docPartObj>
        <w:docPartGallery w:val="Page Numbers (Top of Page)"/>
        <w:docPartUnique/>
      </w:docPartObj>
    </w:sdtPr>
    <w:sdtEndPr/>
    <w:sdtContent>
      <w:p w:rsidRDefault="00115421" w:rsidP="00115421" w:rsidR="00DA15C9" w:rsidRPr="008539E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F6F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</w:t>
        </w:r>
        <w:r w:rsidRPr="00F437FB">
          <w:t>10 St-252/2018-8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</w:r>
    <w:r w:rsidR="00951177">
      <w:t>10 St-2</w:t>
    </w:r>
    <w:r w:rsidR="00F437FB">
      <w:t>52</w:t>
    </w:r>
    <w:r w:rsidR="00951177">
      <w:t>/2018-</w:t>
    </w:r>
    <w:r w:rsidR="00F437F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D0BB5"/>
    <w:rsid w:val="000F2142"/>
    <w:rsid w:val="00107DA9"/>
    <w:rsid w:val="00115421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2F0D2E"/>
    <w:rsid w:val="003536C3"/>
    <w:rsid w:val="0038514D"/>
    <w:rsid w:val="003B74B1"/>
    <w:rsid w:val="003D7E73"/>
    <w:rsid w:val="003E3F6F"/>
    <w:rsid w:val="003E5BF2"/>
    <w:rsid w:val="003F7661"/>
    <w:rsid w:val="004311CC"/>
    <w:rsid w:val="00431393"/>
    <w:rsid w:val="004403B7"/>
    <w:rsid w:val="004C7438"/>
    <w:rsid w:val="0051365F"/>
    <w:rsid w:val="0054114E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71E12"/>
    <w:rsid w:val="0079264A"/>
    <w:rsid w:val="007A18D5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51177"/>
    <w:rsid w:val="00962734"/>
    <w:rsid w:val="0096531D"/>
    <w:rsid w:val="00985388"/>
    <w:rsid w:val="00991B28"/>
    <w:rsid w:val="00997040"/>
    <w:rsid w:val="009A015A"/>
    <w:rsid w:val="009D107F"/>
    <w:rsid w:val="009D3A52"/>
    <w:rsid w:val="00A02A37"/>
    <w:rsid w:val="00A15C9F"/>
    <w:rsid w:val="00A43D8D"/>
    <w:rsid w:val="00A560B4"/>
    <w:rsid w:val="00A80DF0"/>
    <w:rsid w:val="00B07C35"/>
    <w:rsid w:val="00B173F2"/>
    <w:rsid w:val="00B428E9"/>
    <w:rsid w:val="00B849FE"/>
    <w:rsid w:val="00BC5222"/>
    <w:rsid w:val="00C650F1"/>
    <w:rsid w:val="00CA6A1B"/>
    <w:rsid w:val="00D14604"/>
    <w:rsid w:val="00D8137C"/>
    <w:rsid w:val="00D87731"/>
    <w:rsid w:val="00DA19C2"/>
    <w:rsid w:val="00DC1B1C"/>
    <w:rsid w:val="00DE4C2D"/>
    <w:rsid w:val="00DF28E8"/>
    <w:rsid w:val="00E12688"/>
    <w:rsid w:val="00E1576B"/>
    <w:rsid w:val="00E40527"/>
    <w:rsid w:val="00EB072E"/>
    <w:rsid w:val="00F26397"/>
    <w:rsid w:val="00F43166"/>
    <w:rsid w:val="00F437FB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PLINKO d.o.o. PULA</izvorni_sadrzaj>
    <derivirana_varijabla naziv="DomainObject.Predmet.ProtustrankaFormated_1">  PLINKO d.o.o. PULA</derivirana_varijabla>
  </DomainObject.Predmet.ProtustrankaFormated>
  <DomainObject.Predmet.ProtustrankaFormatedOIB>
    <izvorni_sadrzaj>  PLINKO d.o.o. PULA, OIB 06321070528</izvorni_sadrzaj>
    <derivirana_varijabla naziv="DomainObject.Predmet.ProtustrankaFormatedOIB_1">  PLINKO d.o.o. PULA, OIB 06321070528</derivirana_varijabla>
  </DomainObject.Predmet.ProtustrankaFormatedOIB>
  <DomainObject.Predmet.ProtustrankaFormatedWithAdress>
    <izvorni_sadrzaj> PLINKO d.o.o. PULA, Radićeva 6, 52100 Pula</izvorni_sadrzaj>
    <derivirana_varijabla naziv="DomainObject.Predmet.ProtustrankaFormatedWithAdress_1"> PLINKO d.o.o. PULA, Radićeva 6, 52100 Pula</derivirana_varijabla>
  </DomainObject.Predmet.ProtustrankaFormatedWithAdress>
  <DomainObject.Predmet.ProtustrankaFormatedWithAdressOIB>
    <izvorni_sadrzaj> PLINKO d.o.o. PULA, OIB 06321070528, Radićeva 6, 52100 Pula</izvorni_sadrzaj>
    <derivirana_varijabla naziv="DomainObject.Predmet.ProtustrankaFormatedWithAdressOIB_1"> PLINKO d.o.o. PULA, OIB 06321070528, Radićeva 6, 52100 Pula</derivirana_varijabla>
  </DomainObject.Predmet.ProtustrankaFormatedWithAdressOIB>
  <DomainObject.Predmet.ProtustrankaWithAdress>
    <izvorni_sadrzaj>PLINKO d.o.o. PULA Radićeva 6, 52100 Pula</izvorni_sadrzaj>
    <derivirana_varijabla naziv="DomainObject.Predmet.ProtustrankaWithAdress_1">PLINKO d.o.o. PULA Radićeva 6, 52100 Pula</derivirana_varijabla>
  </DomainObject.Predmet.ProtustrankaWithAdress>
  <DomainObject.Predmet.ProtustrankaWithAdressOIB>
    <izvorni_sadrzaj>PLINKO d.o.o. PULA, OIB 06321070528, Radićeva 6, 52100 Pula</izvorni_sadrzaj>
    <derivirana_varijabla naziv="DomainObject.Predmet.ProtustrankaWithAdressOIB_1">PLINKO d.o.o. PULA, OIB 06321070528, Radićeva 6, 52100 Pula</derivirana_varijabla>
  </DomainObject.Predmet.ProtustrankaWithAdressOIB>
  <DomainObject.Predmet.ProtustrankaNazivFormated>
    <izvorni_sadrzaj>PLINKO d.o.o. PULA</izvorni_sadrzaj>
    <derivirana_varijabla naziv="DomainObject.Predmet.ProtustrankaNazivFormated_1">PLINKO d.o.o. PULA</derivirana_varijabla>
  </DomainObject.Predmet.ProtustrankaNazivFormated>
  <DomainObject.Predmet.ProtustrankaNazivFormatedOIB>
    <izvorni_sadrzaj>PLINKO d.o.o. PULA, OIB 06321070528</izvorni_sadrzaj>
    <derivirana_varijabla naziv="DomainObject.Predmet.ProtustrankaNazivFormatedOIB_1">PLINKO d.o.o. PULA, OIB 06321070528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6957.71</izvorni_sadrzaj>
    <derivirana_varijabla naziv="DomainObject.Predmet.TrenutnaVrijednost_1">6957.71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PLINKO d.o.o. PULA</item>
    </izvorni_sadrzaj>
    <derivirana_varijabla naziv="DomainObject.Predmet.ProtuStrankaListFormated_1">
      <item>PLINKO d.o.o. PULA</item>
    </derivirana_varijabla>
  </DomainObject.Predmet.ProtuStrankaListFormated>
  <DomainObject.Predmet.ProtuStrankaListFormatedOIB>
    <izvorni_sadrzaj>
      <item>PLINKO d.o.o. PULA, OIB 06321070528</item>
    </izvorni_sadrzaj>
    <derivirana_varijabla naziv="DomainObject.Predmet.ProtuStrankaListFormatedOIB_1">
      <item>PLINKO d.o.o. PULA, OIB 06321070528</item>
    </derivirana_varijabla>
  </DomainObject.Predmet.ProtuStrankaListFormatedOIB>
  <DomainObject.Predmet.ProtuStrankaListFormatedWithAdress>
    <izvorni_sadrzaj>
      <item>PLINKO d.o.o. PULA, Radićeva 6, 52100 Pula</item>
    </izvorni_sadrzaj>
    <derivirana_varijabla naziv="DomainObject.Predmet.ProtuStrankaListFormatedWithAdress_1">
      <item>PLINKO d.o.o. PULA, Radićeva 6, 52100 Pula</item>
    </derivirana_varijabla>
  </DomainObject.Predmet.ProtuStrankaListFormatedWithAdress>
  <DomainObject.Predmet.ProtuStrankaListFormatedWithAdressOIB>
    <izvorni_sadrzaj>
      <item>PLINKO d.o.o. PULA, OIB 06321070528, Radićeva 6, 52100 Pula</item>
    </izvorni_sadrzaj>
    <derivirana_varijabla naziv="DomainObject.Predmet.ProtuStrankaListFormatedWithAdressOIB_1">
      <item>PLINKO d.o.o. PULA, OIB 06321070528, Radićeva 6, 52100 Pula</item>
    </derivirana_varijabla>
  </DomainObject.Predmet.ProtuStrankaListFormatedWithAdressOIB>
  <DomainObject.Predmet.ProtuStrankaListNazivFormated>
    <izvorni_sadrzaj>
      <item>PLINKO d.o.o. PULA</item>
    </izvorni_sadrzaj>
    <derivirana_varijabla naziv="DomainObject.Predmet.ProtuStrankaListNazivFormated_1">
      <item>PLINKO d.o.o. PULA</item>
    </derivirana_varijabla>
  </DomainObject.Predmet.ProtuStrankaListNazivFormated>
  <DomainObject.Predmet.ProtuStrankaListNazivFormatedOIB>
    <izvorni_sadrzaj>
      <item>PLINKO d.o.o. PULA, OIB 06321070528</item>
    </izvorni_sadrzaj>
    <derivirana_varijabla naziv="DomainObject.Predmet.ProtuStrankaListNazivFormatedOIB_1">
      <item>PLINKO d.o.o. PULA, OIB 06321070528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PLINKO d.o.o. PULA</izvorni_sadrzaj>
    <derivirana_varijabla naziv="DomainObject.Predmet.ProtustrankaIDrugi_1">PLINKO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PLINKO d.o.o. PULA, OIB 06321070528, Radićeva 6, 52100 Pula</izvorni_sadrzaj>
    <derivirana_varijabla naziv="DomainObject.Predmet.ProtustrankaIDrugiAdressOIB_1">PLINKO d.o.o. PULA, OIB 06321070528, Radićeva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PLINKO d.o.o. PULA</item>
    </izvorni_sadrzaj>
    <derivirana_varijabla naziv="DomainObject.Predmet.SudioniciListNaziv_1">
      <item>FINANCIJSKA AGENCIJA, RC RIJEKA, PODRUŽNICA PULA, PULA</item>
      <item>PLINKO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PLINKO d.o.o. PULA, OIB 06321070528, Radićeva 6,52100 Pula</item>
    </izvorni_sadrzaj>
    <derivirana_varijabla naziv="DomainObject.Predmet.SudioniciListAdressOIB_1">
      <item>FINANCIJSKA AGENCIJA, RC RIJEKA, PODRUŽNICA PULA, PULA, OIB 85821130368, F.KURELCA 8,51000 Rijeka</item>
      <item>PLINKO d.o.o. PULA, OIB 06321070528, Radićeva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06321070528</item>
    </izvorni_sadrzaj>
    <derivirana_varijabla naziv="DomainObject.Predmet.SudioniciListNazivOIB_1">
      <item>, OIB 85821130368</item>
      <item>, OIB 06321070528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720ED-F763-45DB-8DD1-6391E77A4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1875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2018-07-27T07:07:00Z</dcterms:created>
  <dc:creator>Jasmina Matika</dc:creator>
  <cp:lastModifiedBy>Sanja Lakošeljac</cp:lastModifiedBy>
  <dcterms:modified xmlns:xsi="http://www.w3.org/2001/XMLSchema-instance" xsi:type="dcterms:W3CDTF">2018-07-27T07:10:00Z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St-252-18.docx)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