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cbad" w14:paraId="a7ecbad" w:rsidRDefault="004B3C00" w:rsidP="004B3C00" w:rsidR="004B3C00" w:rsidRPr="00445E0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C00" w:rsidP="004B3C00" w:rsidR="004B3C00" w:rsidRPr="00445E0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445E0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4B3C00" w:rsidP="004B3C00" w:rsidR="004B3C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45E0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B3C00" w:rsidP="004B3C00" w:rsidR="004B3C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3C00" w:rsidP="004B3C00" w:rsidR="004B3C00" w:rsidRPr="00445E0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B3C00" w:rsidP="004B3C00" w:rsidR="004B3C0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3C00" w:rsidP="004B3C00" w:rsidR="004B3C00" w:rsidRPr="005D578C">
      <w:pPr>
        <w:jc w:val="center"/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FROSINA d. o. o. Rovinj, Casale 22, OIB 31948867543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040194379,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45E0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FROSINA d. o. o. Rovinj, Casale 22, OIB 31948867543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040194379,</w:t>
      </w:r>
      <w:r w:rsidRPr="005D578C">
        <w:rPr>
          <w:rFonts w:cs="Times New Roman" w:eastAsia="Times New Roman"/>
          <w:szCs w:val="24"/>
        </w:rPr>
        <w:t xml:space="preserve"> s danom </w:t>
      </w:r>
      <w:r w:rsidR="00445E0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B3C00" w:rsidP="004B3C00" w:rsidR="004B3C00">
      <w:pPr>
        <w:rPr>
          <w:rFonts w:cs="Times New Roman" w:eastAsia="Times New Roman"/>
          <w:szCs w:val="20"/>
        </w:rPr>
      </w:pPr>
    </w:p>
    <w:p w:rsidRDefault="004B3C00" w:rsidP="004B3C00" w:rsidR="004B3C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FROSINA d. o. o. Rovinj, Casale 22, OIB 31948867543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040194379.</w:t>
      </w:r>
    </w:p>
    <w:p w:rsidRDefault="004B3C00" w:rsidP="004B3C00" w:rsidR="004B3C00">
      <w:pPr>
        <w:ind w:firstLine="709"/>
        <w:rPr>
          <w:rFonts w:cs="Times New Roman" w:eastAsia="Times New Roman"/>
          <w:szCs w:val="24"/>
        </w:rPr>
      </w:pPr>
    </w:p>
    <w:p w:rsidRDefault="004B3C00" w:rsidP="004B3C00" w:rsidR="004B3C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FROSINA d. o. o. Rovinj, Casale 22, OIB 31948867543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040194379.</w:t>
      </w:r>
    </w:p>
    <w:p w:rsidRDefault="004B3C00" w:rsidP="004B3C00" w:rsidR="004B3C00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3C00" w:rsidP="004B3C00" w:rsidR="004B3C00">
      <w:pPr>
        <w:ind w:firstLine="708"/>
        <w:rPr>
          <w:rFonts w:cs="Times New Roman" w:eastAsia="Times New Roman"/>
          <w:szCs w:val="24"/>
        </w:rPr>
      </w:pPr>
    </w:p>
    <w:p w:rsidRDefault="004B3C00" w:rsidP="004B3C00" w:rsidR="004B3C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FROSINA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3C00" w:rsidP="004B3C00" w:rsidR="004B3C0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45E07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3C00" w:rsidP="004B3C00" w:rsidR="004B3C00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B3C00" w:rsidP="004B3C00" w:rsidR="004B3C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25E70">
        <w:rPr>
          <w:rFonts w:cs="Times New Roman" w:eastAsia="Times New Roman"/>
          <w:szCs w:val="24"/>
        </w:rPr>
        <w:t>, v. r.</w:t>
      </w:r>
    </w:p>
    <w:p w:rsidRDefault="004B3C00" w:rsidP="004B3C00" w:rsidR="004B3C00">
      <w:pPr>
        <w:jc w:val="left"/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left"/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3C00" w:rsidP="004B3C00" w:rsidR="004B3C0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3C00" w:rsidP="004B3C00" w:rsidR="004B3C00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rPr>
          <w:rFonts w:cs="Times New Roman" w:eastAsia="Times New Roman"/>
          <w:szCs w:val="24"/>
        </w:rPr>
      </w:pPr>
    </w:p>
    <w:p w:rsidRDefault="004B3C00" w:rsidP="004B3C00" w:rsidR="004B3C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FROSINA d. o. o. Rovinj, Casale 22,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Živko Jovev, Makedonija, Strumica, S. Murtino 341,</w:t>
      </w:r>
    </w:p>
    <w:p w:rsidRDefault="004B3C00" w:rsidP="004B3C00" w:rsidR="004B3C0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3C00" w:rsidP="004B3C00" w:rsidR="004B3C0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4B3C00" w:rsidP="004B3C00" w:rsidR="004B3C0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B3C00" w:rsidP="004B3C00" w:rsidR="004B3C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B3C00" w:rsidP="004B3C00" w:rsidR="004B3C00"/>
    <w:p w:rsidRDefault="004B3C00" w:rsidP="004B3C00" w:rsidR="004B3C00"/>
    <w:p w:rsidRDefault="004B3C00" w:rsidP="004B3C00" w:rsidR="004B3C00"/>
    <w:p w:rsidRDefault="004B3C00" w:rsidP="004B3C00" w:rsidR="004B3C00"/>
    <w:p w:rsidRDefault="004B3C00" w:rsidP="004B3C00" w:rsidR="004B3C00"/>
    <w:p w:rsidRDefault="004B3C00" w:rsidP="004B3C00" w:rsidR="004B3C00"/>
    <w:p w:rsidRDefault="00B25E70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C00" w:rsidP="004B3C00" w:rsidR="004B3C00">
      <w:r>
        <w:separator/>
      </w:r>
    </w:p>
  </w:endnote>
  <w:endnote w:id="0" w:type="continuationSeparator">
    <w:p w:rsidRDefault="004B3C00" w:rsidP="004B3C00" w:rsidR="004B3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C00" w:rsidP="004B3C00" w:rsidR="004B3C00">
      <w:r>
        <w:separator/>
      </w:r>
    </w:p>
  </w:footnote>
  <w:footnote w:id="0" w:type="continuationSeparator">
    <w:p w:rsidRDefault="004B3C00" w:rsidP="004B3C00" w:rsidR="004B3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C0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25E7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C0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744"/>
    <w:rsid w:val="00280C9C"/>
    <w:rsid w:val="00355744"/>
    <w:rsid w:val="00445E07"/>
    <w:rsid w:val="004B3C00"/>
    <w:rsid w:val="0075528E"/>
    <w:rsid w:val="0079403F"/>
    <w:rsid w:val="00B2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3C0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C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3C0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C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C0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3C0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E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5E7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5E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5E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3C0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C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3C0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C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C0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3C0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E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5E7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5E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5E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St-951/2015</izvorni_sadrzaj>
    <derivirana_varijabla naziv="DomainObject.Predmet.OznakaBroj_1">St-951/2015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FROSINA d. o. o. ROVINJ</izvorni_sadrzaj>
    <derivirana_varijabla naziv="DomainObject.Predmet.ProtustrankaFormated_1">  FROSINA d. o. o. ROVINJ</derivirana_varijabla>
  </DomainObject.Predmet.ProtustrankaFormated>
  <DomainObject.Predmet.ProtustrankaFormatedOIB>
    <izvorni_sadrzaj>  FROSINA d. o. o. ROVINJ, OIB 31948867543</izvorni_sadrzaj>
    <derivirana_varijabla naziv="DomainObject.Predmet.ProtustrankaFormatedOIB_1">  FROSINA d. o. o. ROVINJ, OIB 31948867543</derivirana_varijabla>
  </DomainObject.Predmet.ProtustrankaFormatedOIB>
  <DomainObject.Predmet.ProtustrankaFormatedWithAdress>
    <izvorni_sadrzaj> FROSINA d. o. o. ROVINJ, Casale 22, 52210 Rovinj</izvorni_sadrzaj>
    <derivirana_varijabla naziv="DomainObject.Predmet.ProtustrankaFormatedWithAdress_1"> FROSINA d. o. o. ROVINJ, Casale 22, 52210 Rovinj</derivirana_varijabla>
  </DomainObject.Predmet.ProtustrankaFormatedWithAdress>
  <DomainObject.Predmet.ProtustrankaFormatedWithAdressOIB>
    <izvorni_sadrzaj> FROSINA d. o. o. ROVINJ, OIB 31948867543, Casale 22, 52210 Rovinj</izvorni_sadrzaj>
    <derivirana_varijabla naziv="DomainObject.Predmet.ProtustrankaFormatedWithAdressOIB_1"> FROSINA d. o. o. ROVINJ, OIB 31948867543, Casale 22, 52210 Rovinj</derivirana_varijabla>
  </DomainObject.Predmet.ProtustrankaFormatedWithAdressOIB>
  <DomainObject.Predmet.ProtustrankaWithAdress>
    <izvorni_sadrzaj>FROSINA d. o. o. ROVINJ Casale 22, 52210 Rovinj</izvorni_sadrzaj>
    <derivirana_varijabla naziv="DomainObject.Predmet.ProtustrankaWithAdress_1">FROSINA d. o. o. ROVINJ Casale 22, 52210 Rovinj</derivirana_varijabla>
  </DomainObject.Predmet.ProtustrankaWithAdress>
  <DomainObject.Predmet.ProtustrankaWithAdressOIB>
    <izvorni_sadrzaj>FROSINA d. o. o. ROVINJ, OIB 31948867543, Casale 22, 52210 Rovinj</izvorni_sadrzaj>
    <derivirana_varijabla naziv="DomainObject.Predmet.ProtustrankaWithAdressOIB_1">FROSINA d. o. o. ROVINJ, OIB 31948867543, Casale 22, 52210 Rovinj</derivirana_varijabla>
  </DomainObject.Predmet.ProtustrankaWithAdressOIB>
  <DomainObject.Predmet.ProtustrankaNazivFormated>
    <izvorni_sadrzaj>FROSINA d. o. o. ROVINJ</izvorni_sadrzaj>
    <derivirana_varijabla naziv="DomainObject.Predmet.ProtustrankaNazivFormated_1">FROSINA d. o. o. ROVINJ</derivirana_varijabla>
  </DomainObject.Predmet.ProtustrankaNazivFormated>
  <DomainObject.Predmet.ProtustrankaNazivFormatedOIB>
    <izvorni_sadrzaj>FROSINA d. o. o. ROVINJ, OIB 31948867543</izvorni_sadrzaj>
    <derivirana_varijabla naziv="DomainObject.Predmet.ProtustrankaNazivFormatedOIB_1">FROSINA d. o. o. ROVINJ, OIB 31948867543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18231.42</izvorni_sadrzaj>
    <derivirana_varijabla naziv="DomainObject.Predmet.TrenutnaVrijednost_1">18231.42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FROSINA d. o. o. ROVINJ</item>
    </izvorni_sadrzaj>
    <derivirana_varijabla naziv="DomainObject.Predmet.ProtuStrankaListFormated_1">
      <item>FROSINA d. o. o. ROVINJ</item>
    </derivirana_varijabla>
  </DomainObject.Predmet.ProtuStrankaListFormated>
  <DomainObject.Predmet.ProtuStrankaListFormatedOIB>
    <izvorni_sadrzaj>
      <item>FROSINA d. o. o. ROVINJ, OIB 31948867543</item>
    </izvorni_sadrzaj>
    <derivirana_varijabla naziv="DomainObject.Predmet.ProtuStrankaListFormatedOIB_1">
      <item>FROSINA d. o. o. ROVINJ, OIB 31948867543</item>
    </derivirana_varijabla>
  </DomainObject.Predmet.ProtuStrankaListFormatedOIB>
  <DomainObject.Predmet.ProtuStrankaListFormatedWithAdress>
    <izvorni_sadrzaj>
      <item>FROSINA d. o. o. ROVINJ, Casale 22, 52210 Rovinj</item>
    </izvorni_sadrzaj>
    <derivirana_varijabla naziv="DomainObject.Predmet.ProtuStrankaListFormatedWithAdress_1">
      <item>FROSINA d. o. o. ROVINJ, Casale 22, 52210 Rovinj</item>
    </derivirana_varijabla>
  </DomainObject.Predmet.ProtuStrankaListFormatedWithAdress>
  <DomainObject.Predmet.ProtuStrankaListFormatedWithAdressOIB>
    <izvorni_sadrzaj>
      <item>FROSINA d. o. o. ROVINJ, OIB 31948867543, Casale 22, 52210 Rovinj</item>
    </izvorni_sadrzaj>
    <derivirana_varijabla naziv="DomainObject.Predmet.ProtuStrankaListFormatedWithAdressOIB_1">
      <item>FROSINA d. o. o. ROVINJ, OIB 31948867543, Casale 22, 52210 Rovinj</item>
    </derivirana_varijabla>
  </DomainObject.Predmet.ProtuStrankaListFormatedWithAdressOIB>
  <DomainObject.Predmet.ProtuStrankaListNazivFormated>
    <izvorni_sadrzaj>
      <item>FROSINA d. o. o. ROVINJ</item>
    </izvorni_sadrzaj>
    <derivirana_varijabla naziv="DomainObject.Predmet.ProtuStrankaListNazivFormated_1">
      <item>FROSINA d. o. o. ROVINJ</item>
    </derivirana_varijabla>
  </DomainObject.Predmet.ProtuStrankaListNazivFormated>
  <DomainObject.Predmet.ProtuStrankaListNazivFormatedOIB>
    <izvorni_sadrzaj>
      <item>FROSINA d. o. o. ROVINJ, OIB 31948867543</item>
    </izvorni_sadrzaj>
    <derivirana_varijabla naziv="DomainObject.Predmet.ProtuStrankaListNazivFormatedOIB_1">
      <item>FROSINA d. o. o. ROVINJ, OIB 31948867543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FROSINA d. o. o. ROVINJ</izvorni_sadrzaj>
    <derivirana_varijabla naziv="DomainObject.Predmet.ProtustrankaIDrugi_1">FROSINA d. o. 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FROSINA d. o. o. ROVINJ, OIB 31948867543, Casale 22, 52210 Rovinj</izvorni_sadrzaj>
    <derivirana_varijabla naziv="DomainObject.Predmet.ProtustrankaIDrugiAdressOIB_1">FROSINA d. o. o. ROVINJ, OIB 31948867543, Casale 22,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FROSINA d. o. o. ROVINJ</item>
    </izvorni_sadrzaj>
    <derivirana_varijabla naziv="DomainObject.Predmet.SudioniciListNaziv_1">
      <item>FINANCIJSKA AGENCIJA, RC RIJEKA, PODRUŽNICA PULA, PULA</item>
      <item>FROSINA d. o. 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FROSINA d. o. o. ROVINJ, OIB 31948867543, Casale 22,52210 Rovinj</item>
    </izvorni_sadrzaj>
    <derivirana_varijabla naziv="DomainObject.Predmet.SudioniciListAdressOIB_1">
      <item>FINANCIJSKA AGENCIJA, RC RIJEKA, PODRUŽNICA PULA, PULA, OIB 85821130368, Ulica grada Vukovara 70,Zagreb</item>
      <item>FROSINA d. o. o. ROVINJ, OIB 31948867543, Casale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31948867543</item>
    </izvorni_sadrzaj>
    <derivirana_varijabla naziv="DomainObject.Predmet.SudioniciListNazivOIB_1">
      <item>, OIB 85821130368</item>
      <item>, OIB 31948867543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3001</properties:Characters>
  <properties:Lines>82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2016-03-17T10:44:00Z</dcterms:created>
  <dc:creator>Mihaela Kaligari</dc:creator>
  <dc:description/>
  <cp:keywords/>
  <cp:lastModifiedBy>Jasmina Matika</cp:lastModifiedBy>
  <cp:lastPrinted>2016-03-23T07:02:00Z</cp:lastPrinted>
  <dcterms:modified xmlns:xsi="http://www.w3.org/2001/XMLSchema-instance" xsi:type="dcterms:W3CDTF">2016-03-23T09:05:00Z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