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378d5" w14:paraId="9c378d5" w:rsidRDefault="00250235" w:rsidP="0078281C" w:rsidR="0078281C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D3F69" w:rsidP="00250235" w:rsidR="004D3F69">
      <w:pPr>
        <w:spacing w:before="60"/>
      </w:pP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4D3F69" w:rsidR="004D3F69" w:rsidRPr="004D3F69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0759E4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0759E4" w:rsidP="004D3F69" w:rsidR="000759E4">
      <w:pPr>
        <w:spacing w:after="160" w:before="260"/>
        <w:rPr>
          <w:rFonts w:eastAsiaTheme="minorHAnsi"/>
          <w:bCs/>
          <w:spacing w:val="60"/>
          <w:lang w:eastAsia="en-US" w:val="en-US"/>
        </w:rPr>
      </w:pPr>
    </w:p>
    <w:p w:rsidRDefault="00DE2B55" w:rsidP="000759E4" w:rsidR="0078281C" w:rsidRPr="000759E4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</w:t>
      </w:r>
      <w:r w:rsidR="008A5635">
        <w:t>stečajnog postupka nad dužnikom</w:t>
      </w:r>
      <w:r w:rsidR="00DC3E1D">
        <w:t xml:space="preserve"> </w:t>
      </w:r>
      <w:r w:rsidR="000550D6">
        <w:t>Informatička zadruga INEPTUS, Kupreška 88, Split, OIB: 02493558895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5D33BA">
        <w:rPr>
          <w:rFonts w:eastAsiaTheme="minorHAnsi"/>
          <w:lang w:eastAsia="en-US"/>
        </w:rPr>
        <w:t>16</w:t>
      </w:r>
      <w:r w:rsidR="000550D6">
        <w:rPr>
          <w:rFonts w:eastAsiaTheme="minorHAnsi"/>
          <w:lang w:eastAsia="en-US"/>
        </w:rPr>
        <w:t>. ožujka</w:t>
      </w:r>
      <w:r w:rsidR="004D3F69">
        <w:rPr>
          <w:rFonts w:eastAsiaTheme="minorHAnsi"/>
          <w:lang w:eastAsia="en-US"/>
        </w:rPr>
        <w:t xml:space="preserve"> 2017</w:t>
      </w:r>
      <w:r w:rsidRPr="00DE2B55">
        <w:rPr>
          <w:rFonts w:eastAsiaTheme="minorHAnsi"/>
          <w:lang w:eastAsia="en-US"/>
        </w:rPr>
        <w:t xml:space="preserve">. godine   </w:t>
      </w:r>
    </w:p>
    <w:p w:rsidRDefault="000759E4" w:rsidP="0065129A" w:rsidR="000759E4">
      <w:pPr>
        <w:spacing w:after="200" w:before="200"/>
        <w:jc w:val="center"/>
      </w:pPr>
    </w:p>
    <w:p w:rsidRDefault="00EF227F" w:rsidP="0065129A" w:rsidR="00EF227F">
      <w:pPr>
        <w:spacing w:after="200" w:before="200"/>
        <w:jc w:val="center"/>
      </w:pPr>
      <w:r w:rsidRPr="00DE2B55">
        <w:t xml:space="preserve">r i j e š i o  j e </w:t>
      </w:r>
    </w:p>
    <w:p w:rsidRDefault="000759E4" w:rsidP="0065129A" w:rsidR="000759E4" w:rsidRPr="00DE2B55">
      <w:pPr>
        <w:spacing w:after="200" w:before="200"/>
        <w:jc w:val="center"/>
      </w:pP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0550D6">
        <w:t>Informatička zadruga INEPTUS, Kupreška 88, Split, OIB: 02493558895</w:t>
      </w:r>
      <w:r>
        <w:t xml:space="preserve"> zaprimljen na ovom sudu </w:t>
      </w:r>
      <w:r w:rsidR="000550D6">
        <w:t>06</w:t>
      </w:r>
      <w:r w:rsidR="004D3F69">
        <w:t>. studenog</w:t>
      </w:r>
      <w:r>
        <w:t xml:space="preserve"> 2015. godine.</w:t>
      </w:r>
    </w:p>
    <w:p w:rsidRDefault="00967806" w:rsidP="00967806" w:rsidR="00967806">
      <w:pPr>
        <w:jc w:val="both"/>
      </w:pPr>
    </w:p>
    <w:p w:rsidRDefault="0078281C" w:rsidP="00967806" w:rsidR="0078281C">
      <w:pPr>
        <w:jc w:val="center"/>
      </w:pPr>
    </w:p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0759E4" w:rsidP="000759E4" w:rsidR="000759E4">
      <w:pPr>
        <w:ind w:firstLine="708"/>
        <w:jc w:val="both"/>
      </w:pPr>
      <w:r>
        <w:t xml:space="preserve">Predlagatelj je dana </w:t>
      </w:r>
      <w:r w:rsidR="000550D6">
        <w:t>04. studenog</w:t>
      </w:r>
      <w:r w:rsidR="004D3F69">
        <w:t xml:space="preserve"> </w:t>
      </w:r>
      <w:r>
        <w:t xml:space="preserve"> 2015. godine podnio zahtjev za provedbu skraćenog stečajnog postupka nad dužnikom </w:t>
      </w:r>
      <w:r w:rsidR="000550D6">
        <w:t>Informatička zadruga INEPTUS, Kupreška 88, Split, OIB: 02493558895</w:t>
      </w:r>
      <w:r>
        <w:t>.</w:t>
      </w:r>
    </w:p>
    <w:p w:rsidRDefault="000759E4" w:rsidP="000759E4" w:rsidR="000759E4">
      <w:pPr>
        <w:ind w:firstLine="708"/>
        <w:jc w:val="both"/>
      </w:pPr>
    </w:p>
    <w:p w:rsidRDefault="000759E4" w:rsidP="000759E4" w:rsidR="000759E4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0759E4" w:rsidP="000759E4" w:rsidR="000759E4">
      <w:pPr>
        <w:ind w:firstLine="708"/>
        <w:jc w:val="both"/>
      </w:pPr>
    </w:p>
    <w:p w:rsidRDefault="000759E4" w:rsidP="000759E4" w:rsidR="000759E4">
      <w:pPr>
        <w:ind w:firstLine="708"/>
        <w:jc w:val="both"/>
      </w:pPr>
      <w:r>
        <w:t xml:space="preserve">Iz izvatka iz sudskog registra za dužnika proizlazi da je rješenjem ovog suda poslovni broj </w:t>
      </w:r>
      <w:r w:rsidR="004D3F69" w:rsidRPr="004D3F69">
        <w:t>Tt-</w:t>
      </w:r>
      <w:r w:rsidR="000550D6">
        <w:t>16</w:t>
      </w:r>
      <w:r w:rsidR="004D3F69" w:rsidRPr="004D3F69">
        <w:t>/</w:t>
      </w:r>
      <w:r w:rsidR="000550D6">
        <w:t>609</w:t>
      </w:r>
      <w:r w:rsidR="004D3F69" w:rsidRPr="004D3F69">
        <w:t>-</w:t>
      </w:r>
      <w:r w:rsidR="000550D6">
        <w:t>56</w:t>
      </w:r>
      <w:r w:rsidR="004D3F69" w:rsidRPr="004D3F69">
        <w:t xml:space="preserve"> od </w:t>
      </w:r>
      <w:r w:rsidR="000550D6">
        <w:t>01</w:t>
      </w:r>
      <w:r w:rsidR="004D3F69" w:rsidRPr="004D3F69">
        <w:t>.</w:t>
      </w:r>
      <w:r w:rsidR="000550D6">
        <w:t>12</w:t>
      </w:r>
      <w:r w:rsidR="004D3F69" w:rsidRPr="004D3F69">
        <w:t>.</w:t>
      </w:r>
      <w:r w:rsidR="000550D6">
        <w:t>2016</w:t>
      </w:r>
      <w:r w:rsidR="004D3F69" w:rsidRPr="004D3F69">
        <w:t>. godine</w:t>
      </w:r>
      <w:r w:rsidR="004D3F69">
        <w:t xml:space="preserve"> </w:t>
      </w:r>
      <w:r w:rsidR="000550D6">
        <w:t>dužnik brisan iz sudskog registra</w:t>
      </w:r>
      <w:r>
        <w:t xml:space="preserve"> po čl. 70. Zakona o sudskom registru ("Narodne novine" broj: 1/95, 57/96, 1/98, 30/99, 45/99, 54/05, 40/07, 91/10, 90/11, 148/13, 93/14).</w:t>
      </w:r>
    </w:p>
    <w:p w:rsidRDefault="00406CBD" w:rsidP="00406CBD" w:rsidR="00406CBD">
      <w:pPr>
        <w:jc w:val="both"/>
      </w:pPr>
    </w:p>
    <w:p w:rsidRDefault="00406CBD" w:rsidP="00406CBD" w:rsidR="00406CBD">
      <w:pPr>
        <w:ind w:firstLine="720"/>
        <w:jc w:val="both"/>
      </w:pPr>
      <w:r>
        <w:lastRenderedPageBreak/>
        <w:t>Sukladno odredbi članka 3. stavak 1. SZ  predstečajni i stečajni postupak mogu se  provesti nad pravnom osobom i nad imovinom dužnika pojedinca, ako Zakonom nije drugačije određeno.</w:t>
      </w:r>
    </w:p>
    <w:p w:rsidRDefault="00406CBD" w:rsidP="00406CBD" w:rsidR="00406CBD">
      <w:pPr>
        <w:ind w:firstLine="720"/>
        <w:jc w:val="both"/>
      </w:pPr>
    </w:p>
    <w:p w:rsidRDefault="00406CBD" w:rsidP="00406CBD" w:rsidR="00406CBD">
      <w:pPr>
        <w:ind w:firstLine="708"/>
        <w:jc w:val="both"/>
      </w:pPr>
      <w:r>
        <w:t>Budući je dužnik, u odnosu na kojeg je podnesen zahtjev za provedbu skraćenog stečajnog postupka, brisan iz sudskog registra uslijed čega je u skladu s odredbom članka 4. Zakona o trgovačkim društvima (Narodne novine, broj 111/93, 34/99, 52/00,118/03, 107/07, 148/08, 137/09 i 111/12) prestao postojati, valjalo je odbaciti zahtjev za provedbu skraćenog  stečajnog postupka.</w:t>
      </w:r>
    </w:p>
    <w:p w:rsidRDefault="00406CBD" w:rsidP="00406CBD" w:rsidR="00406CBD">
      <w:pPr>
        <w:ind w:firstLine="708"/>
        <w:jc w:val="both"/>
      </w:pPr>
    </w:p>
    <w:p w:rsidRDefault="00406CBD" w:rsidP="00406CBD" w:rsidR="00406CBD">
      <w:pPr>
        <w:ind w:firstLine="708"/>
        <w:jc w:val="both"/>
      </w:pPr>
      <w:r>
        <w:t>Slijedom navedenog, valjalo je odlučiti kao u izreci.</w:t>
      </w:r>
    </w:p>
    <w:p w:rsidRDefault="000759E4" w:rsidP="00406CBD" w:rsidR="000759E4">
      <w:pPr>
        <w:jc w:val="both"/>
      </w:pPr>
    </w:p>
    <w:p w:rsidRDefault="000759E4" w:rsidP="004D3F69" w:rsidR="000759E4">
      <w:pPr>
        <w:tabs>
          <w:tab w:pos="4536" w:val="center"/>
          <w:tab w:pos="6615" w:val="left"/>
        </w:tabs>
      </w:pPr>
      <w:r>
        <w:tab/>
        <w:t xml:space="preserve">U Splitu, </w:t>
      </w:r>
      <w:r w:rsidR="005D33BA">
        <w:t>16</w:t>
      </w:r>
      <w:r w:rsidR="000550D6">
        <w:t>. ožujka</w:t>
      </w:r>
      <w:r w:rsidR="004D3F69">
        <w:t xml:space="preserve"> 2017</w:t>
      </w:r>
      <w:r>
        <w:t>. godine</w:t>
      </w:r>
      <w:r>
        <w:tab/>
      </w:r>
    </w:p>
    <w:p w:rsidRDefault="000759E4" w:rsidP="000759E4" w:rsidR="000759E4">
      <w:pPr>
        <w:spacing w:before="240"/>
        <w:jc w:val="right"/>
      </w:pPr>
      <w:r>
        <w:tab/>
      </w:r>
      <w:r>
        <w:tab/>
      </w:r>
      <w:r>
        <w:tab/>
        <w:t>SUDAC</w:t>
      </w:r>
    </w:p>
    <w:p w:rsidRDefault="000759E4" w:rsidP="000759E4" w:rsidR="000759E4">
      <w:pPr>
        <w:spacing w:before="240"/>
        <w:ind w:left="6480"/>
        <w:jc w:val="right"/>
      </w:pPr>
    </w:p>
    <w:p w:rsidRDefault="000759E4" w:rsidP="000759E4" w:rsidR="000759E4">
      <w:pPr>
        <w:spacing w:before="240"/>
        <w:jc w:val="right"/>
      </w:pPr>
      <w:r>
        <w:t>Katarina Mikulić</w:t>
      </w:r>
    </w:p>
    <w:p w:rsidRDefault="000759E4" w:rsidP="000759E4" w:rsidR="000759E4">
      <w:pPr>
        <w:ind w:left="6480"/>
        <w:jc w:val="center"/>
      </w:pPr>
    </w:p>
    <w:p w:rsidRDefault="00937018" w:rsidP="00937018" w:rsidR="00937018">
      <w:pPr>
        <w:spacing w:before="160"/>
        <w:jc w:val="both"/>
      </w:pPr>
      <w: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37018" w:rsidP="00937018" w:rsidR="00937018">
      <w:pPr>
        <w:jc w:val="both"/>
      </w:pPr>
    </w:p>
    <w:p w:rsidRDefault="000759E4" w:rsidP="000759E4" w:rsidR="000759E4">
      <w:pPr>
        <w:numPr>
          <w:ilvl w:val="12"/>
          <w:numId w:val="0"/>
        </w:numPr>
        <w:spacing w:before="100"/>
        <w:jc w:val="both"/>
      </w:pPr>
    </w:p>
    <w:p w:rsidRDefault="000759E4" w:rsidP="000759E4" w:rsidR="000759E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0759E4" w:rsidP="000759E4" w:rsidR="000759E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0759E4" w:rsidP="000759E4" w:rsidR="000759E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>
        <w:t>e-oglasna ploča suda</w:t>
      </w:r>
    </w:p>
    <w:p w:rsidRDefault="000759E4" w:rsidP="000759E4" w:rsidR="000759E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0759E4" w:rsidP="000759E4" w:rsidR="000759E4">
      <w:pPr>
        <w:ind w:firstLine="708"/>
        <w:jc w:val="both"/>
      </w:pPr>
    </w:p>
    <w:p w:rsidRDefault="000759E4" w:rsidP="000759E4" w:rsidR="000759E4" w:rsidRPr="00E44EBF"/>
    <w:p w:rsidRDefault="000759E4" w:rsidP="000759E4" w:rsidR="000759E4" w:rsidRPr="00513BC5">
      <w:pPr>
        <w:spacing w:before="240"/>
        <w:ind w:firstLine="720"/>
        <w:jc w:val="both"/>
      </w:pPr>
    </w:p>
    <w:p w:rsidRDefault="00CA5C34" w:rsidP="000759E4" w:rsidR="00CA5C34" w:rsidRPr="00513BC5">
      <w:pPr>
        <w:ind w:firstLine="708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1126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0759E4">
      <w:t>.</w:t>
    </w:r>
    <w:r w:rsidR="00F430F5" w:rsidRPr="00F430F5">
      <w:t>St-</w:t>
    </w:r>
    <w:r w:rsidR="000550D6">
      <w:t>1863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035824">
      <w:t>.</w:t>
    </w:r>
    <w:r w:rsidR="00DE2B55">
      <w:t>St</w:t>
    </w:r>
    <w:r w:rsidR="00AD2623">
      <w:t>-</w:t>
    </w:r>
    <w:r w:rsidR="000550D6">
      <w:t>1863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1126"/>
    <w:rsid w:val="00032A1C"/>
    <w:rsid w:val="00034638"/>
    <w:rsid w:val="00035824"/>
    <w:rsid w:val="000431ED"/>
    <w:rsid w:val="000550D6"/>
    <w:rsid w:val="0006639F"/>
    <w:rsid w:val="000759E4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25BB"/>
    <w:rsid w:val="002A61F9"/>
    <w:rsid w:val="002B2B0D"/>
    <w:rsid w:val="002B402A"/>
    <w:rsid w:val="002C2848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947B7"/>
    <w:rsid w:val="003C56E3"/>
    <w:rsid w:val="003C7143"/>
    <w:rsid w:val="003D2BC5"/>
    <w:rsid w:val="003D46DE"/>
    <w:rsid w:val="003D63E6"/>
    <w:rsid w:val="003D6E2A"/>
    <w:rsid w:val="003F5BD7"/>
    <w:rsid w:val="00404A40"/>
    <w:rsid w:val="00406CBD"/>
    <w:rsid w:val="004169CA"/>
    <w:rsid w:val="00422929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303C"/>
    <w:rsid w:val="004D3F69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C7C90"/>
    <w:rsid w:val="005D33BA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D468E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67A91"/>
    <w:rsid w:val="00772D95"/>
    <w:rsid w:val="00776DE7"/>
    <w:rsid w:val="0078281C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4ACA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3701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326B"/>
    <w:rsid w:val="00A04218"/>
    <w:rsid w:val="00A11CD5"/>
    <w:rsid w:val="00A3187C"/>
    <w:rsid w:val="00A32BBB"/>
    <w:rsid w:val="00A36243"/>
    <w:rsid w:val="00A45C23"/>
    <w:rsid w:val="00A47153"/>
    <w:rsid w:val="00A5198B"/>
    <w:rsid w:val="00A5609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A15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70116"/>
    <w:rsid w:val="00D9117C"/>
    <w:rsid w:val="00DA1B30"/>
    <w:rsid w:val="00DA2F7B"/>
    <w:rsid w:val="00DA755E"/>
    <w:rsid w:val="00DB5821"/>
    <w:rsid w:val="00DC3E1D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27962"/>
    <w:rsid w:val="00F42810"/>
    <w:rsid w:val="00F430F5"/>
    <w:rsid w:val="00F57C86"/>
    <w:rsid w:val="00F6291D"/>
    <w:rsid w:val="00F643FB"/>
    <w:rsid w:val="00F73DB9"/>
    <w:rsid w:val="00F86800"/>
    <w:rsid w:val="00F961B1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  <w:rsid w:val="00FF55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88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1863</izvorni_sadrzaj>
    <derivirana_varijabla naziv="DomainObject.Predmet.Broj_1">1863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St-1863/2015</izvorni_sadrzaj>
    <derivirana_varijabla naziv="DomainObject.Predmet.OznakaBroj_1">St-1863/2015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Informatička zadruga INEPTUS</izvorni_sadrzaj>
    <derivirana_varijabla naziv="DomainObject.Predmet.ProtustrankaFormated_1">  Informatička zadruga INEPTUS</derivirana_varijabla>
  </DomainObject.Predmet.ProtustrankaFormated>
  <DomainObject.Predmet.ProtustrankaFormatedOIB>
    <izvorni_sadrzaj>  Informatička zadruga INEPTUS, OIB 02493558895</izvorni_sadrzaj>
    <derivirana_varijabla naziv="DomainObject.Predmet.ProtustrankaFormatedOIB_1">  Informatička zadruga INEPTUS, OIB 02493558895</derivirana_varijabla>
  </DomainObject.Predmet.ProtustrankaFormatedOIB>
  <DomainObject.Predmet.ProtustrankaFormatedWithAdress>
    <izvorni_sadrzaj> Informatička zadruga INEPTUS, Kupreška 88, 21000 Split</izvorni_sadrzaj>
    <derivirana_varijabla naziv="DomainObject.Predmet.ProtustrankaFormatedWithAdress_1"> Informatička zadruga INEPTUS, Kupreška 88, 21000 Split</derivirana_varijabla>
  </DomainObject.Predmet.ProtustrankaFormatedWithAdress>
  <DomainObject.Predmet.ProtustrankaFormatedWithAdressOIB>
    <izvorni_sadrzaj> Informatička zadruga INEPTUS, OIB 02493558895, Kupreška 88, 21000 Split</izvorni_sadrzaj>
    <derivirana_varijabla naziv="DomainObject.Predmet.ProtustrankaFormatedWithAdressOIB_1"> Informatička zadruga INEPTUS, OIB 02493558895, Kupreška 88, 21000 Split</derivirana_varijabla>
  </DomainObject.Predmet.ProtustrankaFormatedWithAdressOIB>
  <DomainObject.Predmet.ProtustrankaWithAdress>
    <izvorni_sadrzaj>Informatička zadruga INEPTUS Kupreška 88, 21000 Split</izvorni_sadrzaj>
    <derivirana_varijabla naziv="DomainObject.Predmet.ProtustrankaWithAdress_1">Informatička zadruga INEPTUS Kupreška 88, 21000 Split</derivirana_varijabla>
  </DomainObject.Predmet.ProtustrankaWithAdress>
  <DomainObject.Predmet.ProtustrankaWithAdressOIB>
    <izvorni_sadrzaj>Informatička zadruga INEPTUS, OIB 02493558895, Kupreška 88, 21000 Split</izvorni_sadrzaj>
    <derivirana_varijabla naziv="DomainObject.Predmet.ProtustrankaWithAdressOIB_1">Informatička zadruga INEPTUS, OIB 02493558895, Kupreška 88, 21000 Split</derivirana_varijabla>
  </DomainObject.Predmet.ProtustrankaWithAdressOIB>
  <DomainObject.Predmet.ProtustrankaNazivFormated>
    <izvorni_sadrzaj>Informatička zadruga INEPTUS</izvorni_sadrzaj>
    <derivirana_varijabla naziv="DomainObject.Predmet.ProtustrankaNazivFormated_1">Informatička zadruga INEPTUS</derivirana_varijabla>
  </DomainObject.Predmet.ProtustrankaNazivFormated>
  <DomainObject.Predmet.ProtustrankaNazivFormatedOIB>
    <izvorni_sadrzaj>Informatička zadruga INEPTUS, OIB 02493558895</izvorni_sadrzaj>
    <derivirana_varijabla naziv="DomainObject.Predmet.ProtustrankaNazivFormatedOIB_1">Informatička zadruga INEPTUS, OIB 02493558895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3810.11</izvorni_sadrzaj>
    <derivirana_varijabla naziv="DomainObject.Predmet.TrenutnaVrijednost_1">3810.11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Informatička zadruga INEPTUS</item>
    </izvorni_sadrzaj>
    <derivirana_varijabla naziv="DomainObject.Predmet.ProtuStrankaListFormated_1">
      <item>Informatička zadruga INEPTUS</item>
    </derivirana_varijabla>
  </DomainObject.Predmet.ProtuStrankaListFormated>
  <DomainObject.Predmet.ProtuStrankaListFormatedOIB>
    <izvorni_sadrzaj>
      <item>Informatička zadruga INEPTUS, OIB 02493558895</item>
    </izvorni_sadrzaj>
    <derivirana_varijabla naziv="DomainObject.Predmet.ProtuStrankaListFormatedOIB_1">
      <item>Informatička zadruga INEPTUS, OIB 02493558895</item>
    </derivirana_varijabla>
  </DomainObject.Predmet.ProtuStrankaListFormatedOIB>
  <DomainObject.Predmet.ProtuStrankaListFormatedWithAdress>
    <izvorni_sadrzaj>
      <item>Informatička zadruga INEPTUS, Kupreška 88, 21000 Split</item>
    </izvorni_sadrzaj>
    <derivirana_varijabla naziv="DomainObject.Predmet.ProtuStrankaListFormatedWithAdress_1">
      <item>Informatička zadruga INEPTUS, Kupreška 88, 21000 Split</item>
    </derivirana_varijabla>
  </DomainObject.Predmet.ProtuStrankaListFormatedWithAdress>
  <DomainObject.Predmet.ProtuStrankaListFormatedWithAdressOIB>
    <izvorni_sadrzaj>
      <item>Informatička zadruga INEPTUS, OIB 02493558895, Kupreška 88, 21000 Split</item>
    </izvorni_sadrzaj>
    <derivirana_varijabla naziv="DomainObject.Predmet.ProtuStrankaListFormatedWithAdressOIB_1">
      <item>Informatička zadruga INEPTUS, OIB 02493558895, Kupreška 88, 21000 Split</item>
    </derivirana_varijabla>
  </DomainObject.Predmet.ProtuStrankaListFormatedWithAdressOIB>
  <DomainObject.Predmet.ProtuStrankaListNazivFormated>
    <izvorni_sadrzaj>
      <item>Informatička zadruga INEPTUS</item>
    </izvorni_sadrzaj>
    <derivirana_varijabla naziv="DomainObject.Predmet.ProtuStrankaListNazivFormated_1">
      <item>Informatička zadruga INEPTUS</item>
    </derivirana_varijabla>
  </DomainObject.Predmet.ProtuStrankaListNazivFormated>
  <DomainObject.Predmet.ProtuStrankaListNazivFormatedOIB>
    <izvorni_sadrzaj>
      <item>Informatička zadruga INEPTUS, OIB 02493558895</item>
    </izvorni_sadrzaj>
    <derivirana_varijabla naziv="DomainObject.Predmet.ProtuStrankaListNazivFormatedOIB_1">
      <item>Informatička zadruga INEPTUS, OIB 02493558895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Informatička zadruga INEPTUS</izvorni_sadrzaj>
    <derivirana_varijabla naziv="DomainObject.Predmet.ProtustrankaIDrugi_1">Informatička zadruga INEPTUS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Informatička zadruga INEPTUS, OIB 02493558895, Kupreška 88, 21000 Split</izvorni_sadrzaj>
    <derivirana_varijabla naziv="DomainObject.Predmet.ProtustrankaIDrugiAdressOIB_1">Informatička zadruga INEPTUS, OIB 02493558895, Kupreška 88,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Informatička zadruga INEPTUS</item>
      <item>FINANCIJSKA AGENCIJA RC SPLIT</item>
    </izvorni_sadrzaj>
    <derivirana_varijabla naziv="DomainObject.Predmet.SudioniciListNaziv_1">
      <item>Informatička zadruga INEPTUS</item>
      <item>FINANCIJSKA AGENCIJA RC SPLIT</item>
    </derivirana_varijabla>
  </DomainObject.Predmet.SudioniciListNaziv>
  <DomainObject.Predmet.SudioniciListAdressOIB>
    <izvorni_sadrzaj>
      <item>Informatička zadruga INEPTUS, OIB 02493558895, Kupreška 88,21000 Split</item>
      <item>FINANCIJSKA AGENCIJA RC SPLIT, OIB 85821130368, Mažuranićeva 24b,21000 Split</item>
    </izvorni_sadrzaj>
    <derivirana_varijabla naziv="DomainObject.Predmet.SudioniciListAdressOIB_1">
      <item>Informatička zadruga INEPTUS, OIB 02493558895, Kupreška 88,21000 Split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02493558895</item>
      <item>, OIB 85821130368</item>
    </izvorni_sadrzaj>
    <derivirana_varijabla naziv="DomainObject.Predmet.SudioniciListNazivOIB_1">
      <item>, OIB 02493558895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29A1F3-822F-4ACD-80BE-E1140457EA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408</properties:Words>
  <properties:Characters>2403</properties:Characters>
  <properties:Lines>70</properties:Lines>
  <properties:Paragraphs>23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2015-10-28T11:52:00Z</dcterms:created>
  <dc:creator>nmarkovic</dc:creator>
  <cp:lastModifiedBy>Katarina Mikulić</cp:lastModifiedBy>
  <cp:lastPrinted>2017-03-08T06:28:00Z</cp:lastPrinted>
  <dcterms:modified xmlns:xsi="http://www.w3.org/2001/XMLSchema-instance" xsi:type="dcterms:W3CDTF">2017-03-16T12:31:00Z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