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2fe5" w14:paraId="a952fe5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ED2E6F">
        <w:t>JACOBUS j.d.o.o. za turizam, ugostiteljstvo i usluge, Petrčane, Ulica V kbr. 36, OIB:73185699415</w:t>
      </w:r>
      <w:r w:rsidR="000524EB" w:rsidRPr="00E8339B">
        <w:t>,</w:t>
      </w:r>
      <w:r w:rsidR="00E8339B" w:rsidRPr="00E8339B">
        <w:t xml:space="preserve"> </w:t>
      </w:r>
      <w:r w:rsidR="00ED2E6F">
        <w:t>2</w:t>
      </w:r>
      <w:r w:rsidR="00347B75">
        <w:t>4</w:t>
      </w:r>
      <w:r w:rsidR="00713381">
        <w:t>.</w:t>
      </w:r>
      <w:r w:rsidR="00E8339B" w:rsidRPr="00E8339B">
        <w:t xml:space="preserve"> </w:t>
      </w:r>
      <w:r w:rsidR="00ED2E6F">
        <w:t>listopada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ED2E6F">
        <w:t>JACOBUS j.d.o.o. za turizam, ugostiteljstvo i usluge, Petrčane, Ulica V kbr. 36, OIB:73185699415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347B75">
        <w:rPr>
          <w:b/>
        </w:rPr>
        <w:t>30</w:t>
      </w:r>
      <w:r w:rsidR="005F14EF">
        <w:rPr>
          <w:b/>
        </w:rPr>
        <w:t xml:space="preserve">. </w:t>
      </w:r>
      <w:r w:rsidR="00347B75">
        <w:rPr>
          <w:b/>
        </w:rPr>
        <w:t>studenog</w:t>
      </w:r>
      <w:r w:rsidR="00347BB2" w:rsidRPr="005F14EF">
        <w:rPr>
          <w:b/>
        </w:rPr>
        <w:t xml:space="preserve"> 2018. u </w:t>
      </w:r>
      <w:r w:rsidR="00AB7D8C">
        <w:rPr>
          <w:b/>
        </w:rPr>
        <w:t>9,</w:t>
      </w:r>
      <w:r w:rsidR="00347B75">
        <w:rPr>
          <w:b/>
        </w:rPr>
        <w:t>30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ED2E6F">
        <w:t>Josip Lisica iz Petrčana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ED2E6F">
        <w:t>4</w:t>
      </w:r>
      <w:r w:rsidR="00EB057A">
        <w:t xml:space="preserve">. </w:t>
      </w:r>
      <w:r w:rsidR="00FC2D33">
        <w:t>lipnja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ED2E6F">
        <w:t>28</w:t>
      </w:r>
      <w:r w:rsidR="00E25BAC">
        <w:t xml:space="preserve">. </w:t>
      </w:r>
      <w:r w:rsidR="001B70EF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ED2E6F">
        <w:t>190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ED2E6F">
        <w:t>29</w:t>
      </w:r>
      <w:r w:rsidR="00E25BAC">
        <w:t xml:space="preserve">. </w:t>
      </w:r>
      <w:r w:rsidR="001B70EF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ED2E6F">
        <w:t>15</w:t>
      </w:r>
      <w:r w:rsidR="00EB057A">
        <w:t xml:space="preserve">. </w:t>
      </w:r>
      <w:r w:rsidR="001B70EF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ED2E6F">
        <w:t>2</w:t>
      </w:r>
      <w:r w:rsidR="00347B75">
        <w:t>4</w:t>
      </w:r>
      <w:r w:rsidR="00AB7D8C">
        <w:t xml:space="preserve">. </w:t>
      </w:r>
      <w:r w:rsidR="00ED2E6F">
        <w:t>listopada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1466F7" w:rsidP="001466F7" w:rsidR="001466F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466F7" w:rsidP="001466F7" w:rsidR="001466F7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466F7">
      <w:rPr>
        <w:noProof/>
      </w:rPr>
      <w:t>2</w:t>
    </w:r>
    <w:r>
      <w:fldChar w:fldCharType="end"/>
    </w:r>
    <w:r>
      <w:tab/>
    </w:r>
    <w:r w:rsidR="00922C07">
      <w:t>Poslovni broj: 2 St-</w:t>
    </w:r>
    <w:r w:rsidR="00ED2E6F">
      <w:t>336</w:t>
    </w:r>
    <w:r w:rsidR="00922C07">
      <w:t>/2018-</w:t>
    </w:r>
    <w:r w:rsidR="00FC2D3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ED2E6F">
      <w:t>336</w:t>
    </w:r>
    <w:r w:rsidR="00922C07">
      <w:t>/2018-</w:t>
    </w:r>
    <w:r w:rsidR="00FC2D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466F7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75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2E6F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95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JACOBUS j.d.o.o. za turizam, ugostiteljstvo i usluge</item>
      <item>FINA</item>
    </izvorni_sadrzaj>
    <derivirana_varijabla naziv="DomainObject.Predmet.SudioniciListNaziv_1">
      <item>JACOBUS j.d.o.o. za turizam, ugostiteljstvo i usluge</item>
      <item>FINA</item>
    </derivirana_varijabla>
  </DomainObject.Predmet.SudioniciListNaziv>
  <DomainObject.Predmet.SudioniciListAdressOIB>
    <izvorni_sadrzaj>
      <item>JACOBUS j.d.o.o. za turizam, ugostiteljstvo i usluge, OIB 73185699415, Ulica V 36,23000 Petrčane</item>
      <item>FINA, OIB 85821130368, Ivana Danila 4,23000 Zadar</item>
    </izvorni_sadrzaj>
    <derivirana_varijabla naziv="DomainObject.Predmet.SudioniciListAdressOIB_1">
      <item>JACOBUS j.d.o.o. za turizam, ugostiteljstvo i usluge, OIB 73185699415, Ulica V 36,23000 Petrčane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73185699415</item>
      <item>, OIB 85821130368</item>
    </izvorni_sadrzaj>
    <derivirana_varijabla naziv="DomainObject.Predmet.SudioniciListNazivOIB_1">
      <item>, OIB 73185699415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21195-1131-4DB1-8423-D1E6834DC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2440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2018-10-01T11:07:00Z</dcterms:created>
  <dc:creator>Administrator</dc:creator>
  <cp:lastModifiedBy>Merlina Klišmanić</cp:lastModifiedBy>
  <cp:lastPrinted>2018-10-23T07:15:00Z</cp:lastPrinted>
  <dcterms:modified xmlns:xsi="http://www.w3.org/2001/XMLSchema-instance" xsi:type="dcterms:W3CDTF">2018-10-24T07:21:00Z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(St-336-18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