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d5089" w14:paraId="aed5089" w:rsidRDefault="00943C75" w:rsidP="00910611" w:rsidR="00943C7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43C75" w:rsidP="00910611" w:rsidR="00943C75">
      <w:r>
        <w:rPr>
          <w:rFonts w:eastAsia="MS Mincho"/>
        </w:rPr>
        <w:t xml:space="preserve">  REPUBLIKA HRVATSKA</w:t>
      </w:r>
    </w:p>
    <w:p w:rsidRDefault="00943C75" w:rsidP="00910611" w:rsidR="00943C75">
      <w:r>
        <w:rPr>
          <w:rFonts w:eastAsia="MS Mincho"/>
        </w:rPr>
        <w:t>TRGOVAČKI SUD U RIJECI</w:t>
      </w:r>
    </w:p>
    <w:p w:rsidRDefault="00943C75" w:rsidR="00943C75" w:rsidRPr="00910611">
      <w:pPr>
        <w:rPr>
          <w:rFonts w:eastAsia="MS Mincho"/>
        </w:rPr>
      </w:pPr>
      <w:r>
        <w:rPr>
          <w:rFonts w:eastAsia="MS Mincho"/>
        </w:rPr>
        <w:t xml:space="preserve">      Rijeka, Zadarska 1 i 3</w:t>
      </w:r>
    </w:p>
    <w:p w:rsidRDefault="00943C75" w:rsidP="00910611" w:rsidR="00943C75"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561013">
        <w:t>18. travnja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054B57" w:rsidR="00F375E9">
      <w:pPr>
        <w:jc w:val="both"/>
      </w:pPr>
      <w:r w:rsidRPr="00747C37">
        <w:rPr>
          <w:b/>
        </w:rPr>
        <w:t>I.</w:t>
      </w:r>
      <w:r w:rsidRPr="00747C37">
        <w:t xml:space="preserve"> </w:t>
      </w:r>
      <w:r w:rsidR="009B00AB">
        <w:tab/>
      </w:r>
      <w:r w:rsidR="00B32CD7" w:rsidRPr="00747C37">
        <w:t>Kupc</w:t>
      </w:r>
      <w:r w:rsidR="00B3109D">
        <w:t>u</w:t>
      </w:r>
      <w:r w:rsidR="00197A74">
        <w:t xml:space="preserve"> </w:t>
      </w:r>
      <w:r w:rsidR="00561013" w:rsidRPr="00561013">
        <w:t>ĐUR</w:t>
      </w:r>
      <w:r w:rsidR="00561013">
        <w:t>I</w:t>
      </w:r>
      <w:r w:rsidR="00561013" w:rsidRPr="00561013">
        <w:t xml:space="preserve"> FARKAŠ, Obrovac, Gornji Karin, Višića put II 1, OIB 50629912479</w:t>
      </w:r>
      <w:r w:rsidR="00561013">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561013" w:rsidRPr="00561013">
        <w:t xml:space="preserve">zemljišnoknjižni odjel u Novom Vinodolskom, </w:t>
      </w:r>
      <w:r w:rsidR="00054B57">
        <w:t>k.č.br. 16521/9 zgrada i dvorište, površine 424 čhv, 1525 m2, upisana u zk.ul. 5707, k.o. Novi, u naravi objekt "Fijolica" i to: 3. etaža: 14469/146757, 1. posebni dio zgrade sagrađene na k.č.br. 16521/9, poslovna zgrada "Fijolica" prizemlje; lokal br.3. u prizemlju, koji se sastoji od natkrivenog ulaza, lokala 3 i terase, ukupne neto površine 144,69 m2 u nacrtu označeno šrafiranom svjetloplavom bojom</w:t>
      </w:r>
      <w:r w:rsidR="000B29B0">
        <w:t>.</w:t>
      </w:r>
    </w:p>
    <w:p w:rsidRDefault="000B29B0" w:rsidP="007B6823" w:rsidR="000B29B0">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561013" w:rsidRPr="00561013">
        <w:t>ĐURO FARKAŠ, Obrovac, Gornji Karin, Višića put II 1, OIB 50629912479</w:t>
      </w:r>
      <w:r w:rsidR="00561013">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054B57">
        <w:rPr>
          <w:b/>
        </w:rPr>
        <w:t>153.200</w:t>
      </w:r>
      <w:r w:rsidR="00B135A2">
        <w:rPr>
          <w:b/>
        </w:rPr>
        <w:t>,</w:t>
      </w:r>
      <w:r w:rsidR="007F422B">
        <w:rPr>
          <w:b/>
        </w:rPr>
        <w:t>00</w:t>
      </w:r>
      <w:r w:rsidRPr="00990987">
        <w:rPr>
          <w:b/>
        </w:rPr>
        <w:t xml:space="preserve"> kn</w:t>
      </w:r>
      <w:r w:rsidRPr="001468EB">
        <w:t xml:space="preserve"> (slovima:</w:t>
      </w:r>
      <w:r w:rsidR="00C21A56">
        <w:t xml:space="preserve"> </w:t>
      </w:r>
      <w:r w:rsidR="00054B57">
        <w:t>stopedesettritisućedvjestokuna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054B57" w:rsidR="001468EB" w:rsidRPr="00880B73">
      <w:pPr>
        <w:jc w:val="both"/>
      </w:pPr>
      <w:r w:rsidRPr="001468EB">
        <w:t xml:space="preserve">III. </w:t>
      </w:r>
      <w:r w:rsidRPr="001468EB">
        <w:tab/>
        <w:t>Određuje se uknjižba prava vlasništva u korist kupca</w:t>
      </w:r>
      <w:r w:rsidR="000C04FC">
        <w:t xml:space="preserve"> </w:t>
      </w:r>
      <w:r w:rsidR="00561013" w:rsidRPr="00561013">
        <w:t>ĐUR</w:t>
      </w:r>
      <w:r w:rsidR="00561013">
        <w:t>E</w:t>
      </w:r>
      <w:r w:rsidR="00561013" w:rsidRPr="00561013">
        <w:t xml:space="preserve"> FARKAŠ, Obrovac, Gornji Karin, Višića put II 1, OIB 50629912479</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561013" w:rsidRPr="00561013">
        <w:t xml:space="preserve">zemljišnoknjižni odjel u Novom Vinodolskom, </w:t>
      </w:r>
      <w:r w:rsidR="00054B57">
        <w:t>k.č.br. 16521/9 zgrada i dvorište, površine 424 čhv, 1525 m2, upisana u zk.ul. 5707, k.o. Novi, u naravi objekt "Fijolica" i to: 3. etaža: 14469/146757, 1. posebni dio zgrade sagrađene na k.č.br. 16521/9, poslovna zgrada "Fijolica" prizemlje; lokal br.3. u prizemlju, koji se sastoji od natkrivenog ulaza, lokala 3 i terase, ukupne neto površine 144,69 m2 u nacrtu označeno šrafiranom svjetloplavom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C82C79">
        <w:t>5707</w:t>
      </w:r>
      <w:r w:rsidR="00057F59">
        <w:t xml:space="preserve">, podulošku </w:t>
      </w:r>
      <w:r w:rsidR="00054B57">
        <w:t>3</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lastRenderedPageBreak/>
        <w:t>-</w:t>
      </w:r>
      <w:r w:rsidR="00B3109D">
        <w:t xml:space="preserve"> </w:t>
      </w:r>
      <w:r w:rsidR="00057F59">
        <w:t xml:space="preserve">zabilježbe rješenja o prodaji nekretnina stečajnog dužnika zaprimljeno 25. </w:t>
      </w:r>
      <w:r w:rsidR="00F974D9">
        <w:t>s</w:t>
      </w:r>
      <w:r w:rsidR="00057F59">
        <w:t>vibnja 2015. godine pod brojem Z-</w:t>
      </w:r>
      <w:r w:rsidR="008C2AF0">
        <w:t>532</w:t>
      </w:r>
      <w:r w:rsidR="00057F59">
        <w:t>/15;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610BEB" w:rsidP="00BB2DBB" w:rsidR="00B3109D">
      <w:pPr>
        <w:pStyle w:val="Odlomakpopisa"/>
        <w:ind w:left="0"/>
        <w:jc w:val="both"/>
      </w:pPr>
      <w:r w:rsidRPr="00610BEB">
        <w:t>-</w:t>
      </w:r>
      <w:r>
        <w:t xml:space="preserve"> uknjiženog prava zakupa na nekretnini </w:t>
      </w:r>
      <w:r w:rsidRPr="00610BEB">
        <w:t xml:space="preserve">na temelju Ugovora o najmu stana od 05. kolovoza 2008., Ugovora o zakupu poslovnih prostora od 05. kolovoza 2008. i Aneksa Ugovora o zakupu poslovnih prostora o najmu stana od 05. kolovoza 2008. </w:t>
      </w:r>
      <w:r>
        <w:t xml:space="preserve">godine </w:t>
      </w:r>
      <w:r w:rsidRPr="00610BEB">
        <w:t>u korist IVICE PAVELIĆA iz Novog Vinodolskog, Zagrebačka 9a, zaprimljeno 14. listopada 2009. pod brojem Z-1156/09;</w:t>
      </w:r>
    </w:p>
    <w:p w:rsidRDefault="00610BEB" w:rsidP="00BB2DBB" w:rsidR="00610BEB">
      <w:pPr>
        <w:pStyle w:val="Odlomakpopisa"/>
        <w:ind w:left="0"/>
        <w:jc w:val="both"/>
      </w:pPr>
      <w:r w:rsidRPr="00610BEB">
        <w:t>-</w:t>
      </w:r>
      <w:r>
        <w:t xml:space="preserve"> uknjiženog prava prvokupa</w:t>
      </w:r>
      <w:r w:rsidRPr="00610BEB">
        <w:t xml:space="preserve"> na temelju Ugovora o zakupu poslovnog prostora od 05. kolovoza 2008. i Aneksa ugovora o zakupu poslovnih prostora i najmu stana od</w:t>
      </w:r>
      <w:r>
        <w:t xml:space="preserve"> 05. kolovoza 2008. (Z-1156/09) </w:t>
      </w:r>
      <w:r w:rsidRPr="00610BEB">
        <w:t>u korist IVICE PAVELIĆA iz Novog Vinodolskog, Zagrebačka 9a, zaprimljeno 12. veljače 2010. pod brojem Z-142/10;</w:t>
      </w:r>
    </w:p>
    <w:p w:rsidRDefault="00610BEB" w:rsidP="00610BEB" w:rsidR="00610BEB">
      <w:pPr>
        <w:pStyle w:val="Odlomakpopisa"/>
        <w:ind w:left="0"/>
        <w:jc w:val="both"/>
      </w:pPr>
      <w:r>
        <w:t>- uknjiženog prava zaloga na temelju rješenja Županijskog suda u Rijeci br. GŽ-2601/2011 od 06. veljače 2012. i rješenja br. Ovr-460/2010 od 27. rujna 2010. zaprimljenog pod Z-843/10, uknjiženo pravo zaloga radi osiguranja novčane tražbine predlagatelja osiguranja LJILJAN'S d.o.o., Kutina, Željeznička 2 u iznosu od 222.030,62 kn sa zakonskim zateznim kamatama do 31.12.2007. g. po stopi utvrđenoj čl. 1. Uredbe o visini stope zatezne kamate, a od 01.01.2008.g. pa nadalje do isplate po stopi koja se određuje za svako polugodište uvećanjem eskontne stope Hrvatske narodne banke koja je vrijedila zadnjeg dana polugodišta koje je prethodilo tekućem polugodištu za osam posto koje teku:</w:t>
      </w:r>
    </w:p>
    <w:p w:rsidRDefault="00610BEB" w:rsidP="00610BEB" w:rsidR="00610BEB">
      <w:pPr>
        <w:pStyle w:val="Odlomakpopisa"/>
        <w:jc w:val="both"/>
      </w:pPr>
      <w:r>
        <w:tab/>
        <w:t xml:space="preserve">- na iznos od 12.108,98 kn od 16.01.2006.g. do isplate, </w:t>
      </w:r>
    </w:p>
    <w:p w:rsidRDefault="00610BEB" w:rsidP="00610BEB" w:rsidR="00610BEB">
      <w:pPr>
        <w:pStyle w:val="Odlomakpopisa"/>
        <w:jc w:val="both"/>
      </w:pPr>
      <w:r>
        <w:tab/>
        <w:t xml:space="preserve">- na iznos od 43.431,81 kn od 16.01.2006.g. do isplate, </w:t>
      </w:r>
    </w:p>
    <w:p w:rsidRDefault="00610BEB" w:rsidP="00610BEB" w:rsidR="00610BEB">
      <w:pPr>
        <w:pStyle w:val="Odlomakpopisa"/>
        <w:jc w:val="both"/>
      </w:pPr>
      <w:r>
        <w:tab/>
        <w:t xml:space="preserve">- na iznos od 12.913.70 kn od 16.01.2006.g. do isplate, </w:t>
      </w:r>
    </w:p>
    <w:p w:rsidRDefault="00610BEB" w:rsidP="00610BEB" w:rsidR="00610BEB">
      <w:pPr>
        <w:pStyle w:val="Odlomakpopisa"/>
        <w:jc w:val="both"/>
      </w:pPr>
      <w:r>
        <w:tab/>
        <w:t xml:space="preserve">- na iznos od 9.925,92 kn od 16.01.2006.g. do isplate, </w:t>
      </w:r>
    </w:p>
    <w:p w:rsidRDefault="00610BEB" w:rsidP="00610BEB" w:rsidR="00610BEB">
      <w:pPr>
        <w:pStyle w:val="Odlomakpopisa"/>
        <w:jc w:val="both"/>
      </w:pPr>
      <w:r>
        <w:tab/>
        <w:t xml:space="preserve">- na iznos od 13.662,23 kn od 17.01.2006.g. do isplate, </w:t>
      </w:r>
    </w:p>
    <w:p w:rsidRDefault="00610BEB" w:rsidP="00610BEB" w:rsidR="00610BEB">
      <w:pPr>
        <w:pStyle w:val="Odlomakpopisa"/>
        <w:jc w:val="both"/>
      </w:pPr>
      <w:r>
        <w:tab/>
        <w:t xml:space="preserve">- na iznos od 1.778,15 kn od 17.01.2006.g. do isplate, </w:t>
      </w:r>
    </w:p>
    <w:p w:rsidRDefault="00610BEB" w:rsidP="00610BEB" w:rsidR="00610BEB">
      <w:pPr>
        <w:pStyle w:val="Odlomakpopisa"/>
        <w:jc w:val="both"/>
      </w:pPr>
      <w:r>
        <w:tab/>
        <w:t xml:space="preserve">- na iznos od 11.429,84 kn od 17.01.2006.g. do isplate, </w:t>
      </w:r>
    </w:p>
    <w:p w:rsidRDefault="00610BEB" w:rsidP="00610BEB" w:rsidR="00610BEB">
      <w:pPr>
        <w:pStyle w:val="Odlomakpopisa"/>
        <w:jc w:val="both"/>
      </w:pPr>
      <w:r>
        <w:tab/>
        <w:t xml:space="preserve">- na iznos od 93.777,60 kn od 26.04.2006.g. do isplate, </w:t>
      </w:r>
    </w:p>
    <w:p w:rsidRDefault="00610BEB" w:rsidP="00610BEB" w:rsidR="00610BEB">
      <w:pPr>
        <w:pStyle w:val="Odlomakpopisa"/>
        <w:jc w:val="both"/>
      </w:pPr>
      <w:r>
        <w:tab/>
        <w:t xml:space="preserve">- na iznos od 23.002,39 kn od 05.08.2007.g. do isplate, </w:t>
      </w:r>
    </w:p>
    <w:p w:rsidRDefault="00610BEB" w:rsidP="00610BEB" w:rsidR="00610BEB">
      <w:pPr>
        <w:pStyle w:val="Odlomakpopisa"/>
        <w:jc w:val="both"/>
      </w:pPr>
      <w:r>
        <w:tab/>
        <w:t xml:space="preserve">i troškova postupka: </w:t>
      </w:r>
    </w:p>
    <w:p w:rsidRDefault="00610BEB" w:rsidP="00610BEB" w:rsidR="00610BEB">
      <w:pPr>
        <w:pStyle w:val="Odlomakpopisa"/>
        <w:jc w:val="both"/>
      </w:pPr>
      <w:r>
        <w:tab/>
        <w:t xml:space="preserve">- na iznos od 6.258,97 kn od 04.06.2008.g. do isplate, </w:t>
      </w:r>
    </w:p>
    <w:p w:rsidRDefault="00610BEB" w:rsidP="00610BEB" w:rsidR="00610BEB">
      <w:pPr>
        <w:pStyle w:val="Odlomakpopisa"/>
        <w:jc w:val="both"/>
      </w:pPr>
      <w:r>
        <w:tab/>
        <w:t xml:space="preserve">- na iznos od 10.195,00 kn od 27.02.2009.g. do isplate, </w:t>
      </w:r>
    </w:p>
    <w:p w:rsidRDefault="00610BEB" w:rsidP="00610BEB" w:rsidR="00610BEB">
      <w:pPr>
        <w:pStyle w:val="Odlomakpopisa"/>
        <w:ind w:left="0"/>
        <w:jc w:val="both"/>
      </w:pPr>
      <w:r>
        <w:t xml:space="preserve">a koje zatezne kamate se obračunavaju za razdoblje od dospijeća do namirenja po stopi koja se određuje za svako polugodište uvećanjem eskontne stope Hrvatske narodne banke koja je vrijedila zadnjeg dana polugodišta koje je prethodilo tekućem polugodištu za pet posto, radi osiguranja troškova ovog ovršnog postupka od 5.620,00 kn na koji teče </w:t>
      </w:r>
      <w:r>
        <w:lastRenderedPageBreak/>
        <w:t>zakonska zatezna kamata od 18. kolovoza 2009.g. do isplate po stopi koja se određuje za svako polugodište, uvećanjem eskontne stope Hrvatske narodne banke koja je vrijedila zadnjeg dana polugodišta koje je prethodilo tekućem polugodištu za pet posto, kao i radi osiguranja troškova ovog postupka u korist LJILJAN'S d.o.o. KUTINA, ŽELJEZNIČKA 2, OIB: 32056006555, zaprimljeno 22. veljače 2012. pod brojem Z-217/12;</w:t>
      </w:r>
    </w:p>
    <w:p w:rsidRDefault="00610BEB" w:rsidP="00610BEB" w:rsidR="00610BEB">
      <w:pPr>
        <w:pStyle w:val="Odlomakpopisa"/>
        <w:ind w:left="0"/>
        <w:jc w:val="both"/>
      </w:pPr>
      <w:r>
        <w:t>- zabilježbe ovršivosti tražbine radi čijeg je osiguranja uknjižba dopuštena (čl.259. st.2 OZ);</w:t>
      </w:r>
    </w:p>
    <w:p w:rsidRDefault="00610BEB" w:rsidP="00610BEB" w:rsidR="00610BEB">
      <w:pPr>
        <w:pStyle w:val="Odlomakpopisa"/>
        <w:ind w:left="0"/>
        <w:jc w:val="both"/>
      </w:pPr>
      <w:r>
        <w:t>- zabilježbe da uknjižba založnog prava i zabilježba ovršivosti tražbine imaju učinak da se ovrha na tim nekretninama smije provesti i prema trećoj osobi koja je tu nekretninu kasnije stekla (čl.260. st.1. OZ);</w:t>
      </w:r>
    </w:p>
    <w:p w:rsidRDefault="00610BEB" w:rsidP="00610BEB" w:rsidR="00610BEB">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0B29B0">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1C075E">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561013">
        <w:t>5707</w:t>
      </w:r>
      <w:r w:rsidR="00E66745">
        <w:t xml:space="preserve">, podulošku </w:t>
      </w:r>
      <w:r w:rsidR="00054B57">
        <w:t>3</w:t>
      </w:r>
      <w:r w:rsidR="006C337F">
        <w:t>.</w:t>
      </w:r>
      <w:r w:rsidR="00E66745">
        <w:t xml:space="preserve"> k.o. Novi, </w:t>
      </w:r>
      <w:r w:rsidR="001468EB" w:rsidRPr="00880B73">
        <w:t>izvrši zabilježbu dosude nekretnine opisane u točki I. izreke ovog rješenja (čl.89. st.1. Zakona o zemljišnim knjigama).</w:t>
      </w:r>
    </w:p>
    <w:p w:rsidRDefault="000C48AE" w:rsidP="007B3096" w:rsidR="000C48AE">
      <w:pPr>
        <w:jc w:val="both"/>
        <w:rPr>
          <w:b/>
        </w:rPr>
      </w:pP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054B57"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561013" w:rsidRPr="00561013">
        <w:t xml:space="preserve">zemljišnoknjižni odjel u Novom Vinodolskom, </w:t>
      </w:r>
      <w:r w:rsidR="00054B57">
        <w:t>k.č.br. 16521/9 zgrada i dvorište, površine 424 čhv, 1525 m2, upisana u zk.ul. 5707, k.o. Novi, u naravi objekt "Fijolica" i to: 3. etaža: 14469/146757, 1. posebni dio zgrade sagrađene na k.č.br. 16521/9, poslovna zgrada "Fijolica" prizemlje; lokal br.3. u prizemlju, koji se sastoji od natkrivenog ulaza, lokala 3 i terase, ukupne neto površine 144,69 m2 u nacrtu označeno šrafiranom svjetloplavom bojom</w:t>
      </w:r>
      <w:r w:rsidR="00253285">
        <w:t xml:space="preserve">, </w:t>
      </w:r>
      <w:r w:rsidRPr="00517C82">
        <w:t xml:space="preserve">na prijedlog </w:t>
      </w:r>
      <w:r w:rsidRPr="00517C82">
        <w:lastRenderedPageBreak/>
        <w:t>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C82C79">
        <w:t>16. veljače</w:t>
      </w:r>
      <w:r w:rsidRPr="00517C82">
        <w:t xml:space="preserve"> 201</w:t>
      </w:r>
      <w:r w:rsidR="00C82C79">
        <w:t>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C82C79">
        <w:t>16. veljače</w:t>
      </w:r>
      <w:r w:rsidR="001468EB" w:rsidRPr="00517C82">
        <w:t xml:space="preserve"> 201</w:t>
      </w:r>
      <w:r w:rsidR="00C82C79">
        <w:t>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C075E">
        <w:t>O</w:t>
      </w:r>
      <w:r w:rsidR="001468EB" w:rsidRPr="00517C82">
        <w:t xml:space="preserve">glasnoj ploči suda dana </w:t>
      </w:r>
      <w:r w:rsidR="00C82C79">
        <w:t>17. veljače</w:t>
      </w:r>
      <w:r w:rsidR="001468EB" w:rsidRPr="00517C82">
        <w:t xml:space="preserve"> 201</w:t>
      </w:r>
      <w:r w:rsidR="00C82C79">
        <w:t>6</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C82C79">
        <w:t xml:space="preserve"> i </w:t>
      </w:r>
      <w:r w:rsidR="00B135A2">
        <w:t>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C82C79">
        <w:t>18. travnja</w:t>
      </w:r>
      <w:r w:rsidR="001468EB" w:rsidRPr="00517C82">
        <w:t xml:space="preserve"> 201</w:t>
      </w:r>
      <w:r w:rsidR="00AC27DB">
        <w:t>6</w:t>
      </w:r>
      <w:r w:rsidR="007436ED">
        <w:t>. godine</w:t>
      </w:r>
      <w:r w:rsidR="001468EB" w:rsidRPr="00517C82">
        <w:t>, ponuditelj</w:t>
      </w:r>
      <w:r w:rsidR="00197A74">
        <w:t xml:space="preserve"> </w:t>
      </w:r>
      <w:r w:rsidR="00561013" w:rsidRPr="00561013">
        <w:t xml:space="preserve">ĐURO FARKAŠ, Obrovac, Gornji Karin, Višića put II 1, </w:t>
      </w:r>
      <w:r w:rsidR="00B3109D">
        <w:t>dao je</w:t>
      </w:r>
      <w:r w:rsidR="00197A74">
        <w:t xml:space="preserve"> </w:t>
      </w:r>
      <w:r w:rsidR="009C2829">
        <w:t>jedinu</w:t>
      </w:r>
      <w:r w:rsidR="00AC27DB">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054B57">
        <w:t>140</w:t>
      </w:r>
      <w:r w:rsidR="008C2AF0">
        <w:t>.000</w:t>
      </w:r>
      <w:r w:rsidR="001468EB" w:rsidRPr="00517C82">
        <w:t>,00 kn</w:t>
      </w:r>
      <w:r w:rsidR="009C2829">
        <w:t>, bez PDV-a</w:t>
      </w:r>
      <w:r w:rsidR="001468EB" w:rsidRPr="00517C82">
        <w:t>.</w:t>
      </w:r>
      <w:r w:rsidR="00056AFE" w:rsidRPr="00056AFE">
        <w:t xml:space="preserve"> </w:t>
      </w:r>
      <w:r w:rsidR="009C2829" w:rsidRPr="009C2829">
        <w:t xml:space="preserve">Obzirom da predmetna nekretnina prije kupnje nije bila nastanjena, kupac na predmetnu nekretninu plaća PDV u visini od 25%, odnosno </w:t>
      </w:r>
      <w:r w:rsidR="00054B57">
        <w:t>35.000</w:t>
      </w:r>
      <w:r w:rsidR="009C2829" w:rsidRPr="009C2829">
        <w:t xml:space="preserve">,00 kn, što sveukupno iznosi </w:t>
      </w:r>
      <w:r w:rsidR="00054B57">
        <w:t>175.000</w:t>
      </w:r>
      <w:r w:rsidR="009C2829" w:rsidRPr="009C2829">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C82C79">
        <w:rPr>
          <w:b/>
        </w:rPr>
        <w:t>18</w:t>
      </w:r>
      <w:r w:rsidR="000B29B0">
        <w:rPr>
          <w:b/>
        </w:rPr>
        <w:t xml:space="preserve">. </w:t>
      </w:r>
      <w:r w:rsidR="00C82C79">
        <w:rPr>
          <w:b/>
        </w:rPr>
        <w:t>travnja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943C75" w:rsidR="004546E8" w:rsidRPr="001468EB">
      <w:pPr>
        <w:jc w:val="right"/>
        <w:rPr>
          <w:b/>
        </w:rPr>
      </w:pPr>
      <w:r w:rsidRPr="001468EB">
        <w:rPr>
          <w:b/>
        </w:rPr>
        <w:t>Daniela Korlević</w:t>
      </w:r>
      <w:r w:rsidR="00840AED">
        <w:rPr>
          <w:b/>
        </w:rPr>
        <w:t xml:space="preserve"> </w:t>
      </w:r>
      <w:r w:rsidR="00943C75">
        <w:rPr>
          <w:b/>
        </w:rPr>
        <w:t xml:space="preserve"> </w:t>
      </w: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DD52E7" w:rsidP="001468EB" w:rsidR="00DD52E7">
      <w:pPr>
        <w:jc w:val="both"/>
        <w:rPr>
          <w:b/>
        </w:rPr>
      </w:pPr>
    </w:p>
    <w:p w:rsidRDefault="00C82C79" w:rsidP="001468EB" w:rsidR="00C82C79"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DD52E7">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8C2AF0">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561013">
        <w:rPr>
          <w:sz w:val="22"/>
        </w:rPr>
        <w:t>Đuro Farkaš, Virovitica, Podravska 3</w:t>
      </w:r>
      <w:r w:rsidR="008C2AF0" w:rsidRPr="008C2AF0">
        <w:rPr>
          <w:sz w:val="22"/>
        </w:rPr>
        <w:t xml:space="preserve"> </w:t>
      </w:r>
      <w:r w:rsidR="008C2AF0">
        <w:rPr>
          <w:sz w:val="22"/>
        </w:rPr>
        <w:t xml:space="preserve"> </w:t>
      </w:r>
      <w:r w:rsidR="008C2AF0" w:rsidRPr="008C2AF0">
        <w:rPr>
          <w:sz w:val="22"/>
        </w:rPr>
        <w:t xml:space="preserve"> </w:t>
      </w:r>
    </w:p>
    <w:p w:rsidRDefault="009C2829" w:rsidP="001468EB" w:rsidR="009C2829">
      <w:pPr>
        <w:jc w:val="both"/>
        <w:rPr>
          <w:sz w:val="22"/>
        </w:rPr>
      </w:pPr>
      <w:r>
        <w:rPr>
          <w:sz w:val="22"/>
        </w:rPr>
        <w:t xml:space="preserve">- stečajnom upravitelju na znanje </w:t>
      </w:r>
    </w:p>
    <w:p w:rsidRDefault="008C2AF0" w:rsidP="001468EB" w:rsidR="008C2AF0">
      <w:pPr>
        <w:jc w:val="both"/>
        <w:rPr>
          <w:sz w:val="22"/>
        </w:rPr>
      </w:pPr>
    </w:p>
    <w:p w:rsidRDefault="001468EB" w:rsidP="001468EB" w:rsidR="001468EB" w:rsidRPr="00517C82">
      <w:pPr>
        <w:jc w:val="both"/>
        <w:rPr>
          <w:sz w:val="20"/>
          <w:szCs w:val="20"/>
        </w:rPr>
      </w:pPr>
      <w:r w:rsidRPr="00517C82">
        <w:rPr>
          <w:sz w:val="20"/>
          <w:szCs w:val="20"/>
        </w:rPr>
        <w:t xml:space="preserve">U Rijeci, </w:t>
      </w:r>
      <w:r w:rsidR="00C82C79">
        <w:rPr>
          <w:sz w:val="20"/>
          <w:szCs w:val="20"/>
        </w:rPr>
        <w:t>18.4</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3C75">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054B57">
      <w:t>982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B57"/>
    <w:rsid w:val="00054F95"/>
    <w:rsid w:val="00055D22"/>
    <w:rsid w:val="00056AFE"/>
    <w:rsid w:val="00057F59"/>
    <w:rsid w:val="00070F76"/>
    <w:rsid w:val="000842BA"/>
    <w:rsid w:val="00095829"/>
    <w:rsid w:val="00095C35"/>
    <w:rsid w:val="0009793C"/>
    <w:rsid w:val="000A208F"/>
    <w:rsid w:val="000A4F69"/>
    <w:rsid w:val="000B29B0"/>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75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8107A"/>
    <w:rsid w:val="0028181A"/>
    <w:rsid w:val="002B0EBE"/>
    <w:rsid w:val="002C0922"/>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013"/>
    <w:rsid w:val="00561B52"/>
    <w:rsid w:val="00565127"/>
    <w:rsid w:val="00570463"/>
    <w:rsid w:val="005730BE"/>
    <w:rsid w:val="00593536"/>
    <w:rsid w:val="00596A6D"/>
    <w:rsid w:val="005A14B1"/>
    <w:rsid w:val="005A4F20"/>
    <w:rsid w:val="005C198F"/>
    <w:rsid w:val="005C7B5E"/>
    <w:rsid w:val="0060117D"/>
    <w:rsid w:val="006070B2"/>
    <w:rsid w:val="00610BEB"/>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442A"/>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0AED"/>
    <w:rsid w:val="00847795"/>
    <w:rsid w:val="008600A2"/>
    <w:rsid w:val="00877E17"/>
    <w:rsid w:val="00880B73"/>
    <w:rsid w:val="00886313"/>
    <w:rsid w:val="008A0867"/>
    <w:rsid w:val="008A3272"/>
    <w:rsid w:val="008B1A12"/>
    <w:rsid w:val="008B56DF"/>
    <w:rsid w:val="008C28F7"/>
    <w:rsid w:val="008C2AF0"/>
    <w:rsid w:val="008C7DF4"/>
    <w:rsid w:val="008D4852"/>
    <w:rsid w:val="008D688C"/>
    <w:rsid w:val="008E4B10"/>
    <w:rsid w:val="008F7131"/>
    <w:rsid w:val="009168A0"/>
    <w:rsid w:val="00931F91"/>
    <w:rsid w:val="00932DA1"/>
    <w:rsid w:val="0093333F"/>
    <w:rsid w:val="00933FAF"/>
    <w:rsid w:val="00937467"/>
    <w:rsid w:val="00937672"/>
    <w:rsid w:val="00943C75"/>
    <w:rsid w:val="0096205D"/>
    <w:rsid w:val="009635E6"/>
    <w:rsid w:val="009678FB"/>
    <w:rsid w:val="00975E9A"/>
    <w:rsid w:val="00976445"/>
    <w:rsid w:val="00990987"/>
    <w:rsid w:val="0099670C"/>
    <w:rsid w:val="00997B50"/>
    <w:rsid w:val="009A7449"/>
    <w:rsid w:val="009A7EB7"/>
    <w:rsid w:val="009B00AB"/>
    <w:rsid w:val="009B4EB8"/>
    <w:rsid w:val="009B4EC2"/>
    <w:rsid w:val="009C2829"/>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B08F4"/>
    <w:rsid w:val="00AC2714"/>
    <w:rsid w:val="00AC27DB"/>
    <w:rsid w:val="00AD44B9"/>
    <w:rsid w:val="00AD4D68"/>
    <w:rsid w:val="00AE4162"/>
    <w:rsid w:val="00AE4863"/>
    <w:rsid w:val="00AF79E9"/>
    <w:rsid w:val="00B01AF5"/>
    <w:rsid w:val="00B1148F"/>
    <w:rsid w:val="00B135A2"/>
    <w:rsid w:val="00B147FA"/>
    <w:rsid w:val="00B14A7E"/>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6AC6"/>
    <w:rsid w:val="00BE1D53"/>
    <w:rsid w:val="00BF5418"/>
    <w:rsid w:val="00BF5EC1"/>
    <w:rsid w:val="00C01532"/>
    <w:rsid w:val="00C01753"/>
    <w:rsid w:val="00C21A56"/>
    <w:rsid w:val="00C24D35"/>
    <w:rsid w:val="00C34A6D"/>
    <w:rsid w:val="00C45DA0"/>
    <w:rsid w:val="00C6318F"/>
    <w:rsid w:val="00C632B4"/>
    <w:rsid w:val="00C63530"/>
    <w:rsid w:val="00C674B3"/>
    <w:rsid w:val="00C716A6"/>
    <w:rsid w:val="00C71724"/>
    <w:rsid w:val="00C71831"/>
    <w:rsid w:val="00C75A0A"/>
    <w:rsid w:val="00C80D88"/>
    <w:rsid w:val="00C82C79"/>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52E7"/>
    <w:rsid w:val="00DD72CC"/>
    <w:rsid w:val="00DD73DB"/>
    <w:rsid w:val="00DE3346"/>
    <w:rsid w:val="00DE4617"/>
    <w:rsid w:val="00DF282B"/>
    <w:rsid w:val="00E24E34"/>
    <w:rsid w:val="00E255CB"/>
    <w:rsid w:val="00E32C87"/>
    <w:rsid w:val="00E42062"/>
    <w:rsid w:val="00E4501F"/>
    <w:rsid w:val="00E52905"/>
    <w:rsid w:val="00E562A5"/>
    <w:rsid w:val="00E66745"/>
    <w:rsid w:val="00E67D81"/>
    <w:rsid w:val="00E837E4"/>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43C75"/>
    <w:rPr>
      <w:color w:val="808080"/>
      <w:bdr w:space="0" w:sz="0" w:color="auto" w:val="none"/>
      <w:shd w:fill="auto" w:color="auto" w:val="clear"/>
    </w:rPr>
  </w:style>
  <w:style w:customStyle="true" w:styleId="eSPISCCParagraphDefaultFont" w:type="character">
    <w:name w:val="eSPIS_CC_Paragraph Default Font"/>
    <w:basedOn w:val="Zadanifontodlomka"/>
    <w:rsid w:val="00943C7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43C7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43C7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43C7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943C75"/>
    <w:rPr>
      <w:color w:val="808080"/>
      <w:bdr w:color="auto" w:space="0" w:sz="0" w:val="none"/>
      <w:shd w:color="auto" w:fill="auto" w:val="clear"/>
    </w:rPr>
  </w:style>
  <w:style w:customStyle="1" w:styleId="eSPISCCParagraphDefaultFont" w:type="character">
    <w:name w:val="eSPIS_CC_Paragraph Default Font"/>
    <w:basedOn w:val="Zadanifontodlomka"/>
    <w:rsid w:val="00943C7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43C7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43C7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43C7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B855CC-DD25-45C6-A4C5-F95023FBC7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1735</properties:Words>
  <properties:Characters>9569</properties:Characters>
  <properties:Lines>190</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2016-04-18T12:07:00Z</dcterms:created>
  <dc:creator>dcmelik</dc:creator>
  <cp:lastModifiedBy>Jasna Radulović</cp:lastModifiedBy>
  <cp:lastPrinted>2016-04-18T12:11:00Z</cp:lastPrinted>
  <dcterms:modified xmlns:xsi="http://www.w3.org/2001/XMLSchema-instance" xsi:type="dcterms:W3CDTF">2016-04-18T12:14:00Z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