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6ccc" w14:paraId="1f26cc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C46145">
        <w:rPr>
          <w:rFonts w:hAnsi="Times New Roman" w:ascii="Times New Roman"/>
          <w:szCs w:val="24"/>
          <w:lang w:val="hr-HR"/>
        </w:rPr>
        <w:t>6496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C46145" w:rsidRPr="00C46145">
        <w:rPr>
          <w:rFonts w:hAnsi="Times New Roman" w:ascii="Times New Roman"/>
          <w:szCs w:val="24"/>
          <w:lang w:val="hr-HR"/>
        </w:rPr>
        <w:t>ENERGETSKI INŽENJERING, d.o.o.</w:t>
      </w:r>
      <w:r w:rsidR="00C46145">
        <w:rPr>
          <w:rFonts w:hAnsi="Times New Roman" w:ascii="Times New Roman"/>
          <w:szCs w:val="24"/>
          <w:lang w:val="hr-HR"/>
        </w:rPr>
        <w:t xml:space="preserve">,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C46145">
        <w:rPr>
          <w:rFonts w:hAnsi="Times New Roman" w:ascii="Times New Roman"/>
          <w:szCs w:val="24"/>
          <w:lang w:val="hr-HR"/>
        </w:rPr>
        <w:t>Trnjanska cesta 37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C46145" w:rsidRPr="00C46145">
        <w:rPr>
          <w:rFonts w:hAnsi="Times New Roman" w:ascii="Times New Roman"/>
          <w:szCs w:val="24"/>
          <w:lang w:val="hr-HR"/>
        </w:rPr>
        <w:t>29760074842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46145" w:rsidRPr="00C46145">
        <w:rPr>
          <w:rFonts w:hAnsi="Times New Roman" w:ascii="Times New Roman"/>
          <w:szCs w:val="24"/>
          <w:lang w:val="hr-HR"/>
        </w:rPr>
        <w:t>ENERGETSKI INŽENJERING, d.o.o.</w:t>
      </w:r>
      <w:r w:rsidR="00C46145">
        <w:rPr>
          <w:rFonts w:hAnsi="Times New Roman" w:ascii="Times New Roman"/>
          <w:szCs w:val="24"/>
          <w:lang w:val="hr-HR"/>
        </w:rPr>
        <w:t xml:space="preserve">, Zagreb (Grad Zagreb), Trnjanska cesta 37, OIB: </w:t>
      </w:r>
      <w:r w:rsidR="00C46145" w:rsidRPr="00C46145">
        <w:rPr>
          <w:rFonts w:hAnsi="Times New Roman" w:ascii="Times New Roman"/>
          <w:szCs w:val="24"/>
          <w:lang w:val="hr-HR"/>
        </w:rPr>
        <w:t>29760074842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46145" w:rsidRPr="00C46145">
        <w:rPr>
          <w:rFonts w:hAnsi="Times New Roman" w:ascii="Times New Roman"/>
          <w:szCs w:val="24"/>
          <w:lang w:val="hr-HR"/>
        </w:rPr>
        <w:t>ENERGETSKI INŽENJERING, d.o.o.</w:t>
      </w:r>
      <w:r w:rsidR="00C46145">
        <w:rPr>
          <w:rFonts w:hAnsi="Times New Roman" w:ascii="Times New Roman"/>
          <w:szCs w:val="24"/>
          <w:lang w:val="hr-HR"/>
        </w:rPr>
        <w:t xml:space="preserve">, Zagreb (Grad Zagreb), Trnjanska cesta 37, OIB: </w:t>
      </w:r>
      <w:r w:rsidR="00C46145" w:rsidRPr="00C46145">
        <w:rPr>
          <w:rFonts w:hAnsi="Times New Roman" w:ascii="Times New Roman"/>
          <w:szCs w:val="24"/>
          <w:lang w:val="hr-HR"/>
        </w:rPr>
        <w:t>29760074842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A18D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18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A18D1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46145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8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8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6496</izvorni_sadrzaj>
    <derivirana_varijabla naziv="DomainObject.Predmet.Broj_1">6496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St-6496/2015</izvorni_sadrzaj>
    <derivirana_varijabla naziv="DomainObject.Predmet.OznakaBroj_1">St-6496/2015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INŽENJERING, d.o.o. zastupanog po punomoćniku Vasko Plevnik</izvorni_sadrzaj>
    <derivirana_varijabla naziv="DomainObject.Predmet.ProtustrankaFormated_1">  ENERGETSKI INŽENJERING, d.o.o. zastupanog po punomoćniku Vasko Plevnik</derivirana_varijabla>
  </DomainObject.Predmet.ProtustrankaFormated>
  <DomainObject.Predmet.ProtustrankaFormatedOIB>
    <izvorni_sadrzaj>  ENERGETSKI INŽENJERING, d.o.o., OIB 29760074842 zastupanog po punomoćniku Vasko Plevnik</izvorni_sadrzaj>
    <derivirana_varijabla naziv="DomainObject.Predmet.ProtustrankaFormatedOIB_1">  ENERGETSKI INŽENJERING, d.o.o., OIB 29760074842 zastupanog po punomoćniku Vasko Plevnik</derivirana_varijabla>
  </DomainObject.Predmet.ProtustrankaFormatedOIB>
  <DomainObject.Predmet.ProtustrankaFormatedWithAdress>
    <izvorni_sadrzaj> ENERGETSKI INŽENJERING, d.o.o., Trnjanska cesta 37, 10000 Zagreb zastupanog po punomoćniku Vasko Plevnik</izvorni_sadrzaj>
    <derivirana_varijabla naziv="DomainObject.Predmet.ProtustrankaFormatedWithAdress_1"> ENERGETSKI INŽENJERING, d.o.o., Trnjanska cesta 37, 10000 Zagreb zastupanog po punomoćniku Vasko Plevnik</derivirana_varijabla>
  </DomainObject.Predmet.ProtustrankaFormatedWithAdress>
  <DomainObject.Predmet.ProtustrankaFormatedWithAdressOIB>
    <izvorni_sadrzaj> ENERGETSKI INŽENJERING, d.o.o., OIB 29760074842, Trnjanska cesta 37, 10000 Zagreb zastupanog po punomoćniku Vasko Plevnik</izvorni_sadrzaj>
    <derivirana_varijabla naziv="DomainObject.Predmet.ProtustrankaFormatedWithAdressOIB_1"> ENERGETSKI INŽENJERING, d.o.o., OIB 29760074842, Trnjanska cesta 37, 10000 Zagreb zastupanog po punomoćniku Vasko Plevnik</derivirana_varijabla>
  </DomainObject.Predmet.ProtustrankaFormatedWithAdressOIB>
  <DomainObject.Predmet.ProtustrankaWithAdress>
    <izvorni_sadrzaj>ENERGETSKI INŽENJERING, d.o.o. Trnjanska cesta 37, 10000 Zagreb</izvorni_sadrzaj>
    <derivirana_varijabla naziv="DomainObject.Predmet.ProtustrankaWithAdress_1">ENERGETSKI INŽENJERING, d.o.o. Trnjanska cesta 37, 10000 Zagreb</derivirana_varijabla>
  </DomainObject.Predmet.ProtustrankaWithAdress>
  <DomainObject.Predmet.ProtustrankaWithAdressOIB>
    <izvorni_sadrzaj>ENERGETSKI INŽENJERING, d.o.o., OIB 29760074842, Trnjanska cesta 37, 10000 Zagreb</izvorni_sadrzaj>
    <derivirana_varijabla naziv="DomainObject.Predmet.ProtustrankaWithAdressOIB_1">ENERGETSKI INŽENJERING, d.o.o., OIB 29760074842, Trnjanska cesta 37, 10000 Zagreb</derivirana_varijabla>
  </DomainObject.Predmet.ProtustrankaWithAdressOIB>
  <DomainObject.Predmet.ProtustrankaNazivFormated>
    <izvorni_sadrzaj>ENERGETSKI INŽENJERING, d.o.o.</izvorni_sadrzaj>
    <derivirana_varijabla naziv="DomainObject.Predmet.ProtustrankaNazivFormated_1">ENERGETSKI INŽENJERING, d.o.o.</derivirana_varijabla>
  </DomainObject.Predmet.ProtustrankaNazivFormated>
  <DomainObject.Predmet.ProtustrankaNazivFormatedOIB>
    <izvorni_sadrzaj>ENERGETSKI INŽENJERING, d.o.o., OIB 29760074842</izvorni_sadrzaj>
    <derivirana_varijabla naziv="DomainObject.Predmet.ProtustrankaNazivFormatedOIB_1">ENERGETSKI INŽENJERING, d.o.o., OIB 29760074842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INŽENJERING, d.o.o. zastupanog po punomoćniku Vasko Plevnik</item>
    </izvorni_sadrzaj>
    <derivirana_varijabla naziv="DomainObject.Predmet.ProtuStrankaListFormated_1">
      <item>ENERGETSKI INŽENJERING, d.o.o. zastupanog po punomoćniku Vasko Plevnik</item>
    </derivirana_varijabla>
  </DomainObject.Predmet.ProtuStrankaListFormated>
  <DomainObject.Predmet.ProtuStrankaListFormatedOIB>
    <izvorni_sadrzaj>
      <item>ENERGETSKI INŽENJERING, d.o.o., OIB 29760074842 zastupanog po punomoćniku Vasko Plevnik</item>
    </izvorni_sadrzaj>
    <derivirana_varijabla naziv="DomainObject.Predmet.ProtuStrankaListFormatedOIB_1">
      <item>ENERGETSKI INŽENJERING, d.o.o., OIB 29760074842 zastupanog po punomoćniku Vasko Plevnik</item>
    </derivirana_varijabla>
  </DomainObject.Predmet.ProtuStrankaListFormatedOIB>
  <DomainObject.Predmet.ProtuStrankaListFormatedWithAdress>
    <izvorni_sadrzaj>
      <item>ENERGETSKI INŽENJERING, d.o.o., Trnjanska cesta 37, 10000 Zagreb zastupanog po punomoćniku Vasko Plevnik</item>
    </izvorni_sadrzaj>
    <derivirana_varijabla naziv="DomainObject.Predmet.ProtuStrankaListFormatedWithAdress_1">
      <item>ENERGETSKI INŽENJERING, d.o.o., Trnjanska cesta 37, 10000 Zagreb zastupanog po punomoćniku Vasko Plevnik</item>
    </derivirana_varijabla>
  </DomainObject.Predmet.ProtuStrankaListFormatedWithAdress>
  <DomainObject.Predmet.ProtuStrankaListFormatedWithAdressOIB>
    <izvorni_sadrzaj>
      <item>ENERGETSKI INŽENJERING, d.o.o., OIB 29760074842, Trnjanska cesta 37, 10000 Zagreb zastupanog po punomoćniku Vasko Plevnik</item>
    </izvorni_sadrzaj>
    <derivirana_varijabla naziv="DomainObject.Predmet.ProtuStrankaListFormatedWithAdressOIB_1">
      <item>ENERGETSKI INŽENJERING, d.o.o., OIB 29760074842, Trnjanska cesta 37, 10000 Zagreb zastupanog po punomoćniku Vasko Plevnik</item>
    </derivirana_varijabla>
  </DomainObject.Predmet.ProtuStrankaListFormatedWithAdressOIB>
  <DomainObject.Predmet.ProtuStrankaListNazivFormated>
    <izvorni_sadrzaj>
      <item>ENERGETSKI INŽENJERING, d.o.o.</item>
    </izvorni_sadrzaj>
    <derivirana_varijabla naziv="DomainObject.Predmet.ProtuStrankaListNazivFormated_1">
      <item>ENERGETSKI INŽENJERING, d.o.o.</item>
    </derivirana_varijabla>
  </DomainObject.Predmet.ProtuStrankaListNazivFormated>
  <DomainObject.Predmet.ProtuStrankaListNazivFormatedOIB>
    <izvorni_sadrzaj>
      <item>ENERGETSKI INŽENJERING, d.o.o., OIB 29760074842</item>
    </izvorni_sadrzaj>
    <derivirana_varijabla naziv="DomainObject.Predmet.ProtuStrankaListNazivFormatedOIB_1">
      <item>ENERGETSKI INŽENJERING, d.o.o., OIB 29760074842</item>
    </derivirana_varijabla>
  </DomainObject.Predmet.ProtuStrankaListNazivFormatedOIB>
  <DomainObject.Predmet.OstaliListFormated>
    <izvorni_sadrzaj>
      <item>Vasko Plevnik punomoćnik sudionika u postupku ENERGETSKI INŽENJERING, d.o.o.</item>
    </izvorni_sadrzaj>
    <derivirana_varijabla naziv="DomainObject.Predmet.OstaliListFormated_1">
      <item>Vasko Plevnik punomoćnik sudionika u postupku ENERGETSKI INŽENJERING, d.o.o.</item>
    </derivirana_varijabla>
  </DomainObject.Predmet.OstaliListFormated>
  <DomainObject.Predmet.OstaliListFormatedOIB>
    <izvorni_sadrzaj>
      <item>Vasko Plevnik, OIB 13921963255 punomoćnik sudionika u postupku ENERGETSKI INŽENJERING, d.o.o.</item>
    </izvorni_sadrzaj>
    <derivirana_varijabla naziv="DomainObject.Predmet.OstaliListFormatedOIB_1">
      <item>Vasko Plevnik, OIB 13921963255 punomoćnik sudionika u postupku ENERGETSKI INŽENJERING, d.o.o.</item>
    </derivirana_varijabla>
  </DomainObject.Predmet.OstaliListFormatedOIB>
  <DomainObject.Predmet.OstaliListFormatedWithAdress>
    <izvorni_sadrzaj>
      <item>Vasko Plevnik, Božidara Magovca 47, 10000 Zagreb punomoćnik sudionika u postupku ENERGETSKI INŽENJERING, d.o.o.</item>
    </izvorni_sadrzaj>
    <derivirana_varijabla naziv="DomainObject.Predmet.OstaliListFormatedWithAdress_1">
      <item>Vasko Plevnik, Božidara Magovca 47, 10000 Zagreb punomoćnik sudionika u postupku ENERGETSKI INŽENJERING, d.o.o.</item>
    </derivirana_varijabla>
  </DomainObject.Predmet.OstaliListFormatedWithAdress>
  <DomainObject.Predmet.OstaliListFormatedWithAdressOIB>
    <izvorni_sadrzaj>
      <item>Vasko Plevnik, OIB 13921963255, Božidara Magovca 47, 10000 Zagreb punomoćnik sudionika u postupku ENERGETSKI INŽENJERING, d.o.o.</item>
    </izvorni_sadrzaj>
    <derivirana_varijabla naziv="DomainObject.Predmet.OstaliListFormatedWithAdressOIB_1">
      <item>Vasko Plevnik, OIB 13921963255, Božidara Magovca 47, 10000 Zagreb punomoćnik sudionika u postupku ENERGETSKI INŽENJERING, d.o.o.</item>
    </derivirana_varijabla>
  </DomainObject.Predmet.OstaliListFormatedWithAdressOIB>
  <DomainObject.Predmet.OstaliListNazivFormated>
    <izvorni_sadrzaj>
      <item>Vasko Plevnik</item>
    </izvorni_sadrzaj>
    <derivirana_varijabla naziv="DomainObject.Predmet.OstaliListNazivFormated_1">
      <item>Vasko Plevnik</item>
    </derivirana_varijabla>
  </DomainObject.Predmet.OstaliListNazivFormated>
  <DomainObject.Predmet.OstaliListNazivFormatedOIB>
    <izvorni_sadrzaj>
      <item>Vasko Plevnik, OIB 13921963255</item>
    </izvorni_sadrzaj>
    <derivirana_varijabla naziv="DomainObject.Predmet.OstaliListNazivFormatedOIB_1">
      <item>Vasko Plevnik, OIB 13921963255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INŽENJERING, d.o.o.</izvorni_sadrzaj>
    <derivirana_varijabla naziv="DomainObject.Predmet.ProtustrankaIDrugi_1">ENERGETSKI INŽENJERING,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ENERGETSKI INŽENJERING, d.o.o., OIB 29760074842, Trnjanska cesta 37, 10000 Zagreb</izvorni_sadrzaj>
    <derivirana_varijabla naziv="DomainObject.Predmet.ProtustrankaIDrugiAdressOIB_1">ENERGETSKI INŽENJERING, d.o.o., OIB 29760074842, Trnjanska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ENERGETSKI INŽENJERING, d.o.o.</item>
      <item>Vasko Plevnik</item>
    </izvorni_sadrzaj>
    <derivirana_varijabla naziv="DomainObject.Predmet.SudioniciListNaziv_1">
      <item>FINA Regionalni centar Zagreb</item>
      <item>ENERGETSKI INŽENJERING, d.o.o.</item>
      <item>Vasko Plevnik</item>
    </derivirana_varijabla>
  </DomainObject.Predmet.SudioniciListNaziv>
  <DomainObject.Predmet.SudioniciListAdressOIB>
    <izvorni_sadrzaj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</izvorni_sadrzaj>
    <derivirana_varijabla naziv="DomainObject.Predmet.SudioniciListAdressOIB_1"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29760074842</item>
      <item>, OIB 13921963255</item>
    </izvorni_sadrzaj>
    <derivirana_varijabla naziv="DomainObject.Predmet.SudioniciListNazivOIB_1">
      <item>, OIB 85821130368</item>
      <item>, OIB 29760074842</item>
      <item>, OIB 13921963255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12113-853C-41AF-8AB4-5E3898993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1785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2015-12-21T10:02:00Z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