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1b5ae" w14:paraId="dc1b5ae" w:rsidRDefault="00860AA9" w:rsidP="00910611" w:rsidR="00860AA9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0AA9" w:rsidP="00910611" w:rsidR="00860AA9">
      <w:r>
        <w:rPr>
          <w:rFonts w:eastAsia="MS Mincho"/>
        </w:rPr>
        <w:t xml:space="preserve">   REPUBLIKA HRVATSKA</w:t>
      </w:r>
    </w:p>
    <w:p w:rsidRDefault="00860AA9" w:rsidP="00910611" w:rsidR="00860AA9">
      <w:r>
        <w:rPr>
          <w:rFonts w:eastAsia="MS Mincho"/>
        </w:rPr>
        <w:t>TRGOVAČKI SUD U RIJECI</w:t>
      </w:r>
    </w:p>
    <w:p w:rsidRDefault="00860AA9" w:rsidR="00860AA9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53D10" w:rsidP="0030222D" w:rsidR="00B23DF4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E P U B L I K A    H R V A T S K A</w:t>
      </w:r>
    </w:p>
    <w:p w:rsidRDefault="00253D10" w:rsidP="00253D10" w:rsidR="00253D10" w:rsidRPr="00253D10">
      <w:pPr>
        <w:rPr>
          <w:lang w:eastAsia="en-US"/>
        </w:rPr>
      </w:pPr>
    </w:p>
    <w:p w:rsidRDefault="0030222D" w:rsidP="0030222D" w:rsidR="0030222D" w:rsidRPr="00253D10">
      <w:pPr>
        <w:pStyle w:val="Naslov1"/>
        <w:rPr>
          <w:sz w:val="24"/>
          <w:szCs w:val="24"/>
        </w:rPr>
      </w:pPr>
      <w:r w:rsidRPr="00253D10">
        <w:rPr>
          <w:sz w:val="24"/>
          <w:szCs w:val="24"/>
        </w:rPr>
        <w:t>R J E Š E N J E</w:t>
      </w:r>
    </w:p>
    <w:p w:rsidRDefault="0030222D" w:rsidP="0030222D" w:rsidR="0030222D" w:rsidRPr="00253D10"/>
    <w:p w:rsidRDefault="0030222D" w:rsidP="00021FF7" w:rsidR="0030222D" w:rsidRPr="00253D10">
      <w:pPr>
        <w:ind w:firstLine="720"/>
        <w:jc w:val="both"/>
      </w:pPr>
      <w:r w:rsidRPr="00253D10">
        <w:t>Trgovački sud u Rijeci,</w:t>
      </w:r>
      <w:r w:rsidR="00DF79F1">
        <w:t xml:space="preserve"> OIB 88785964957,</w:t>
      </w:r>
      <w:r w:rsidRPr="00253D10">
        <w:t xml:space="preserve"> po sucu</w:t>
      </w:r>
      <w:r w:rsidR="007D4134">
        <w:t xml:space="preserve"> pojedincu</w:t>
      </w:r>
      <w:r w:rsidRPr="00253D10">
        <w:t xml:space="preserve"> Danieli Korlević, u </w:t>
      </w:r>
      <w:r w:rsidR="007D4134">
        <w:t>pred</w:t>
      </w:r>
      <w:r w:rsidR="000254D4">
        <w:t xml:space="preserve">stečajnom postupku nad dužnikom </w:t>
      </w:r>
      <w:r w:rsidR="00EB01EF" w:rsidRPr="00EB01EF">
        <w:rPr>
          <w:b/>
        </w:rPr>
        <w:t>MGK – pack d.d. Kukuljanovo, Kukuljanovo 349, OIB 09381762740</w:t>
      </w:r>
      <w:r w:rsidR="007D4134">
        <w:rPr>
          <w:b/>
        </w:rPr>
        <w:t>,</w:t>
      </w:r>
      <w:r w:rsidR="00253D10">
        <w:rPr>
          <w:b/>
        </w:rPr>
        <w:t xml:space="preserve"> </w:t>
      </w:r>
      <w:r w:rsidRPr="00253D10">
        <w:t>na</w:t>
      </w:r>
      <w:r w:rsidR="00ED058C" w:rsidRPr="00253D10">
        <w:t>kon</w:t>
      </w:r>
      <w:r w:rsidRPr="00253D10">
        <w:t xml:space="preserve"> </w:t>
      </w:r>
      <w:r w:rsidR="00ED058C" w:rsidRPr="00253D10">
        <w:t xml:space="preserve">ročišta </w:t>
      </w:r>
      <w:r w:rsidR="007D4134">
        <w:t xml:space="preserve">radi ispitivanja tražbina </w:t>
      </w:r>
      <w:r w:rsidR="00ED058C" w:rsidRPr="00253D10">
        <w:t xml:space="preserve">održanog </w:t>
      </w:r>
      <w:r w:rsidR="00EB01EF">
        <w:t>09. studenoga</w:t>
      </w:r>
      <w:r w:rsidR="000254D4">
        <w:t xml:space="preserve"> 2017</w:t>
      </w:r>
      <w:r w:rsidRPr="00253D10">
        <w:t>. g</w:t>
      </w:r>
      <w:r w:rsidR="00ED058C" w:rsidRPr="00253D10">
        <w:t>odine</w:t>
      </w:r>
      <w:r w:rsidR="007D4134">
        <w:t xml:space="preserve">, dana </w:t>
      </w:r>
      <w:r w:rsidR="004E0C5D">
        <w:t>13</w:t>
      </w:r>
      <w:r w:rsidR="007D4134">
        <w:t xml:space="preserve">. </w:t>
      </w:r>
      <w:r w:rsidR="00EB01EF">
        <w:t>studenoga</w:t>
      </w:r>
      <w:r w:rsidR="007D4134">
        <w:t xml:space="preserve"> 2017. godine</w:t>
      </w:r>
    </w:p>
    <w:p w:rsidRDefault="00632005" w:rsidP="0030222D" w:rsidR="00632005" w:rsidRPr="00253D10">
      <w:pPr>
        <w:jc w:val="center"/>
        <w:rPr>
          <w:b/>
        </w:rPr>
      </w:pPr>
    </w:p>
    <w:p w:rsidRDefault="0030222D" w:rsidP="00B224E2" w:rsidR="00B224E2">
      <w:pPr>
        <w:jc w:val="center"/>
        <w:rPr>
          <w:b/>
        </w:rPr>
      </w:pPr>
      <w:r w:rsidRPr="00253D10">
        <w:rPr>
          <w:b/>
        </w:rPr>
        <w:t xml:space="preserve">r i j e š i o </w:t>
      </w:r>
      <w:r w:rsidR="008E4BEC" w:rsidRPr="00253D10">
        <w:rPr>
          <w:b/>
        </w:rPr>
        <w:t xml:space="preserve">  </w:t>
      </w:r>
      <w:r w:rsidR="008C691F" w:rsidRPr="00253D10">
        <w:rPr>
          <w:b/>
        </w:rPr>
        <w:t xml:space="preserve"> </w:t>
      </w:r>
      <w:r w:rsidRPr="00253D10">
        <w:rPr>
          <w:b/>
        </w:rPr>
        <w:t xml:space="preserve"> j e</w:t>
      </w:r>
    </w:p>
    <w:p w:rsidRDefault="00B224E2" w:rsidP="00B224E2" w:rsidR="00B224E2">
      <w:pPr>
        <w:jc w:val="center"/>
        <w:rPr>
          <w:b/>
        </w:rPr>
      </w:pPr>
    </w:p>
    <w:p w:rsidRDefault="003E146F" w:rsidP="00B224E2" w:rsidR="0030222D" w:rsidRPr="00B224E2">
      <w:pPr>
        <w:jc w:val="both"/>
        <w:rPr>
          <w:b/>
        </w:rPr>
      </w:pPr>
      <w:r w:rsidRPr="003E146F">
        <w:t>I</w:t>
      </w:r>
      <w:r>
        <w:rPr>
          <w:b/>
        </w:rPr>
        <w:t>.</w:t>
      </w:r>
      <w:r w:rsidR="00B224E2">
        <w:rPr>
          <w:b/>
        </w:rPr>
        <w:tab/>
      </w:r>
      <w:r w:rsidR="003724D3" w:rsidRPr="00253D10">
        <w:t>Utvrđene su</w:t>
      </w:r>
      <w:r w:rsidR="0030222D" w:rsidRPr="00253D10">
        <w:t xml:space="preserve"> tražbine sljedećih vjerovnika:</w:t>
      </w:r>
    </w:p>
    <w:p w:rsidRDefault="00026383" w:rsidP="0030222D" w:rsidR="00026383" w:rsidRPr="00253D10">
      <w:pPr>
        <w:jc w:val="both"/>
      </w:pP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A2B EXPRESS LOGISTIKA d.o.o. Zagreb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1.031,00 kn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 xml:space="preserve">Buzinski prilaz 36a,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54655542852</w:t>
      </w:r>
    </w:p>
    <w:p w:rsidRDefault="00EB01EF" w:rsidP="00EB01EF" w:rsidR="00EB01EF">
      <w:pPr>
        <w:ind w:left="709"/>
        <w:rPr>
          <w:lang w:eastAsia="en-US"/>
        </w:rPr>
      </w:pP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 xml:space="preserve">ACTEGA – RHENANIA GmbH, Grevenbroich, </w:t>
      </w:r>
      <w:r>
        <w:rPr>
          <w:lang w:eastAsia="en-US"/>
        </w:rPr>
        <w:tab/>
      </w:r>
      <w:r>
        <w:rPr>
          <w:lang w:eastAsia="en-US"/>
        </w:rPr>
        <w:tab/>
      </w:r>
      <w:r w:rsidR="00667C20">
        <w:rPr>
          <w:lang w:eastAsia="en-US"/>
        </w:rPr>
        <w:t xml:space="preserve">          </w:t>
      </w:r>
      <w:r>
        <w:rPr>
          <w:lang w:eastAsia="en-US"/>
        </w:rPr>
        <w:t>65.017,01 kn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Rhenaniastrasse 29-37, Njemačka</w:t>
      </w:r>
    </w:p>
    <w:p w:rsidRDefault="00EB01EF" w:rsidP="00EB01EF" w:rsidR="00EB01EF">
      <w:pPr>
        <w:ind w:left="709"/>
        <w:rPr>
          <w:lang w:eastAsia="en-US"/>
        </w:rPr>
      </w:pP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 xml:space="preserve">AD GRAFIKA d.o.o. Rijeka, </w:t>
      </w:r>
      <w:r w:rsidR="00667C20">
        <w:rPr>
          <w:lang w:eastAsia="en-US"/>
        </w:rPr>
        <w:tab/>
      </w:r>
      <w:r w:rsidR="00667C20">
        <w:rPr>
          <w:lang w:eastAsia="en-US"/>
        </w:rPr>
        <w:tab/>
      </w:r>
      <w:r w:rsidR="00667C20">
        <w:rPr>
          <w:lang w:eastAsia="en-US"/>
        </w:rPr>
        <w:tab/>
      </w:r>
      <w:r w:rsidR="00667C20">
        <w:rPr>
          <w:lang w:eastAsia="en-US"/>
        </w:rPr>
        <w:tab/>
      </w:r>
      <w:r w:rsidR="00667C20">
        <w:rPr>
          <w:lang w:eastAsia="en-US"/>
        </w:rPr>
        <w:tab/>
        <w:t xml:space="preserve">         118.458,75 kn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F. Mladenića 3, OIB 13819673478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667C20">
        <w:rPr>
          <w:lang w:eastAsia="en-US"/>
        </w:rPr>
        <w:t xml:space="preserve">        </w:t>
      </w:r>
    </w:p>
    <w:p w:rsidRDefault="00EB01EF" w:rsidP="00EB01EF" w:rsidR="00EB01EF">
      <w:pPr>
        <w:ind w:left="709"/>
        <w:rPr>
          <w:lang w:eastAsia="en-US"/>
        </w:rPr>
      </w:pP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ADRIA GRUPA d.o.o. Zagreb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1.250,00 kn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 xml:space="preserve">Heinzelova 63 a,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06637660960</w:t>
      </w:r>
    </w:p>
    <w:p w:rsidRDefault="00EB01EF" w:rsidP="00EB01EF" w:rsidR="00EB01EF">
      <w:pPr>
        <w:ind w:left="709"/>
        <w:rPr>
          <w:lang w:eastAsia="en-US"/>
        </w:rPr>
      </w:pP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 xml:space="preserve">ALFONS HAAR MASCHINENBAU GmbH, </w:t>
      </w:r>
      <w:r>
        <w:rPr>
          <w:lang w:eastAsia="en-US"/>
        </w:rPr>
        <w:tab/>
      </w:r>
      <w:r>
        <w:rPr>
          <w:lang w:eastAsia="en-US"/>
        </w:rPr>
        <w:tab/>
      </w:r>
      <w:r w:rsidR="00667C20">
        <w:rPr>
          <w:lang w:eastAsia="en-US"/>
        </w:rPr>
        <w:t xml:space="preserve">          </w:t>
      </w:r>
      <w:r>
        <w:rPr>
          <w:lang w:eastAsia="en-US"/>
        </w:rPr>
        <w:t>15.722,99 kn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Hamburg, Fandiechstr strasse 67, Njemačka</w:t>
      </w:r>
    </w:p>
    <w:p w:rsidRDefault="00EB01EF" w:rsidP="00EB01EF" w:rsidR="00EB01EF">
      <w:pPr>
        <w:ind w:left="709"/>
        <w:rPr>
          <w:lang w:eastAsia="en-US"/>
        </w:rPr>
      </w:pP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 xml:space="preserve">ARCELORMITTAL CASISA S.A.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667C20">
        <w:rPr>
          <w:lang w:eastAsia="en-US"/>
        </w:rPr>
        <w:t xml:space="preserve">         4</w:t>
      </w:r>
      <w:r>
        <w:rPr>
          <w:lang w:eastAsia="en-US"/>
        </w:rPr>
        <w:t>69.997,69 kn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Calle Morores – P.I. Zona, Barcelona</w:t>
      </w:r>
    </w:p>
    <w:p w:rsidRDefault="00EB01EF" w:rsidP="00EB01EF" w:rsidR="00EB01EF">
      <w:pPr>
        <w:ind w:left="709"/>
        <w:rPr>
          <w:lang w:eastAsia="en-US"/>
        </w:rPr>
      </w:pPr>
    </w:p>
    <w:p w:rsidRDefault="00EB01EF" w:rsidP="00EB01EF" w:rsidR="00EB01EF">
      <w:pPr>
        <w:ind w:left="709"/>
        <w:rPr>
          <w:lang w:eastAsia="en-US"/>
        </w:rPr>
      </w:pP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 xml:space="preserve">ARTEMIS LTD Belgija, Industrial park,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667C20">
        <w:rPr>
          <w:lang w:eastAsia="en-US"/>
        </w:rPr>
        <w:t xml:space="preserve">         </w:t>
      </w:r>
      <w:r>
        <w:rPr>
          <w:lang w:eastAsia="en-US"/>
        </w:rPr>
        <w:t>100.365,79 kn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Shumen</w:t>
      </w:r>
    </w:p>
    <w:p w:rsidRDefault="00EB01EF" w:rsidP="00EB01EF" w:rsidR="00EB01EF">
      <w:pPr>
        <w:ind w:left="709"/>
        <w:rPr>
          <w:lang w:eastAsia="en-US"/>
        </w:rPr>
      </w:pP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 xml:space="preserve">ASTRAPROM d.o.o. Kastav, Štivar 3,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2.662,08 kn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27846301629</w:t>
      </w:r>
    </w:p>
    <w:p w:rsidRDefault="00EB01EF" w:rsidP="00EB01EF" w:rsidR="00EB01EF">
      <w:pPr>
        <w:ind w:left="709"/>
        <w:rPr>
          <w:lang w:eastAsia="en-US"/>
        </w:rPr>
      </w:pP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BARBARA DATA d.o.o. Rijeka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6.904,65 kn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 xml:space="preserve">J. Završnika 313,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38400100186</w:t>
      </w:r>
    </w:p>
    <w:p w:rsidRDefault="00EB01EF" w:rsidP="00EB01EF" w:rsidR="00EB01EF">
      <w:pPr>
        <w:ind w:left="709"/>
        <w:rPr>
          <w:lang w:eastAsia="en-US"/>
        </w:rPr>
      </w:pP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lastRenderedPageBreak/>
        <w:t xml:space="preserve">BETAROLL BOTTCHER HRVATSKA d.o.o.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667C20">
        <w:rPr>
          <w:lang w:eastAsia="en-US"/>
        </w:rPr>
        <w:t xml:space="preserve"> </w:t>
      </w:r>
      <w:r>
        <w:rPr>
          <w:lang w:eastAsia="en-US"/>
        </w:rPr>
        <w:t>8.537,18 kn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 xml:space="preserve">Zagreb, Štefanovečka 10,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13306436294</w:t>
      </w:r>
    </w:p>
    <w:p w:rsidRDefault="00EB01EF" w:rsidP="00EB01EF" w:rsidR="00EB01EF">
      <w:pPr>
        <w:ind w:left="709"/>
        <w:rPr>
          <w:lang w:eastAsia="en-US"/>
        </w:rPr>
      </w:pP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 xml:space="preserve">BIBUS ZAGREB d.o.o. Zagreb,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667C20">
        <w:rPr>
          <w:lang w:eastAsia="en-US"/>
        </w:rPr>
        <w:t xml:space="preserve">   </w:t>
      </w:r>
      <w:r>
        <w:rPr>
          <w:lang w:eastAsia="en-US"/>
        </w:rPr>
        <w:t>916,32 kn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 xml:space="preserve">Anina 91,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10613092990</w:t>
      </w:r>
    </w:p>
    <w:p w:rsidRDefault="00EB01EF" w:rsidP="00EB01EF" w:rsidR="00EB01EF">
      <w:pPr>
        <w:ind w:left="709"/>
        <w:rPr>
          <w:lang w:eastAsia="en-US"/>
        </w:rPr>
      </w:pPr>
    </w:p>
    <w:p w:rsidRDefault="00EB01EF" w:rsidP="00EB01EF" w:rsidR="00EB0F1F">
      <w:pPr>
        <w:ind w:left="709"/>
        <w:rPr>
          <w:lang w:eastAsia="en-US"/>
        </w:rPr>
      </w:pPr>
      <w:r>
        <w:rPr>
          <w:lang w:eastAsia="en-US"/>
        </w:rPr>
        <w:t xml:space="preserve">BILCARE STAUFEN GmbH, </w:t>
      </w:r>
      <w:r w:rsidR="00EB0F1F">
        <w:rPr>
          <w:lang w:eastAsia="en-US"/>
        </w:rPr>
        <w:tab/>
      </w:r>
      <w:r w:rsidR="00EB0F1F">
        <w:rPr>
          <w:lang w:eastAsia="en-US"/>
        </w:rPr>
        <w:tab/>
      </w:r>
      <w:r w:rsidR="00EB0F1F">
        <w:rPr>
          <w:lang w:eastAsia="en-US"/>
        </w:rPr>
        <w:tab/>
      </w:r>
      <w:r w:rsidR="00EB0F1F">
        <w:rPr>
          <w:lang w:eastAsia="en-US"/>
        </w:rPr>
        <w:tab/>
      </w:r>
      <w:r w:rsidR="00667C20">
        <w:rPr>
          <w:lang w:eastAsia="en-US"/>
        </w:rPr>
        <w:t xml:space="preserve">        </w:t>
      </w:r>
      <w:r w:rsidR="00EB0F1F">
        <w:rPr>
          <w:lang w:eastAsia="en-US"/>
        </w:rPr>
        <w:t>121.498,09 kn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 xml:space="preserve">Stalfen Postfach 1253, Njemačka </w:t>
      </w:r>
    </w:p>
    <w:p w:rsidRDefault="00EB01EF" w:rsidP="00EB01EF" w:rsidR="00EB01EF">
      <w:pPr>
        <w:ind w:left="709"/>
        <w:rPr>
          <w:lang w:eastAsia="en-US"/>
        </w:rPr>
      </w:pPr>
    </w:p>
    <w:p w:rsidRDefault="00EB01EF" w:rsidP="00EB01EF" w:rsidR="00EB0F1F">
      <w:pPr>
        <w:ind w:left="709"/>
        <w:rPr>
          <w:lang w:eastAsia="en-US"/>
        </w:rPr>
      </w:pPr>
      <w:r>
        <w:rPr>
          <w:lang w:eastAsia="en-US"/>
        </w:rPr>
        <w:t xml:space="preserve">BILOKALNIK – IPA d.d. Koprivnica, </w:t>
      </w:r>
      <w:r w:rsidR="00EB0F1F">
        <w:rPr>
          <w:lang w:eastAsia="en-US"/>
        </w:rPr>
        <w:tab/>
      </w:r>
      <w:r w:rsidR="00EB0F1F">
        <w:rPr>
          <w:lang w:eastAsia="en-US"/>
        </w:rPr>
        <w:tab/>
      </w:r>
      <w:r w:rsidR="00EB0F1F">
        <w:rPr>
          <w:lang w:eastAsia="en-US"/>
        </w:rPr>
        <w:tab/>
      </w:r>
      <w:r w:rsidR="00667C20">
        <w:rPr>
          <w:lang w:eastAsia="en-US"/>
        </w:rPr>
        <w:t xml:space="preserve">        </w:t>
      </w:r>
      <w:r w:rsidR="00EB0F1F">
        <w:rPr>
          <w:lang w:eastAsia="en-US"/>
        </w:rPr>
        <w:t xml:space="preserve">214.512,83 kn </w:t>
      </w:r>
    </w:p>
    <w:p w:rsidRDefault="00EB0F1F" w:rsidP="00EB01EF" w:rsidR="00EB0F1F">
      <w:pPr>
        <w:ind w:left="709"/>
        <w:rPr>
          <w:lang w:eastAsia="en-US"/>
        </w:rPr>
      </w:pPr>
      <w:r>
        <w:rPr>
          <w:lang w:eastAsia="en-US"/>
        </w:rPr>
        <w:t>Dravska ulica 19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29531974087</w:t>
      </w:r>
    </w:p>
    <w:p w:rsidRDefault="00EB0F1F" w:rsidP="00EB01EF" w:rsidR="00EB0F1F">
      <w:pPr>
        <w:ind w:left="709"/>
        <w:rPr>
          <w:lang w:eastAsia="en-US"/>
        </w:rPr>
      </w:pPr>
    </w:p>
    <w:p w:rsidRDefault="00EB01EF" w:rsidP="00EB01EF" w:rsidR="00EB0F1F">
      <w:pPr>
        <w:ind w:left="709"/>
        <w:rPr>
          <w:lang w:eastAsia="en-US"/>
        </w:rPr>
      </w:pPr>
      <w:r>
        <w:rPr>
          <w:lang w:eastAsia="en-US"/>
        </w:rPr>
        <w:t>BIROOPREMA d.o.o. Rijeka</w:t>
      </w:r>
      <w:r w:rsidR="00EB0F1F">
        <w:rPr>
          <w:lang w:eastAsia="en-US"/>
        </w:rPr>
        <w:tab/>
      </w:r>
      <w:r w:rsidR="00EB0F1F">
        <w:rPr>
          <w:lang w:eastAsia="en-US"/>
        </w:rPr>
        <w:tab/>
      </w:r>
      <w:r w:rsidR="00EB0F1F">
        <w:rPr>
          <w:lang w:eastAsia="en-US"/>
        </w:rPr>
        <w:tab/>
      </w:r>
      <w:r w:rsidR="00EB0F1F">
        <w:rPr>
          <w:lang w:eastAsia="en-US"/>
        </w:rPr>
        <w:tab/>
      </w:r>
      <w:r w:rsidR="00EB0F1F">
        <w:rPr>
          <w:lang w:eastAsia="en-US"/>
        </w:rPr>
        <w:tab/>
      </w:r>
      <w:r w:rsidR="00EB0F1F">
        <w:rPr>
          <w:lang w:eastAsia="en-US"/>
        </w:rPr>
        <w:tab/>
      </w:r>
      <w:r w:rsidR="00667C20">
        <w:rPr>
          <w:lang w:eastAsia="en-US"/>
        </w:rPr>
        <w:t xml:space="preserve">   </w:t>
      </w:r>
      <w:r w:rsidR="00EB0F1F">
        <w:rPr>
          <w:lang w:eastAsia="en-US"/>
        </w:rPr>
        <w:t xml:space="preserve">160,00 kn </w:t>
      </w:r>
      <w:r>
        <w:rPr>
          <w:lang w:eastAsia="en-US"/>
        </w:rPr>
        <w:t xml:space="preserve"> </w:t>
      </w:r>
    </w:p>
    <w:p w:rsidRDefault="00EB01EF" w:rsidP="00EB01EF" w:rsidR="00EB0F1F">
      <w:pPr>
        <w:ind w:left="709"/>
        <w:rPr>
          <w:lang w:eastAsia="en-US"/>
        </w:rPr>
      </w:pPr>
      <w:r>
        <w:rPr>
          <w:lang w:eastAsia="en-US"/>
        </w:rPr>
        <w:t xml:space="preserve">M. Barača 7,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72699018792</w:t>
      </w:r>
    </w:p>
    <w:p w:rsidRDefault="00EB0F1F" w:rsidP="00EB01EF" w:rsidR="00EB0F1F">
      <w:pPr>
        <w:ind w:left="709"/>
        <w:rPr>
          <w:lang w:eastAsia="en-US"/>
        </w:rPr>
      </w:pPr>
    </w:p>
    <w:p w:rsidRDefault="00EB01EF" w:rsidP="00EB01EF" w:rsidR="00EB0F1F">
      <w:pPr>
        <w:ind w:left="709"/>
        <w:rPr>
          <w:lang w:eastAsia="en-US"/>
        </w:rPr>
      </w:pPr>
      <w:r>
        <w:rPr>
          <w:lang w:eastAsia="en-US"/>
        </w:rPr>
        <w:t>BISNODE d.o.o. Zagreb</w:t>
      </w:r>
      <w:r w:rsidR="00EB0F1F">
        <w:rPr>
          <w:lang w:eastAsia="en-US"/>
        </w:rPr>
        <w:tab/>
      </w:r>
      <w:r w:rsidR="00EB0F1F">
        <w:rPr>
          <w:lang w:eastAsia="en-US"/>
        </w:rPr>
        <w:tab/>
      </w:r>
      <w:r w:rsidR="00EB0F1F">
        <w:rPr>
          <w:lang w:eastAsia="en-US"/>
        </w:rPr>
        <w:tab/>
      </w:r>
      <w:r w:rsidR="00EB0F1F">
        <w:rPr>
          <w:lang w:eastAsia="en-US"/>
        </w:rPr>
        <w:tab/>
      </w:r>
      <w:r w:rsidR="00EB0F1F">
        <w:rPr>
          <w:lang w:eastAsia="en-US"/>
        </w:rPr>
        <w:tab/>
      </w:r>
      <w:r w:rsidR="00EB0F1F">
        <w:rPr>
          <w:lang w:eastAsia="en-US"/>
        </w:rPr>
        <w:tab/>
        <w:t>5.000,00 kn</w:t>
      </w:r>
      <w:r>
        <w:rPr>
          <w:lang w:eastAsia="en-US"/>
        </w:rPr>
        <w:t xml:space="preserve"> </w:t>
      </w:r>
    </w:p>
    <w:p w:rsidRDefault="00EB01EF" w:rsidP="00EB01EF" w:rsidR="00EB0F1F">
      <w:pPr>
        <w:ind w:left="709"/>
        <w:rPr>
          <w:lang w:eastAsia="en-US"/>
        </w:rPr>
      </w:pPr>
      <w:r>
        <w:rPr>
          <w:lang w:eastAsia="en-US"/>
        </w:rPr>
        <w:t xml:space="preserve">Fallerovo šetalište 22,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48270876028</w:t>
      </w:r>
    </w:p>
    <w:p w:rsidRDefault="00EB0F1F" w:rsidP="00EB01EF" w:rsidR="00EB0F1F">
      <w:pPr>
        <w:ind w:left="709"/>
        <w:rPr>
          <w:lang w:eastAsia="en-US"/>
        </w:rPr>
      </w:pPr>
    </w:p>
    <w:p w:rsidRDefault="00EB01EF" w:rsidP="00EB01EF" w:rsidR="00EB0F1F">
      <w:pPr>
        <w:ind w:left="709"/>
        <w:rPr>
          <w:lang w:eastAsia="en-US"/>
        </w:rPr>
      </w:pPr>
      <w:r>
        <w:rPr>
          <w:lang w:eastAsia="en-US"/>
        </w:rPr>
        <w:t>IGOR BLAŽIĆ vl. tiskarskog obrta Sušak</w:t>
      </w:r>
      <w:r w:rsidR="00EB0F1F">
        <w:rPr>
          <w:lang w:eastAsia="en-US"/>
        </w:rPr>
        <w:tab/>
      </w:r>
      <w:r w:rsidR="00EB0F1F">
        <w:rPr>
          <w:lang w:eastAsia="en-US"/>
        </w:rPr>
        <w:tab/>
      </w:r>
      <w:r w:rsidR="00EB0F1F">
        <w:rPr>
          <w:lang w:eastAsia="en-US"/>
        </w:rPr>
        <w:tab/>
      </w:r>
      <w:r w:rsidR="00EB0F1F">
        <w:rPr>
          <w:lang w:eastAsia="en-US"/>
        </w:rPr>
        <w:tab/>
        <w:t>2.218,75 kn</w:t>
      </w:r>
      <w:r>
        <w:rPr>
          <w:lang w:eastAsia="en-US"/>
        </w:rPr>
        <w:t xml:space="preserve"> </w:t>
      </w:r>
    </w:p>
    <w:p w:rsidRDefault="00EB01EF" w:rsidP="00EB01EF" w:rsidR="00EB0F1F">
      <w:pPr>
        <w:ind w:left="709"/>
        <w:rPr>
          <w:lang w:eastAsia="en-US"/>
        </w:rPr>
      </w:pPr>
      <w:r>
        <w:rPr>
          <w:lang w:eastAsia="en-US"/>
        </w:rPr>
        <w:t xml:space="preserve">D. Šćitara 24, Rijeka,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19971221845</w:t>
      </w:r>
    </w:p>
    <w:p w:rsidRDefault="00EB0F1F" w:rsidP="00EB01EF" w:rsidR="00EB0F1F">
      <w:pPr>
        <w:ind w:left="709"/>
        <w:rPr>
          <w:lang w:eastAsia="en-US"/>
        </w:rPr>
      </w:pPr>
    </w:p>
    <w:p w:rsidRDefault="00EB0F1F" w:rsidP="00EB01EF" w:rsidR="00EB0F1F">
      <w:pPr>
        <w:ind w:left="709"/>
        <w:rPr>
          <w:lang w:eastAsia="en-US"/>
        </w:rPr>
      </w:pPr>
      <w:r>
        <w:rPr>
          <w:lang w:eastAsia="en-US"/>
        </w:rPr>
        <w:t>BMT d.o.o. Ravna Gora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1.950,00 kn</w:t>
      </w:r>
    </w:p>
    <w:p w:rsidRDefault="00EB01EF" w:rsidP="00EB01EF" w:rsidR="00EB0F1F">
      <w:pPr>
        <w:ind w:left="709"/>
        <w:rPr>
          <w:lang w:eastAsia="en-US"/>
        </w:rPr>
      </w:pPr>
      <w:r>
        <w:rPr>
          <w:lang w:eastAsia="en-US"/>
        </w:rPr>
        <w:t xml:space="preserve">I. G. Kovačića 156,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47730621403</w:t>
      </w:r>
    </w:p>
    <w:p w:rsidRDefault="00EB0F1F" w:rsidP="00EB01EF" w:rsidR="00EB0F1F">
      <w:pPr>
        <w:ind w:left="709"/>
        <w:rPr>
          <w:lang w:eastAsia="en-US"/>
        </w:rPr>
      </w:pPr>
    </w:p>
    <w:p w:rsidRDefault="00EB01EF" w:rsidP="00EB01EF" w:rsidR="00EB0F1F">
      <w:pPr>
        <w:ind w:left="709"/>
        <w:rPr>
          <w:lang w:eastAsia="en-US"/>
        </w:rPr>
      </w:pPr>
      <w:r>
        <w:rPr>
          <w:lang w:eastAsia="en-US"/>
        </w:rPr>
        <w:t xml:space="preserve">BOKOLJE KOMERC d.o.o. </w:t>
      </w:r>
      <w:r w:rsidR="00EB0F1F">
        <w:rPr>
          <w:lang w:eastAsia="en-US"/>
        </w:rPr>
        <w:tab/>
      </w:r>
      <w:r w:rsidR="00EB0F1F">
        <w:rPr>
          <w:lang w:eastAsia="en-US"/>
        </w:rPr>
        <w:tab/>
      </w:r>
      <w:r w:rsidR="00EB0F1F">
        <w:rPr>
          <w:lang w:eastAsia="en-US"/>
        </w:rPr>
        <w:tab/>
      </w:r>
      <w:r w:rsidR="00EB0F1F">
        <w:rPr>
          <w:lang w:eastAsia="en-US"/>
        </w:rPr>
        <w:tab/>
      </w:r>
      <w:r w:rsidR="00EB0F1F">
        <w:rPr>
          <w:lang w:eastAsia="en-US"/>
        </w:rPr>
        <w:tab/>
      </w:r>
      <w:r w:rsidR="00EB0F1F">
        <w:rPr>
          <w:lang w:eastAsia="en-US"/>
        </w:rPr>
        <w:tab/>
        <w:t>3.413,06 kn</w:t>
      </w:r>
    </w:p>
    <w:p w:rsidRDefault="00EB01EF" w:rsidP="00EB01EF" w:rsidR="00EB0F1F">
      <w:pPr>
        <w:ind w:left="709"/>
        <w:rPr>
          <w:lang w:eastAsia="en-US"/>
        </w:rPr>
      </w:pPr>
      <w:r>
        <w:rPr>
          <w:lang w:eastAsia="en-US"/>
        </w:rPr>
        <w:t xml:space="preserve">Dobropoljana, Dobropoljana 27,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60107744273</w:t>
      </w:r>
    </w:p>
    <w:p w:rsidRDefault="00EB0F1F" w:rsidP="00EB01EF" w:rsidR="00EB0F1F">
      <w:pPr>
        <w:ind w:left="709"/>
        <w:rPr>
          <w:lang w:eastAsia="en-US"/>
        </w:rPr>
      </w:pPr>
    </w:p>
    <w:p w:rsidRDefault="00EB01EF" w:rsidP="00EB01EF" w:rsidR="00EB0F1F">
      <w:pPr>
        <w:ind w:left="709"/>
        <w:rPr>
          <w:lang w:eastAsia="en-US"/>
        </w:rPr>
      </w:pPr>
      <w:r>
        <w:rPr>
          <w:lang w:eastAsia="en-US"/>
        </w:rPr>
        <w:t xml:space="preserve">BOHLER-UDDEHOLM ZAGREB d.o.o. </w:t>
      </w:r>
      <w:r w:rsidR="00EB0F1F">
        <w:rPr>
          <w:lang w:eastAsia="en-US"/>
        </w:rPr>
        <w:tab/>
      </w:r>
      <w:r w:rsidR="00642739">
        <w:rPr>
          <w:lang w:eastAsia="en-US"/>
        </w:rPr>
        <w:tab/>
      </w:r>
      <w:r w:rsidR="00642739">
        <w:rPr>
          <w:lang w:eastAsia="en-US"/>
        </w:rPr>
        <w:tab/>
      </w:r>
      <w:r w:rsidR="00642739">
        <w:rPr>
          <w:lang w:eastAsia="en-US"/>
        </w:rPr>
        <w:tab/>
        <w:t>9.586,13 kn</w:t>
      </w:r>
      <w:r w:rsidR="00EB0F1F">
        <w:rPr>
          <w:lang w:eastAsia="en-US"/>
        </w:rPr>
        <w:tab/>
      </w:r>
    </w:p>
    <w:p w:rsidRDefault="00EB01EF" w:rsidP="00EB01EF" w:rsidR="00EB0F1F">
      <w:pPr>
        <w:ind w:left="709"/>
        <w:rPr>
          <w:lang w:eastAsia="en-US"/>
        </w:rPr>
      </w:pPr>
      <w:r>
        <w:rPr>
          <w:lang w:eastAsia="en-US"/>
        </w:rPr>
        <w:t xml:space="preserve">Zagreb, Slavonska avenija 22d,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49843078364</w:t>
      </w:r>
    </w:p>
    <w:p w:rsidRDefault="00EB0F1F" w:rsidP="00EB01EF" w:rsidR="00EB0F1F">
      <w:pPr>
        <w:ind w:left="709"/>
        <w:rPr>
          <w:lang w:eastAsia="en-US"/>
        </w:rPr>
      </w:pPr>
    </w:p>
    <w:p w:rsidRDefault="00EB01EF" w:rsidP="00EB01EF" w:rsidR="00642739">
      <w:pPr>
        <w:ind w:left="709"/>
        <w:rPr>
          <w:lang w:eastAsia="en-US"/>
        </w:rPr>
      </w:pPr>
      <w:r>
        <w:rPr>
          <w:lang w:eastAsia="en-US"/>
        </w:rPr>
        <w:t xml:space="preserve">ANTE BREKALO javni bilježnik, </w:t>
      </w:r>
      <w:r w:rsidR="00642739">
        <w:rPr>
          <w:lang w:eastAsia="en-US"/>
        </w:rPr>
        <w:tab/>
      </w:r>
      <w:r w:rsidR="00642739">
        <w:rPr>
          <w:lang w:eastAsia="en-US"/>
        </w:rPr>
        <w:tab/>
      </w:r>
      <w:r w:rsidR="00642739">
        <w:rPr>
          <w:lang w:eastAsia="en-US"/>
        </w:rPr>
        <w:tab/>
      </w:r>
      <w:r w:rsidR="00642739">
        <w:rPr>
          <w:lang w:eastAsia="en-US"/>
        </w:rPr>
        <w:tab/>
      </w:r>
      <w:r w:rsidR="00642739">
        <w:rPr>
          <w:lang w:eastAsia="en-US"/>
        </w:rPr>
        <w:tab/>
        <w:t xml:space="preserve">   307,50 kn</w:t>
      </w:r>
      <w:r w:rsidR="00642739">
        <w:rPr>
          <w:lang w:eastAsia="en-US"/>
        </w:rPr>
        <w:tab/>
      </w:r>
    </w:p>
    <w:p w:rsidRDefault="00EB01EF" w:rsidP="00EB01EF" w:rsidR="00642739">
      <w:pPr>
        <w:ind w:left="709"/>
        <w:rPr>
          <w:lang w:eastAsia="en-US"/>
        </w:rPr>
      </w:pPr>
      <w:r>
        <w:rPr>
          <w:lang w:eastAsia="en-US"/>
        </w:rPr>
        <w:t xml:space="preserve">Požega, Sv. Vida 3,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76454958391</w:t>
      </w:r>
    </w:p>
    <w:p w:rsidRDefault="00642739" w:rsidP="00EB01EF" w:rsidR="00642739">
      <w:pPr>
        <w:ind w:left="709"/>
        <w:rPr>
          <w:lang w:eastAsia="en-US"/>
        </w:rPr>
      </w:pPr>
    </w:p>
    <w:p w:rsidRDefault="00EB01EF" w:rsidP="00EB01EF" w:rsidR="00642739">
      <w:pPr>
        <w:ind w:left="709"/>
        <w:rPr>
          <w:lang w:eastAsia="en-US"/>
        </w:rPr>
      </w:pPr>
      <w:r>
        <w:rPr>
          <w:lang w:eastAsia="en-US"/>
        </w:rPr>
        <w:t xml:space="preserve">BRNA SERVIS d.o.o. </w:t>
      </w:r>
      <w:r w:rsidR="00642739">
        <w:rPr>
          <w:lang w:eastAsia="en-US"/>
        </w:rPr>
        <w:tab/>
      </w:r>
      <w:r w:rsidR="00642739">
        <w:rPr>
          <w:lang w:eastAsia="en-US"/>
        </w:rPr>
        <w:tab/>
      </w:r>
      <w:r w:rsidR="00642739">
        <w:rPr>
          <w:lang w:eastAsia="en-US"/>
        </w:rPr>
        <w:tab/>
      </w:r>
      <w:r w:rsidR="00642739">
        <w:rPr>
          <w:lang w:eastAsia="en-US"/>
        </w:rPr>
        <w:tab/>
      </w:r>
      <w:r w:rsidR="00642739">
        <w:rPr>
          <w:lang w:eastAsia="en-US"/>
        </w:rPr>
        <w:tab/>
      </w:r>
      <w:r w:rsidR="00667C20">
        <w:rPr>
          <w:lang w:eastAsia="en-US"/>
        </w:rPr>
        <w:t xml:space="preserve">          </w:t>
      </w:r>
      <w:r w:rsidR="00642739">
        <w:rPr>
          <w:lang w:eastAsia="en-US"/>
        </w:rPr>
        <w:t>45.875,00 kn</w:t>
      </w:r>
    </w:p>
    <w:p w:rsidRDefault="00EB01EF" w:rsidP="00EB01EF" w:rsidR="00642739">
      <w:pPr>
        <w:ind w:left="709"/>
        <w:rPr>
          <w:lang w:eastAsia="en-US"/>
        </w:rPr>
      </w:pPr>
      <w:r>
        <w:rPr>
          <w:lang w:eastAsia="en-US"/>
        </w:rPr>
        <w:t xml:space="preserve">Zlobin, Zlobin 19a,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14631403412</w:t>
      </w:r>
    </w:p>
    <w:p w:rsidRDefault="00642739" w:rsidP="00EB01EF" w:rsidR="00642739">
      <w:pPr>
        <w:ind w:left="709"/>
        <w:rPr>
          <w:lang w:eastAsia="en-US"/>
        </w:rPr>
      </w:pPr>
    </w:p>
    <w:p w:rsidRDefault="00EB01EF" w:rsidP="00EB01EF" w:rsidR="00642739">
      <w:pPr>
        <w:ind w:left="709"/>
        <w:rPr>
          <w:lang w:eastAsia="en-US"/>
        </w:rPr>
      </w:pPr>
      <w:r>
        <w:rPr>
          <w:lang w:eastAsia="en-US"/>
        </w:rPr>
        <w:t>ZLATKO BRUSIĆ autoprijevoznik</w:t>
      </w:r>
      <w:r w:rsidR="00642739">
        <w:rPr>
          <w:lang w:eastAsia="en-US"/>
        </w:rPr>
        <w:tab/>
      </w:r>
      <w:r w:rsidR="00642739">
        <w:rPr>
          <w:lang w:eastAsia="en-US"/>
        </w:rPr>
        <w:tab/>
      </w:r>
      <w:r w:rsidR="00642739">
        <w:rPr>
          <w:lang w:eastAsia="en-US"/>
        </w:rPr>
        <w:tab/>
      </w:r>
      <w:r w:rsidR="00642739">
        <w:rPr>
          <w:lang w:eastAsia="en-US"/>
        </w:rPr>
        <w:tab/>
      </w:r>
      <w:r w:rsidR="00642739">
        <w:rPr>
          <w:lang w:eastAsia="en-US"/>
        </w:rPr>
        <w:tab/>
        <w:t>1.750,00 kn</w:t>
      </w:r>
      <w:r>
        <w:rPr>
          <w:lang w:eastAsia="en-US"/>
        </w:rPr>
        <w:t xml:space="preserve"> </w:t>
      </w:r>
    </w:p>
    <w:p w:rsidRDefault="00EB01EF" w:rsidP="00EB01EF" w:rsidR="00642739">
      <w:pPr>
        <w:ind w:left="709"/>
        <w:rPr>
          <w:lang w:eastAsia="en-US"/>
        </w:rPr>
      </w:pPr>
      <w:r>
        <w:rPr>
          <w:lang w:eastAsia="en-US"/>
        </w:rPr>
        <w:t xml:space="preserve">Umag, </w:t>
      </w:r>
      <w:r w:rsidR="00642739">
        <w:rPr>
          <w:lang w:eastAsia="en-US"/>
        </w:rPr>
        <w:t>Ž</w:t>
      </w:r>
      <w:r>
        <w:rPr>
          <w:lang w:eastAsia="en-US"/>
        </w:rPr>
        <w:t xml:space="preserve">rtava fašizma 3,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95037966755</w:t>
      </w:r>
    </w:p>
    <w:p w:rsidRDefault="00EB01EF" w:rsidP="00EB01EF" w:rsidR="00642739">
      <w:pPr>
        <w:ind w:left="709"/>
        <w:rPr>
          <w:lang w:eastAsia="en-US"/>
        </w:rPr>
      </w:pPr>
      <w:r>
        <w:rPr>
          <w:lang w:eastAsia="en-US"/>
        </w:rPr>
        <w:lastRenderedPageBreak/>
        <w:t xml:space="preserve">BTR-KOMPRESOR d.o.o. </w:t>
      </w:r>
      <w:r w:rsidR="00642739">
        <w:rPr>
          <w:lang w:eastAsia="en-US"/>
        </w:rPr>
        <w:tab/>
      </w:r>
      <w:r w:rsidR="00642739">
        <w:rPr>
          <w:lang w:eastAsia="en-US"/>
        </w:rPr>
        <w:tab/>
      </w:r>
      <w:r w:rsidR="00642739">
        <w:rPr>
          <w:lang w:eastAsia="en-US"/>
        </w:rPr>
        <w:tab/>
      </w:r>
      <w:r w:rsidR="00642739">
        <w:rPr>
          <w:lang w:eastAsia="en-US"/>
        </w:rPr>
        <w:tab/>
      </w:r>
      <w:r w:rsidR="00642739">
        <w:rPr>
          <w:lang w:eastAsia="en-US"/>
        </w:rPr>
        <w:tab/>
      </w:r>
      <w:r w:rsidR="00667C20">
        <w:rPr>
          <w:lang w:eastAsia="en-US"/>
        </w:rPr>
        <w:t xml:space="preserve">          </w:t>
      </w:r>
      <w:r w:rsidR="00642739">
        <w:rPr>
          <w:lang w:eastAsia="en-US"/>
        </w:rPr>
        <w:t>20.421,38 kn</w:t>
      </w:r>
    </w:p>
    <w:p w:rsidRDefault="00EB01EF" w:rsidP="00EB01EF" w:rsidR="00642739">
      <w:pPr>
        <w:ind w:left="709"/>
        <w:rPr>
          <w:lang w:eastAsia="en-US"/>
        </w:rPr>
      </w:pPr>
      <w:r>
        <w:rPr>
          <w:lang w:eastAsia="en-US"/>
        </w:rPr>
        <w:t xml:space="preserve">Donji Stupnik, Štefanjska 13,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48491501393</w:t>
      </w:r>
    </w:p>
    <w:p w:rsidRDefault="00642739" w:rsidP="00EB01EF" w:rsidR="00642739">
      <w:pPr>
        <w:ind w:left="709"/>
        <w:rPr>
          <w:lang w:eastAsia="en-US"/>
        </w:rPr>
      </w:pPr>
    </w:p>
    <w:p w:rsidRDefault="00EB01EF" w:rsidP="00EB01EF" w:rsidR="00642739">
      <w:pPr>
        <w:ind w:left="709"/>
        <w:rPr>
          <w:lang w:eastAsia="en-US"/>
        </w:rPr>
      </w:pPr>
      <w:r>
        <w:rPr>
          <w:lang w:eastAsia="en-US"/>
        </w:rPr>
        <w:t xml:space="preserve">CALTEK s.r.l. Chignolo Localitas.1, </w:t>
      </w:r>
      <w:r w:rsidR="00642739">
        <w:rPr>
          <w:lang w:eastAsia="en-US"/>
        </w:rPr>
        <w:tab/>
      </w:r>
      <w:r w:rsidR="00642739">
        <w:rPr>
          <w:lang w:eastAsia="en-US"/>
        </w:rPr>
        <w:tab/>
      </w:r>
      <w:r w:rsidR="00642739">
        <w:rPr>
          <w:lang w:eastAsia="en-US"/>
        </w:rPr>
        <w:tab/>
      </w:r>
      <w:r w:rsidR="00667C20">
        <w:rPr>
          <w:lang w:eastAsia="en-US"/>
        </w:rPr>
        <w:t xml:space="preserve">         </w:t>
      </w:r>
      <w:r w:rsidR="00642739">
        <w:rPr>
          <w:lang w:eastAsia="en-US"/>
        </w:rPr>
        <w:t>201.031,54 kn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Italija</w:t>
      </w:r>
    </w:p>
    <w:p w:rsidRDefault="00642739" w:rsidP="00EB01EF" w:rsidR="00642739">
      <w:pPr>
        <w:ind w:left="709"/>
        <w:rPr>
          <w:lang w:eastAsia="en-US"/>
        </w:rPr>
      </w:pPr>
    </w:p>
    <w:p w:rsidRDefault="00642739" w:rsidP="00EB01EF" w:rsidR="00642739">
      <w:pPr>
        <w:ind w:left="709"/>
        <w:rPr>
          <w:lang w:eastAsia="en-US"/>
        </w:rPr>
      </w:pPr>
      <w:r>
        <w:rPr>
          <w:lang w:eastAsia="en-US"/>
        </w:rPr>
        <w:t>TOMISLAV CAPIĆ vl. konoba RIVA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667C20">
        <w:rPr>
          <w:lang w:eastAsia="en-US"/>
        </w:rPr>
        <w:t xml:space="preserve">            </w:t>
      </w:r>
      <w:r w:rsidR="00806532">
        <w:rPr>
          <w:lang w:eastAsia="en-US"/>
        </w:rPr>
        <w:t>1.201,00 kn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Crikvenica, OIB 92343248944</w:t>
      </w:r>
    </w:p>
    <w:p w:rsidRDefault="00642739" w:rsidP="00EB01EF" w:rsidR="00642739">
      <w:pPr>
        <w:ind w:left="709"/>
        <w:rPr>
          <w:lang w:eastAsia="en-US"/>
        </w:rPr>
      </w:pPr>
    </w:p>
    <w:p w:rsidRDefault="00EB01EF" w:rsidP="00EB01EF" w:rsidR="00806532">
      <w:pPr>
        <w:ind w:left="709"/>
        <w:rPr>
          <w:lang w:eastAsia="en-US"/>
        </w:rPr>
      </w:pPr>
      <w:r>
        <w:rPr>
          <w:lang w:eastAsia="en-US"/>
        </w:rPr>
        <w:t xml:space="preserve">CDS – BOND d.o.o. </w:t>
      </w:r>
      <w:r w:rsidR="00806532">
        <w:rPr>
          <w:lang w:eastAsia="en-US"/>
        </w:rPr>
        <w:tab/>
      </w:r>
      <w:r w:rsidR="00806532">
        <w:rPr>
          <w:lang w:eastAsia="en-US"/>
        </w:rPr>
        <w:tab/>
      </w:r>
      <w:r w:rsidR="00806532">
        <w:rPr>
          <w:lang w:eastAsia="en-US"/>
        </w:rPr>
        <w:tab/>
      </w:r>
      <w:r w:rsidR="00806532">
        <w:rPr>
          <w:lang w:eastAsia="en-US"/>
        </w:rPr>
        <w:tab/>
      </w:r>
      <w:r w:rsidR="00806532">
        <w:rPr>
          <w:lang w:eastAsia="en-US"/>
        </w:rPr>
        <w:tab/>
      </w:r>
      <w:r w:rsidR="00806532">
        <w:rPr>
          <w:lang w:eastAsia="en-US"/>
        </w:rPr>
        <w:tab/>
      </w:r>
      <w:r w:rsidR="00806532">
        <w:rPr>
          <w:lang w:eastAsia="en-US"/>
        </w:rPr>
        <w:tab/>
        <w:t>2.250,00 kn</w:t>
      </w:r>
    </w:p>
    <w:p w:rsidRDefault="00EB01EF" w:rsidP="00EB01EF" w:rsidR="00806532">
      <w:pPr>
        <w:ind w:left="709"/>
        <w:rPr>
          <w:lang w:eastAsia="en-US"/>
        </w:rPr>
      </w:pPr>
      <w:r>
        <w:rPr>
          <w:lang w:eastAsia="en-US"/>
        </w:rPr>
        <w:t xml:space="preserve">Zagreb, Ožujska 10,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05779404606</w:t>
      </w:r>
    </w:p>
    <w:p w:rsidRDefault="00806532" w:rsidP="00EB01EF" w:rsidR="00806532">
      <w:pPr>
        <w:ind w:left="709"/>
        <w:rPr>
          <w:lang w:eastAsia="en-US"/>
        </w:rPr>
      </w:pPr>
    </w:p>
    <w:p w:rsidRDefault="00EB01EF" w:rsidP="00EB01EF" w:rsidR="00806532">
      <w:pPr>
        <w:ind w:left="709"/>
        <w:rPr>
          <w:lang w:eastAsia="en-US"/>
        </w:rPr>
      </w:pPr>
      <w:r>
        <w:rPr>
          <w:lang w:eastAsia="en-US"/>
        </w:rPr>
        <w:t xml:space="preserve">CIJEVNA TEHNIKA d.o.o. </w:t>
      </w:r>
      <w:r w:rsidR="00806532">
        <w:rPr>
          <w:lang w:eastAsia="en-US"/>
        </w:rPr>
        <w:tab/>
      </w:r>
      <w:r w:rsidR="00806532">
        <w:rPr>
          <w:lang w:eastAsia="en-US"/>
        </w:rPr>
        <w:tab/>
      </w:r>
      <w:r w:rsidR="00806532">
        <w:rPr>
          <w:lang w:eastAsia="en-US"/>
        </w:rPr>
        <w:tab/>
      </w:r>
      <w:r w:rsidR="00806532">
        <w:rPr>
          <w:lang w:eastAsia="en-US"/>
        </w:rPr>
        <w:tab/>
      </w:r>
      <w:r w:rsidR="00806532">
        <w:rPr>
          <w:lang w:eastAsia="en-US"/>
        </w:rPr>
        <w:tab/>
      </w:r>
      <w:r w:rsidR="00806532">
        <w:rPr>
          <w:lang w:eastAsia="en-US"/>
        </w:rPr>
        <w:tab/>
        <w:t>8.471,50 kn</w:t>
      </w:r>
    </w:p>
    <w:p w:rsidRDefault="00EB01EF" w:rsidP="00EB01EF" w:rsidR="00806532">
      <w:pPr>
        <w:ind w:left="709"/>
        <w:rPr>
          <w:lang w:eastAsia="en-US"/>
        </w:rPr>
      </w:pPr>
      <w:r>
        <w:rPr>
          <w:lang w:eastAsia="en-US"/>
        </w:rPr>
        <w:t xml:space="preserve">Jušići, Jušići 56A,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97622780215</w:t>
      </w:r>
    </w:p>
    <w:p w:rsidRDefault="00806532" w:rsidP="00EB01EF" w:rsidR="00806532">
      <w:pPr>
        <w:ind w:left="709"/>
        <w:rPr>
          <w:lang w:eastAsia="en-US"/>
        </w:rPr>
      </w:pPr>
    </w:p>
    <w:p w:rsidRDefault="00EB01EF" w:rsidP="00EB01EF" w:rsidR="00806532">
      <w:pPr>
        <w:ind w:left="709"/>
        <w:rPr>
          <w:lang w:eastAsia="en-US"/>
        </w:rPr>
      </w:pPr>
      <w:r>
        <w:rPr>
          <w:lang w:eastAsia="en-US"/>
        </w:rPr>
        <w:t xml:space="preserve">CONSTELLIUM ROLLED PRODUCTS SINGEN </w:t>
      </w:r>
      <w:r w:rsidR="00806532">
        <w:rPr>
          <w:lang w:eastAsia="en-US"/>
        </w:rPr>
        <w:tab/>
      </w:r>
      <w:r w:rsidR="00806532">
        <w:rPr>
          <w:lang w:eastAsia="en-US"/>
        </w:rPr>
        <w:tab/>
      </w:r>
      <w:r w:rsidR="00667C20">
        <w:rPr>
          <w:lang w:eastAsia="en-US"/>
        </w:rPr>
        <w:t xml:space="preserve">        </w:t>
      </w:r>
      <w:r w:rsidR="00806532">
        <w:rPr>
          <w:lang w:eastAsia="en-US"/>
        </w:rPr>
        <w:t>818.382,91 kn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GmbH&amp;CO.</w:t>
      </w:r>
      <w:r w:rsidR="00806532">
        <w:rPr>
          <w:lang w:eastAsia="en-US"/>
        </w:rPr>
        <w:t xml:space="preserve"> </w:t>
      </w:r>
      <w:r>
        <w:rPr>
          <w:lang w:eastAsia="en-US"/>
        </w:rPr>
        <w:t>KG, Njemačka, Singen, Alusingen-Platz 1</w:t>
      </w:r>
    </w:p>
    <w:p w:rsidRDefault="00806532" w:rsidP="00EB01EF" w:rsidR="00806532">
      <w:pPr>
        <w:ind w:left="709"/>
        <w:rPr>
          <w:lang w:eastAsia="en-US"/>
        </w:rPr>
      </w:pPr>
    </w:p>
    <w:p w:rsidRDefault="00EB01EF" w:rsidP="00EB01EF" w:rsidR="00806532">
      <w:pPr>
        <w:ind w:left="709"/>
        <w:rPr>
          <w:lang w:eastAsia="en-US"/>
        </w:rPr>
      </w:pPr>
      <w:r>
        <w:rPr>
          <w:lang w:eastAsia="en-US"/>
        </w:rPr>
        <w:t>COLORPRINT s.p.a. Italija, Coseano – UD</w:t>
      </w:r>
      <w:r w:rsidR="00806532">
        <w:rPr>
          <w:lang w:eastAsia="en-US"/>
        </w:rPr>
        <w:tab/>
      </w:r>
      <w:r w:rsidR="00806532">
        <w:rPr>
          <w:lang w:eastAsia="en-US"/>
        </w:rPr>
        <w:tab/>
      </w:r>
      <w:r w:rsidR="00806532">
        <w:rPr>
          <w:lang w:eastAsia="en-US"/>
        </w:rPr>
        <w:tab/>
      </w:r>
      <w:r w:rsidR="00667C20">
        <w:rPr>
          <w:lang w:eastAsia="en-US"/>
        </w:rPr>
        <w:t xml:space="preserve">          </w:t>
      </w:r>
      <w:r w:rsidR="00806532">
        <w:rPr>
          <w:lang w:eastAsia="en-US"/>
        </w:rPr>
        <w:t>14.047,99 kn</w:t>
      </w:r>
      <w:r w:rsidR="00806532">
        <w:rPr>
          <w:lang w:eastAsia="en-US"/>
        </w:rPr>
        <w:tab/>
      </w:r>
      <w:r>
        <w:rPr>
          <w:lang w:eastAsia="en-US"/>
        </w:rPr>
        <w:t xml:space="preserve">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Via dell Artigianato 5</w:t>
      </w:r>
    </w:p>
    <w:p w:rsidRDefault="00806532" w:rsidP="00EB01EF" w:rsidR="00806532">
      <w:pPr>
        <w:ind w:left="709"/>
        <w:rPr>
          <w:lang w:eastAsia="en-US"/>
        </w:rPr>
      </w:pPr>
    </w:p>
    <w:p w:rsidRDefault="00EB01EF" w:rsidP="00EB01EF" w:rsidR="00806532">
      <w:pPr>
        <w:ind w:left="709"/>
        <w:rPr>
          <w:lang w:eastAsia="en-US"/>
        </w:rPr>
      </w:pPr>
      <w:r>
        <w:rPr>
          <w:lang w:eastAsia="en-US"/>
        </w:rPr>
        <w:t xml:space="preserve">COMET d.o.o. Novi Marof, </w:t>
      </w:r>
      <w:r w:rsidR="00806532">
        <w:rPr>
          <w:lang w:eastAsia="en-US"/>
        </w:rPr>
        <w:tab/>
      </w:r>
      <w:r w:rsidR="00806532">
        <w:rPr>
          <w:lang w:eastAsia="en-US"/>
        </w:rPr>
        <w:tab/>
      </w:r>
      <w:r w:rsidR="00806532">
        <w:rPr>
          <w:lang w:eastAsia="en-US"/>
        </w:rPr>
        <w:tab/>
      </w:r>
      <w:r w:rsidR="00806532">
        <w:rPr>
          <w:lang w:eastAsia="en-US"/>
        </w:rPr>
        <w:tab/>
      </w:r>
      <w:r w:rsidR="00806532">
        <w:rPr>
          <w:lang w:eastAsia="en-US"/>
        </w:rPr>
        <w:tab/>
      </w:r>
      <w:r w:rsidR="00806532">
        <w:rPr>
          <w:lang w:eastAsia="en-US"/>
        </w:rPr>
        <w:tab/>
        <w:t>2</w:t>
      </w:r>
      <w:r w:rsidR="00667C20">
        <w:rPr>
          <w:lang w:eastAsia="en-US"/>
        </w:rPr>
        <w:t>.</w:t>
      </w:r>
      <w:r w:rsidR="00806532">
        <w:rPr>
          <w:lang w:eastAsia="en-US"/>
        </w:rPr>
        <w:t xml:space="preserve">351,25 kn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Varaždinska 40c, OIB 48249084626</w:t>
      </w:r>
    </w:p>
    <w:p w:rsidRDefault="00806532" w:rsidP="00EB01EF" w:rsidR="00806532">
      <w:pPr>
        <w:ind w:left="709"/>
        <w:rPr>
          <w:lang w:eastAsia="en-US"/>
        </w:rPr>
      </w:pPr>
    </w:p>
    <w:p w:rsidRDefault="00EB01EF" w:rsidP="00EB01EF" w:rsidR="00806532">
      <w:pPr>
        <w:ind w:left="709"/>
        <w:rPr>
          <w:lang w:eastAsia="en-US"/>
        </w:rPr>
      </w:pPr>
      <w:r>
        <w:rPr>
          <w:lang w:eastAsia="en-US"/>
        </w:rPr>
        <w:t xml:space="preserve">CROATIA OSIGURANJE d.d. Zagreb </w:t>
      </w:r>
      <w:r w:rsidR="00806532">
        <w:rPr>
          <w:lang w:eastAsia="en-US"/>
        </w:rPr>
        <w:tab/>
      </w:r>
      <w:r w:rsidR="00806532">
        <w:rPr>
          <w:lang w:eastAsia="en-US"/>
        </w:rPr>
        <w:tab/>
      </w:r>
      <w:r w:rsidR="00806532">
        <w:rPr>
          <w:lang w:eastAsia="en-US"/>
        </w:rPr>
        <w:tab/>
      </w:r>
      <w:r w:rsidR="00667C20">
        <w:rPr>
          <w:lang w:eastAsia="en-US"/>
        </w:rPr>
        <w:t xml:space="preserve">        </w:t>
      </w:r>
      <w:r w:rsidR="00806532">
        <w:rPr>
          <w:lang w:eastAsia="en-US"/>
        </w:rPr>
        <w:t>173.216,03 kn</w:t>
      </w:r>
    </w:p>
    <w:p w:rsidRDefault="00EB01EF" w:rsidP="00EB01EF" w:rsidR="00806532">
      <w:pPr>
        <w:ind w:left="709"/>
        <w:rPr>
          <w:lang w:eastAsia="en-US"/>
        </w:rPr>
      </w:pPr>
      <w:r>
        <w:rPr>
          <w:lang w:eastAsia="en-US"/>
        </w:rPr>
        <w:t xml:space="preserve">Vatroslava Jagića 33,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26187994862</w:t>
      </w:r>
    </w:p>
    <w:p w:rsidRDefault="00806532" w:rsidP="00EB01EF" w:rsidR="00806532">
      <w:pPr>
        <w:ind w:left="709"/>
        <w:rPr>
          <w:lang w:eastAsia="en-US"/>
        </w:rPr>
      </w:pPr>
    </w:p>
    <w:p w:rsidRDefault="00EB01EF" w:rsidP="00EB01EF" w:rsidR="00806532">
      <w:pPr>
        <w:ind w:left="709"/>
        <w:rPr>
          <w:lang w:eastAsia="en-US"/>
        </w:rPr>
      </w:pPr>
      <w:r>
        <w:rPr>
          <w:lang w:eastAsia="en-US"/>
        </w:rPr>
        <w:t xml:space="preserve">CRODUX PLIN d.o.o. Zagreb </w:t>
      </w:r>
      <w:r w:rsidR="00806532">
        <w:rPr>
          <w:lang w:eastAsia="en-US"/>
        </w:rPr>
        <w:tab/>
      </w:r>
      <w:r w:rsidR="00806532">
        <w:rPr>
          <w:lang w:eastAsia="en-US"/>
        </w:rPr>
        <w:tab/>
      </w:r>
      <w:r w:rsidR="00806532">
        <w:rPr>
          <w:lang w:eastAsia="en-US"/>
        </w:rPr>
        <w:tab/>
      </w:r>
      <w:r w:rsidR="00806532">
        <w:rPr>
          <w:lang w:eastAsia="en-US"/>
        </w:rPr>
        <w:tab/>
      </w:r>
      <w:r w:rsidR="00667C20">
        <w:rPr>
          <w:lang w:eastAsia="en-US"/>
        </w:rPr>
        <w:t xml:space="preserve">          </w:t>
      </w:r>
      <w:r w:rsidR="00806532">
        <w:rPr>
          <w:lang w:eastAsia="en-US"/>
        </w:rPr>
        <w:t>41.398,73 kn</w:t>
      </w:r>
    </w:p>
    <w:p w:rsidRDefault="00EB01EF" w:rsidP="00EB01EF" w:rsidR="00806532">
      <w:pPr>
        <w:ind w:left="709"/>
        <w:rPr>
          <w:lang w:eastAsia="en-US"/>
        </w:rPr>
      </w:pPr>
      <w:r>
        <w:rPr>
          <w:lang w:eastAsia="en-US"/>
        </w:rPr>
        <w:t xml:space="preserve">Savska opatovina 36,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50388109754</w:t>
      </w:r>
    </w:p>
    <w:p w:rsidRDefault="00806532" w:rsidP="00EB01EF" w:rsidR="00806532">
      <w:pPr>
        <w:ind w:left="709"/>
        <w:rPr>
          <w:lang w:eastAsia="en-US"/>
        </w:rPr>
      </w:pPr>
    </w:p>
    <w:p w:rsidRDefault="00EB01EF" w:rsidP="00EB01EF" w:rsidR="00806532">
      <w:pPr>
        <w:ind w:left="709"/>
        <w:rPr>
          <w:lang w:eastAsia="en-US"/>
        </w:rPr>
      </w:pPr>
      <w:r>
        <w:rPr>
          <w:lang w:eastAsia="en-US"/>
        </w:rPr>
        <w:t>CROWN FOODESPANA, S.A.U. Las Torres</w:t>
      </w:r>
      <w:r w:rsidR="00806532">
        <w:rPr>
          <w:lang w:eastAsia="en-US"/>
        </w:rPr>
        <w:tab/>
      </w:r>
      <w:r w:rsidR="00806532">
        <w:rPr>
          <w:lang w:eastAsia="en-US"/>
        </w:rPr>
        <w:tab/>
      </w:r>
      <w:r w:rsidR="00667C20">
        <w:rPr>
          <w:lang w:eastAsia="en-US"/>
        </w:rPr>
        <w:t xml:space="preserve">     </w:t>
      </w:r>
      <w:r w:rsidR="00806532">
        <w:rPr>
          <w:lang w:eastAsia="en-US"/>
        </w:rPr>
        <w:t>1.836.136,69 kn</w:t>
      </w:r>
      <w:r>
        <w:rPr>
          <w:lang w:eastAsia="en-US"/>
        </w:rPr>
        <w:t xml:space="preserve">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Pol.ind.Los Pinos, Španjolska</w:t>
      </w:r>
    </w:p>
    <w:p w:rsidRDefault="00806532" w:rsidP="00EB01EF" w:rsidR="00806532">
      <w:pPr>
        <w:ind w:left="709"/>
        <w:rPr>
          <w:lang w:eastAsia="en-US"/>
        </w:rPr>
      </w:pPr>
    </w:p>
    <w:p w:rsidRDefault="00EB01EF" w:rsidP="00EB01EF" w:rsidR="00806532">
      <w:pPr>
        <w:ind w:left="709"/>
        <w:rPr>
          <w:lang w:eastAsia="en-US"/>
        </w:rPr>
      </w:pPr>
      <w:r>
        <w:rPr>
          <w:lang w:eastAsia="en-US"/>
        </w:rPr>
        <w:t xml:space="preserve">CROWN IMBALLAGGI ITALIA, </w:t>
      </w:r>
      <w:r w:rsidR="00806532">
        <w:rPr>
          <w:lang w:eastAsia="en-US"/>
        </w:rPr>
        <w:tab/>
      </w:r>
      <w:r w:rsidR="00806532">
        <w:rPr>
          <w:lang w:eastAsia="en-US"/>
        </w:rPr>
        <w:tab/>
      </w:r>
      <w:r w:rsidR="00806532">
        <w:rPr>
          <w:lang w:eastAsia="en-US"/>
        </w:rPr>
        <w:tab/>
      </w:r>
      <w:r w:rsidR="00806532">
        <w:rPr>
          <w:lang w:eastAsia="en-US"/>
        </w:rPr>
        <w:tab/>
      </w:r>
      <w:r w:rsidR="00667C20">
        <w:rPr>
          <w:lang w:eastAsia="en-US"/>
        </w:rPr>
        <w:t xml:space="preserve">        </w:t>
      </w:r>
      <w:r w:rsidR="00806532">
        <w:rPr>
          <w:lang w:eastAsia="en-US"/>
        </w:rPr>
        <w:t>586.668,88 kn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Parma, Strada Ugozzolo 100/a, Italija</w:t>
      </w:r>
    </w:p>
    <w:p w:rsidRDefault="00806532" w:rsidP="00EB01EF" w:rsidR="00806532">
      <w:pPr>
        <w:ind w:left="709"/>
        <w:rPr>
          <w:lang w:eastAsia="en-US"/>
        </w:rPr>
      </w:pPr>
    </w:p>
    <w:p w:rsidRDefault="00EB01EF" w:rsidP="00EB01EF" w:rsidR="00806532">
      <w:pPr>
        <w:ind w:left="709"/>
        <w:rPr>
          <w:lang w:eastAsia="en-US"/>
        </w:rPr>
      </w:pPr>
      <w:r>
        <w:rPr>
          <w:lang w:eastAsia="en-US"/>
        </w:rPr>
        <w:t>CT INTEC d.o.o. Marčelji, Pogled 15</w:t>
      </w:r>
      <w:r w:rsidR="00806532">
        <w:rPr>
          <w:lang w:eastAsia="en-US"/>
        </w:rPr>
        <w:tab/>
      </w:r>
      <w:r w:rsidR="00806532">
        <w:rPr>
          <w:lang w:eastAsia="en-US"/>
        </w:rPr>
        <w:tab/>
      </w:r>
      <w:r w:rsidR="00806532">
        <w:rPr>
          <w:lang w:eastAsia="en-US"/>
        </w:rPr>
        <w:tab/>
      </w:r>
      <w:r w:rsidR="00667C20">
        <w:rPr>
          <w:lang w:eastAsia="en-US"/>
        </w:rPr>
        <w:t xml:space="preserve">            </w:t>
      </w:r>
      <w:r w:rsidR="00806532">
        <w:rPr>
          <w:lang w:eastAsia="en-US"/>
        </w:rPr>
        <w:t xml:space="preserve">4.375,00 kn </w:t>
      </w:r>
      <w:r>
        <w:rPr>
          <w:lang w:eastAsia="en-US"/>
        </w:rPr>
        <w:t xml:space="preserve">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42926895160</w:t>
      </w:r>
    </w:p>
    <w:p w:rsidRDefault="00806532" w:rsidP="00EB01EF" w:rsidR="00806532">
      <w:pPr>
        <w:ind w:left="709"/>
        <w:rPr>
          <w:lang w:eastAsia="en-US"/>
        </w:rPr>
      </w:pPr>
    </w:p>
    <w:p w:rsidRDefault="00EB01EF" w:rsidP="00EB01EF" w:rsidR="00667C20">
      <w:pPr>
        <w:ind w:left="709"/>
        <w:rPr>
          <w:lang w:eastAsia="en-US"/>
        </w:rPr>
      </w:pPr>
      <w:r>
        <w:rPr>
          <w:lang w:eastAsia="en-US"/>
        </w:rPr>
        <w:t>CUT TECH d.o.o. Labin, Kapelica 10c</w:t>
      </w:r>
      <w:r w:rsidR="00806532">
        <w:rPr>
          <w:lang w:eastAsia="en-US"/>
        </w:rPr>
        <w:tab/>
      </w:r>
      <w:r w:rsidR="00806532">
        <w:rPr>
          <w:lang w:eastAsia="en-US"/>
        </w:rPr>
        <w:tab/>
      </w:r>
      <w:r w:rsidR="00806532">
        <w:rPr>
          <w:lang w:eastAsia="en-US"/>
        </w:rPr>
        <w:tab/>
      </w:r>
      <w:r w:rsidR="00806532">
        <w:rPr>
          <w:lang w:eastAsia="en-US"/>
        </w:rPr>
        <w:tab/>
        <w:t>2.636,25 kn</w:t>
      </w:r>
      <w:r w:rsidR="00806532">
        <w:rPr>
          <w:lang w:eastAsia="en-US"/>
        </w:rPr>
        <w:tab/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81428533799</w:t>
      </w:r>
    </w:p>
    <w:p w:rsidRDefault="00806532" w:rsidP="00EB01EF" w:rsidR="00806532">
      <w:pPr>
        <w:ind w:left="709"/>
        <w:rPr>
          <w:lang w:eastAsia="en-US"/>
        </w:rPr>
      </w:pPr>
    </w:p>
    <w:p w:rsidRDefault="00EB01EF" w:rsidP="00EB01EF" w:rsidR="00806532">
      <w:pPr>
        <w:ind w:left="709"/>
        <w:rPr>
          <w:lang w:eastAsia="en-US"/>
        </w:rPr>
      </w:pPr>
      <w:r>
        <w:rPr>
          <w:lang w:eastAsia="en-US"/>
        </w:rPr>
        <w:t xml:space="preserve">ŽIVKO ČEGAR vl. proizvodni obrt "Kantrida nova" </w:t>
      </w:r>
      <w:r w:rsidR="00806532">
        <w:rPr>
          <w:lang w:eastAsia="en-US"/>
        </w:rPr>
        <w:tab/>
      </w:r>
      <w:r w:rsidR="00806532">
        <w:rPr>
          <w:lang w:eastAsia="en-US"/>
        </w:rPr>
        <w:tab/>
        <w:t>1.150,00 kn</w:t>
      </w:r>
      <w:r w:rsidR="00806532">
        <w:rPr>
          <w:lang w:eastAsia="en-US"/>
        </w:rPr>
        <w:tab/>
      </w:r>
      <w:r>
        <w:rPr>
          <w:lang w:eastAsia="en-US"/>
        </w:rPr>
        <w:t xml:space="preserve">Rijeka, Pulska 32,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69103373238</w:t>
      </w:r>
    </w:p>
    <w:p w:rsidRDefault="00EB01EF" w:rsidP="00EB01EF" w:rsidR="00806532">
      <w:pPr>
        <w:ind w:left="709"/>
        <w:rPr>
          <w:lang w:eastAsia="en-US"/>
        </w:rPr>
      </w:pPr>
      <w:r>
        <w:rPr>
          <w:lang w:eastAsia="en-US"/>
        </w:rPr>
        <w:lastRenderedPageBreak/>
        <w:t xml:space="preserve">D.I.M.Š.O. d.o.o. Čavle, </w:t>
      </w:r>
      <w:r w:rsidR="00806532">
        <w:rPr>
          <w:lang w:eastAsia="en-US"/>
        </w:rPr>
        <w:tab/>
      </w:r>
      <w:r w:rsidR="00806532">
        <w:rPr>
          <w:lang w:eastAsia="en-US"/>
        </w:rPr>
        <w:tab/>
      </w:r>
      <w:r w:rsidR="00806532">
        <w:rPr>
          <w:lang w:eastAsia="en-US"/>
        </w:rPr>
        <w:tab/>
      </w:r>
      <w:r w:rsidR="00806532">
        <w:rPr>
          <w:lang w:eastAsia="en-US"/>
        </w:rPr>
        <w:tab/>
      </w:r>
      <w:r w:rsidR="00806532">
        <w:rPr>
          <w:lang w:eastAsia="en-US"/>
        </w:rPr>
        <w:tab/>
      </w:r>
      <w:r w:rsidR="00667C20">
        <w:rPr>
          <w:lang w:eastAsia="en-US"/>
        </w:rPr>
        <w:t xml:space="preserve">        </w:t>
      </w:r>
      <w:r w:rsidR="00806532">
        <w:rPr>
          <w:lang w:eastAsia="en-US"/>
        </w:rPr>
        <w:t>14.632,50 kn</w:t>
      </w:r>
    </w:p>
    <w:p w:rsidRDefault="00EB01EF" w:rsidP="00EB01EF" w:rsidR="00806532">
      <w:pPr>
        <w:ind w:left="709"/>
        <w:rPr>
          <w:lang w:eastAsia="en-US"/>
        </w:rPr>
      </w:pPr>
      <w:r>
        <w:rPr>
          <w:lang w:eastAsia="en-US"/>
        </w:rPr>
        <w:t xml:space="preserve">Mavrinci, Čavlova ograd 16,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78647145866</w:t>
      </w:r>
    </w:p>
    <w:p w:rsidRDefault="00806532" w:rsidP="00EB01EF" w:rsidR="00806532">
      <w:pPr>
        <w:ind w:left="709"/>
        <w:rPr>
          <w:lang w:eastAsia="en-US"/>
        </w:rPr>
      </w:pPr>
    </w:p>
    <w:p w:rsidRDefault="00EB01EF" w:rsidP="00EB01EF" w:rsidR="00806532">
      <w:pPr>
        <w:ind w:left="709"/>
        <w:rPr>
          <w:lang w:eastAsia="en-US"/>
        </w:rPr>
      </w:pPr>
      <w:r>
        <w:rPr>
          <w:lang w:eastAsia="en-US"/>
        </w:rPr>
        <w:t>RAJKO DAMIŠ vl. staklarskog obrta DAMIŠ</w:t>
      </w:r>
      <w:r w:rsidR="00806532">
        <w:rPr>
          <w:lang w:eastAsia="en-US"/>
        </w:rPr>
        <w:tab/>
      </w:r>
      <w:r w:rsidR="00806532">
        <w:rPr>
          <w:lang w:eastAsia="en-US"/>
        </w:rPr>
        <w:tab/>
      </w:r>
      <w:r w:rsidR="00806532">
        <w:rPr>
          <w:lang w:eastAsia="en-US"/>
        </w:rPr>
        <w:tab/>
      </w:r>
      <w:r w:rsidR="00667C20">
        <w:rPr>
          <w:lang w:eastAsia="en-US"/>
        </w:rPr>
        <w:t xml:space="preserve"> </w:t>
      </w:r>
      <w:r w:rsidR="00806532">
        <w:rPr>
          <w:lang w:eastAsia="en-US"/>
        </w:rPr>
        <w:t>520,00 kn</w:t>
      </w:r>
      <w:r>
        <w:rPr>
          <w:lang w:eastAsia="en-US"/>
        </w:rPr>
        <w:t xml:space="preserve"> </w:t>
      </w:r>
    </w:p>
    <w:p w:rsidRDefault="00EB01EF" w:rsidP="00EB01EF" w:rsidR="00806532">
      <w:pPr>
        <w:ind w:left="709"/>
        <w:rPr>
          <w:lang w:eastAsia="en-US"/>
        </w:rPr>
      </w:pPr>
      <w:r>
        <w:rPr>
          <w:lang w:eastAsia="en-US"/>
        </w:rPr>
        <w:t xml:space="preserve">Krk, Zagrebačka 4,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08080030355</w:t>
      </w:r>
    </w:p>
    <w:p w:rsidRDefault="00806532" w:rsidP="00EB01EF" w:rsidR="00806532">
      <w:pPr>
        <w:ind w:left="709"/>
        <w:rPr>
          <w:lang w:eastAsia="en-US"/>
        </w:rPr>
      </w:pPr>
    </w:p>
    <w:p w:rsidRDefault="00EB01EF" w:rsidP="00EB01EF" w:rsidR="00806532">
      <w:pPr>
        <w:ind w:left="709"/>
        <w:rPr>
          <w:lang w:eastAsia="en-US"/>
        </w:rPr>
      </w:pPr>
      <w:r>
        <w:rPr>
          <w:lang w:eastAsia="en-US"/>
        </w:rPr>
        <w:t xml:space="preserve">DIMNJAČARSKA OBRTNIČKA ZADRUGA ZA USLUGE </w:t>
      </w:r>
      <w:r w:rsidR="00806532">
        <w:rPr>
          <w:lang w:eastAsia="en-US"/>
        </w:rPr>
        <w:tab/>
        <w:t xml:space="preserve"> 912,50 kn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Zagreb, Sarajevska 60</w:t>
      </w:r>
    </w:p>
    <w:p w:rsidRDefault="00806532" w:rsidP="00EB01EF" w:rsidR="00806532">
      <w:pPr>
        <w:ind w:left="709"/>
        <w:rPr>
          <w:lang w:eastAsia="en-US"/>
        </w:rPr>
      </w:pPr>
      <w:r>
        <w:rPr>
          <w:lang w:eastAsia="en-US"/>
        </w:rPr>
        <w:t>OIB 01254445043</w:t>
      </w:r>
    </w:p>
    <w:p w:rsidRDefault="00806532" w:rsidP="00EB01EF" w:rsidR="00806532">
      <w:pPr>
        <w:ind w:left="709"/>
        <w:rPr>
          <w:lang w:eastAsia="en-US"/>
        </w:rPr>
      </w:pPr>
    </w:p>
    <w:p w:rsidRDefault="00EB01EF" w:rsidP="00EB01EF" w:rsidR="00806532">
      <w:pPr>
        <w:ind w:left="709"/>
        <w:rPr>
          <w:lang w:eastAsia="en-US"/>
        </w:rPr>
      </w:pPr>
      <w:r>
        <w:rPr>
          <w:lang w:eastAsia="en-US"/>
        </w:rPr>
        <w:t xml:space="preserve">DI-EL d.o.o. Kastav, Žegoti 30a, </w:t>
      </w:r>
      <w:r w:rsidR="00806532">
        <w:rPr>
          <w:lang w:eastAsia="en-US"/>
        </w:rPr>
        <w:tab/>
      </w:r>
      <w:r w:rsidR="00806532">
        <w:rPr>
          <w:lang w:eastAsia="en-US"/>
        </w:rPr>
        <w:tab/>
      </w:r>
      <w:r w:rsidR="00806532">
        <w:rPr>
          <w:lang w:eastAsia="en-US"/>
        </w:rPr>
        <w:tab/>
      </w:r>
      <w:r w:rsidR="00806532">
        <w:rPr>
          <w:lang w:eastAsia="en-US"/>
        </w:rPr>
        <w:tab/>
      </w:r>
      <w:r w:rsidR="00667C20">
        <w:rPr>
          <w:lang w:eastAsia="en-US"/>
        </w:rPr>
        <w:t xml:space="preserve">          </w:t>
      </w:r>
      <w:r w:rsidR="00FD5D4D">
        <w:rPr>
          <w:lang w:eastAsia="en-US"/>
        </w:rPr>
        <w:t>1.150,00 kn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16859716386</w:t>
      </w:r>
    </w:p>
    <w:p w:rsidRDefault="00806532" w:rsidP="00EB01EF" w:rsidR="00806532">
      <w:pPr>
        <w:ind w:left="709"/>
        <w:rPr>
          <w:lang w:eastAsia="en-US"/>
        </w:rPr>
      </w:pPr>
    </w:p>
    <w:p w:rsidRDefault="00EB01EF" w:rsidP="00EB01EF" w:rsidR="00806532">
      <w:pPr>
        <w:ind w:left="709"/>
        <w:rPr>
          <w:lang w:eastAsia="en-US"/>
        </w:rPr>
      </w:pPr>
      <w:r>
        <w:rPr>
          <w:lang w:eastAsia="en-US"/>
        </w:rPr>
        <w:t xml:space="preserve">DIDA d.o.o. Zagreb, Srebrnjak 73B, </w:t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667C20">
        <w:rPr>
          <w:lang w:eastAsia="en-US"/>
        </w:rPr>
        <w:t xml:space="preserve"> </w:t>
      </w:r>
      <w:r w:rsidR="00FD5D4D">
        <w:rPr>
          <w:lang w:eastAsia="en-US"/>
        </w:rPr>
        <w:t>802,50 kn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57115090734</w:t>
      </w:r>
    </w:p>
    <w:p w:rsidRDefault="00806532" w:rsidP="00EB01EF" w:rsidR="00806532">
      <w:pPr>
        <w:ind w:left="709"/>
        <w:rPr>
          <w:lang w:eastAsia="en-US"/>
        </w:rPr>
      </w:pPr>
    </w:p>
    <w:p w:rsidRDefault="00EB01EF" w:rsidP="00EB01EF" w:rsidR="00806532">
      <w:pPr>
        <w:ind w:left="709"/>
        <w:rPr>
          <w:lang w:eastAsia="en-US"/>
        </w:rPr>
      </w:pPr>
      <w:r>
        <w:rPr>
          <w:lang w:eastAsia="en-US"/>
        </w:rPr>
        <w:t xml:space="preserve">DIGITALNI TAHOGRAF d.o.o. </w:t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667C20">
        <w:rPr>
          <w:lang w:eastAsia="en-US"/>
        </w:rPr>
        <w:t xml:space="preserve"> </w:t>
      </w:r>
      <w:r w:rsidR="00FD5D4D">
        <w:rPr>
          <w:lang w:eastAsia="en-US"/>
        </w:rPr>
        <w:t>262,50 kn</w:t>
      </w:r>
    </w:p>
    <w:p w:rsidRDefault="00EB01EF" w:rsidP="00EB01EF" w:rsidR="00806532">
      <w:pPr>
        <w:ind w:left="709"/>
        <w:rPr>
          <w:lang w:eastAsia="en-US"/>
        </w:rPr>
      </w:pPr>
      <w:r>
        <w:rPr>
          <w:lang w:eastAsia="en-US"/>
        </w:rPr>
        <w:t xml:space="preserve">Lučko, Ventilatorska 8A,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56290033854</w:t>
      </w:r>
    </w:p>
    <w:p w:rsidRDefault="00806532" w:rsidP="00EB01EF" w:rsidR="00806532">
      <w:pPr>
        <w:ind w:left="709"/>
        <w:rPr>
          <w:lang w:eastAsia="en-US"/>
        </w:rPr>
      </w:pPr>
    </w:p>
    <w:p w:rsidRDefault="00EB01EF" w:rsidP="00EB01EF" w:rsidR="00806532">
      <w:pPr>
        <w:ind w:left="709"/>
        <w:rPr>
          <w:lang w:eastAsia="en-US"/>
        </w:rPr>
      </w:pPr>
      <w:r>
        <w:rPr>
          <w:lang w:eastAsia="en-US"/>
        </w:rPr>
        <w:t>DUBRAVKO DOMJANČIĆ vl. obrta Transport Domjančić</w:t>
      </w:r>
      <w:r w:rsidR="00667C20">
        <w:rPr>
          <w:lang w:eastAsia="en-US"/>
        </w:rPr>
        <w:t xml:space="preserve">        </w:t>
      </w:r>
      <w:r w:rsidR="00FD5D4D">
        <w:rPr>
          <w:lang w:eastAsia="en-US"/>
        </w:rPr>
        <w:t>17.464,34 kn</w:t>
      </w:r>
      <w:r>
        <w:rPr>
          <w:lang w:eastAsia="en-US"/>
        </w:rPr>
        <w:t xml:space="preserve"> </w:t>
      </w:r>
    </w:p>
    <w:p w:rsidRDefault="00EB01EF" w:rsidP="00EB01EF" w:rsidR="00806532">
      <w:pPr>
        <w:ind w:left="709"/>
        <w:rPr>
          <w:lang w:eastAsia="en-US"/>
        </w:rPr>
      </w:pPr>
      <w:r>
        <w:rPr>
          <w:lang w:eastAsia="en-US"/>
        </w:rPr>
        <w:t xml:space="preserve">Draganić, Vrh 7D,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45228905747</w:t>
      </w:r>
    </w:p>
    <w:p w:rsidRDefault="00806532" w:rsidP="00EB01EF" w:rsidR="00806532">
      <w:pPr>
        <w:ind w:left="709"/>
        <w:rPr>
          <w:lang w:eastAsia="en-US"/>
        </w:rPr>
      </w:pPr>
    </w:p>
    <w:p w:rsidRDefault="00EB01EF" w:rsidP="00EB01EF" w:rsidR="00806532">
      <w:pPr>
        <w:ind w:left="709"/>
        <w:rPr>
          <w:lang w:eastAsia="en-US"/>
        </w:rPr>
      </w:pPr>
      <w:r>
        <w:rPr>
          <w:lang w:eastAsia="en-US"/>
        </w:rPr>
        <w:t>DPD DIREKTNA PAKETNA DISTRIBUCIJA CROATIA</w:t>
      </w:r>
      <w:r w:rsidR="00FD5D4D">
        <w:rPr>
          <w:lang w:eastAsia="en-US"/>
        </w:rPr>
        <w:tab/>
      </w:r>
      <w:r w:rsidR="00667C20">
        <w:rPr>
          <w:lang w:eastAsia="en-US"/>
        </w:rPr>
        <w:t xml:space="preserve">          </w:t>
      </w:r>
      <w:r w:rsidR="00FD5D4D">
        <w:rPr>
          <w:lang w:eastAsia="en-US"/>
        </w:rPr>
        <w:t>1.717,21 kn</w:t>
      </w:r>
      <w:r>
        <w:rPr>
          <w:lang w:eastAsia="en-US"/>
        </w:rPr>
        <w:t xml:space="preserve">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Zagreb, Kovinska 4a, OIB 87109117191</w:t>
      </w:r>
    </w:p>
    <w:p w:rsidRDefault="00806532" w:rsidP="00EB01EF" w:rsidR="00806532">
      <w:pPr>
        <w:ind w:left="709"/>
        <w:rPr>
          <w:lang w:eastAsia="en-US"/>
        </w:rPr>
      </w:pPr>
    </w:p>
    <w:p w:rsidRDefault="00EB01EF" w:rsidP="00EB01EF" w:rsidR="00806532">
      <w:pPr>
        <w:ind w:left="709"/>
        <w:rPr>
          <w:lang w:eastAsia="en-US"/>
        </w:rPr>
      </w:pPr>
      <w:r>
        <w:rPr>
          <w:lang w:eastAsia="en-US"/>
        </w:rPr>
        <w:t xml:space="preserve">Dvokut – Ecro d.o.o.  </w:t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667C20">
        <w:rPr>
          <w:lang w:eastAsia="en-US"/>
        </w:rPr>
        <w:t xml:space="preserve">          </w:t>
      </w:r>
      <w:r w:rsidR="00FD5D4D">
        <w:rPr>
          <w:lang w:eastAsia="en-US"/>
        </w:rPr>
        <w:t>3.750,00 kn</w:t>
      </w:r>
    </w:p>
    <w:p w:rsidRDefault="00EB01EF" w:rsidP="00EB01EF" w:rsidR="00806532">
      <w:pPr>
        <w:ind w:left="709"/>
        <w:rPr>
          <w:lang w:eastAsia="en-US"/>
        </w:rPr>
      </w:pPr>
      <w:r>
        <w:rPr>
          <w:lang w:eastAsia="en-US"/>
        </w:rPr>
        <w:t xml:space="preserve">Zagreb, Trnjanska 37,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 xml:space="preserve">OIB 29880496238 </w:t>
      </w:r>
    </w:p>
    <w:p w:rsidRDefault="00FD5D4D" w:rsidP="00EB01EF" w:rsidR="00FD5D4D">
      <w:pPr>
        <w:ind w:left="709"/>
        <w:rPr>
          <w:lang w:eastAsia="en-US"/>
        </w:rPr>
      </w:pPr>
    </w:p>
    <w:p w:rsidRDefault="00EB01EF" w:rsidP="00EB01EF" w:rsidR="00FD5D4D">
      <w:pPr>
        <w:ind w:left="709"/>
        <w:rPr>
          <w:lang w:eastAsia="en-US"/>
        </w:rPr>
      </w:pPr>
      <w:r>
        <w:rPr>
          <w:lang w:eastAsia="en-US"/>
        </w:rPr>
        <w:t xml:space="preserve">EKO – TONERI d.o.o. </w:t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667C20">
        <w:rPr>
          <w:lang w:eastAsia="en-US"/>
        </w:rPr>
        <w:t xml:space="preserve">   </w:t>
      </w:r>
      <w:r w:rsidR="00FD5D4D">
        <w:rPr>
          <w:lang w:eastAsia="en-US"/>
        </w:rPr>
        <w:t>21,90 kn</w:t>
      </w:r>
    </w:p>
    <w:p w:rsidRDefault="00EB01EF" w:rsidP="00EB01EF" w:rsidR="00FD5D4D">
      <w:pPr>
        <w:ind w:left="709"/>
        <w:rPr>
          <w:lang w:eastAsia="en-US"/>
        </w:rPr>
      </w:pPr>
      <w:r>
        <w:rPr>
          <w:lang w:eastAsia="en-US"/>
        </w:rPr>
        <w:t xml:space="preserve">Rijeka, Omladinska 9,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03426057080</w:t>
      </w:r>
    </w:p>
    <w:p w:rsidRDefault="00FD5D4D" w:rsidP="00EB01EF" w:rsidR="00FD5D4D">
      <w:pPr>
        <w:ind w:left="709"/>
        <w:rPr>
          <w:lang w:eastAsia="en-US"/>
        </w:rPr>
      </w:pPr>
    </w:p>
    <w:p w:rsidRDefault="00EB01EF" w:rsidP="00EB01EF" w:rsidR="00FD5D4D">
      <w:pPr>
        <w:ind w:left="709"/>
        <w:rPr>
          <w:lang w:eastAsia="en-US"/>
        </w:rPr>
      </w:pPr>
      <w:r>
        <w:rPr>
          <w:lang w:eastAsia="en-US"/>
        </w:rPr>
        <w:t xml:space="preserve">EKOTEX d.o.o. </w:t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667C20">
        <w:rPr>
          <w:lang w:eastAsia="en-US"/>
        </w:rPr>
        <w:t xml:space="preserve">        </w:t>
      </w:r>
      <w:r w:rsidR="00FD5D4D">
        <w:rPr>
          <w:lang w:eastAsia="en-US"/>
        </w:rPr>
        <w:t>14.559,42 kn</w:t>
      </w:r>
    </w:p>
    <w:p w:rsidRDefault="00EB01EF" w:rsidP="00EB01EF" w:rsidR="00FD5D4D">
      <w:pPr>
        <w:ind w:left="709"/>
        <w:rPr>
          <w:lang w:eastAsia="en-US"/>
        </w:rPr>
      </w:pPr>
      <w:r>
        <w:rPr>
          <w:lang w:eastAsia="en-US"/>
        </w:rPr>
        <w:t xml:space="preserve">Zagreb, Remete 99,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07941830049</w:t>
      </w:r>
    </w:p>
    <w:p w:rsidRDefault="00FD5D4D" w:rsidP="00EB01EF" w:rsidR="00FD5D4D">
      <w:pPr>
        <w:ind w:left="709"/>
        <w:rPr>
          <w:lang w:eastAsia="en-US"/>
        </w:rPr>
      </w:pPr>
    </w:p>
    <w:p w:rsidRDefault="00EB01EF" w:rsidP="00EB01EF" w:rsidR="00FD5D4D">
      <w:pPr>
        <w:ind w:left="709"/>
        <w:rPr>
          <w:lang w:eastAsia="en-US"/>
        </w:rPr>
      </w:pPr>
      <w:r>
        <w:rPr>
          <w:lang w:eastAsia="en-US"/>
        </w:rPr>
        <w:t xml:space="preserve">EL-PR-ING d.o.o. </w:t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667C20">
        <w:rPr>
          <w:lang w:eastAsia="en-US"/>
        </w:rPr>
        <w:t xml:space="preserve">        </w:t>
      </w:r>
      <w:r w:rsidR="00FD5D4D">
        <w:rPr>
          <w:lang w:eastAsia="en-US"/>
        </w:rPr>
        <w:t>10.275,00 kn</w:t>
      </w:r>
    </w:p>
    <w:p w:rsidRDefault="00EB01EF" w:rsidP="00EB01EF" w:rsidR="00FD5D4D">
      <w:pPr>
        <w:ind w:left="709"/>
        <w:rPr>
          <w:lang w:eastAsia="en-US"/>
        </w:rPr>
      </w:pPr>
      <w:r>
        <w:rPr>
          <w:lang w:eastAsia="en-US"/>
        </w:rPr>
        <w:t xml:space="preserve">Zagreb, Petruševec 4.odv.2,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21007266306</w:t>
      </w:r>
    </w:p>
    <w:p w:rsidRDefault="00FD5D4D" w:rsidP="00EB01EF" w:rsidR="00FD5D4D">
      <w:pPr>
        <w:ind w:left="709"/>
        <w:rPr>
          <w:lang w:eastAsia="en-US"/>
        </w:rPr>
      </w:pPr>
    </w:p>
    <w:p w:rsidRDefault="00EB01EF" w:rsidP="00EB01EF" w:rsidR="00FD5D4D">
      <w:pPr>
        <w:ind w:left="709"/>
        <w:rPr>
          <w:lang w:eastAsia="en-US"/>
        </w:rPr>
      </w:pPr>
      <w:r>
        <w:rPr>
          <w:lang w:eastAsia="en-US"/>
        </w:rPr>
        <w:t xml:space="preserve">ELEKTROMAX d.o.o. </w:t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667C20">
        <w:rPr>
          <w:lang w:eastAsia="en-US"/>
        </w:rPr>
        <w:t xml:space="preserve">          </w:t>
      </w:r>
      <w:r w:rsidR="00FD5D4D">
        <w:rPr>
          <w:lang w:eastAsia="en-US"/>
        </w:rPr>
        <w:t>5.945,08 kn</w:t>
      </w:r>
    </w:p>
    <w:p w:rsidRDefault="00EB01EF" w:rsidP="00EB01EF" w:rsidR="00FD5D4D">
      <w:pPr>
        <w:ind w:left="709"/>
        <w:rPr>
          <w:lang w:eastAsia="en-US"/>
        </w:rPr>
      </w:pPr>
      <w:r>
        <w:rPr>
          <w:lang w:eastAsia="en-US"/>
        </w:rPr>
        <w:t xml:space="preserve">Viškovo, Marinići 172,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91634021778</w:t>
      </w:r>
    </w:p>
    <w:p w:rsidRDefault="00FD5D4D" w:rsidP="00EB01EF" w:rsidR="00FD5D4D">
      <w:pPr>
        <w:ind w:left="709"/>
        <w:rPr>
          <w:lang w:eastAsia="en-US"/>
        </w:rPr>
      </w:pPr>
    </w:p>
    <w:p w:rsidRDefault="00FD5D4D" w:rsidP="00EB01EF" w:rsidR="00FD5D4D">
      <w:pPr>
        <w:ind w:left="709"/>
        <w:rPr>
          <w:lang w:eastAsia="en-US"/>
        </w:rPr>
      </w:pPr>
    </w:p>
    <w:p w:rsidRDefault="00EB01EF" w:rsidP="00EB01EF" w:rsidR="00FD5D4D">
      <w:pPr>
        <w:ind w:left="709"/>
        <w:rPr>
          <w:lang w:eastAsia="en-US"/>
        </w:rPr>
      </w:pPr>
      <w:r>
        <w:rPr>
          <w:lang w:eastAsia="en-US"/>
        </w:rPr>
        <w:lastRenderedPageBreak/>
        <w:t xml:space="preserve">ENESI-07 SH.P.K. Albanija, Tirana, </w:t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667C20">
        <w:rPr>
          <w:lang w:eastAsia="en-US"/>
        </w:rPr>
        <w:t xml:space="preserve"> </w:t>
      </w:r>
      <w:r w:rsidR="00FD5D4D">
        <w:rPr>
          <w:lang w:eastAsia="en-US"/>
        </w:rPr>
        <w:t>459,51 kn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Peraballe Misto Mames</w:t>
      </w:r>
    </w:p>
    <w:p w:rsidRDefault="00FD5D4D" w:rsidP="00EB01EF" w:rsidR="00FD5D4D">
      <w:pPr>
        <w:ind w:left="709"/>
        <w:rPr>
          <w:lang w:eastAsia="en-US"/>
        </w:rPr>
      </w:pPr>
    </w:p>
    <w:p w:rsidRDefault="00EB01EF" w:rsidP="00EB01EF" w:rsidR="00FD5D4D">
      <w:pPr>
        <w:ind w:left="709"/>
        <w:rPr>
          <w:lang w:eastAsia="en-US"/>
        </w:rPr>
      </w:pPr>
      <w:r>
        <w:rPr>
          <w:lang w:eastAsia="en-US"/>
        </w:rPr>
        <w:t xml:space="preserve">EPIC PRODUCTS INTERNATIONAL CO, SAD, </w:t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667C20">
        <w:rPr>
          <w:lang w:eastAsia="en-US"/>
        </w:rPr>
        <w:t xml:space="preserve">        </w:t>
      </w:r>
      <w:r w:rsidR="00FD5D4D">
        <w:rPr>
          <w:lang w:eastAsia="en-US"/>
        </w:rPr>
        <w:t>11.668,87 kn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Texas, Arllington, E. Randol Mill rd</w:t>
      </w:r>
    </w:p>
    <w:p w:rsidRDefault="00FD5D4D" w:rsidP="00EB01EF" w:rsidR="00FD5D4D">
      <w:pPr>
        <w:ind w:left="709"/>
        <w:rPr>
          <w:lang w:eastAsia="en-US"/>
        </w:rPr>
      </w:pPr>
    </w:p>
    <w:p w:rsidRDefault="00EB01EF" w:rsidP="00EB01EF" w:rsidR="00FD5D4D">
      <w:pPr>
        <w:ind w:left="709"/>
        <w:rPr>
          <w:lang w:eastAsia="en-US"/>
        </w:rPr>
      </w:pPr>
      <w:r>
        <w:rPr>
          <w:lang w:eastAsia="en-US"/>
        </w:rPr>
        <w:t xml:space="preserve">ERG d.o.o. Varaždin, </w:t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667C20">
        <w:rPr>
          <w:lang w:eastAsia="en-US"/>
        </w:rPr>
        <w:t xml:space="preserve">        </w:t>
      </w:r>
      <w:r w:rsidR="00FD5D4D">
        <w:rPr>
          <w:lang w:eastAsia="en-US"/>
        </w:rPr>
        <w:t xml:space="preserve"> </w:t>
      </w:r>
      <w:r w:rsidR="00667C20">
        <w:rPr>
          <w:lang w:eastAsia="en-US"/>
        </w:rPr>
        <w:t xml:space="preserve"> </w:t>
      </w:r>
      <w:r w:rsidR="00FD5D4D">
        <w:rPr>
          <w:lang w:eastAsia="en-US"/>
        </w:rPr>
        <w:t>4.312,50 kn</w:t>
      </w:r>
    </w:p>
    <w:p w:rsidRDefault="00EB01EF" w:rsidP="00EB01EF" w:rsidR="00FD5D4D">
      <w:pPr>
        <w:ind w:left="709"/>
        <w:rPr>
          <w:lang w:eastAsia="en-US"/>
        </w:rPr>
      </w:pPr>
      <w:r>
        <w:rPr>
          <w:lang w:eastAsia="en-US"/>
        </w:rPr>
        <w:t xml:space="preserve">Kučanska 4,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81424995264</w:t>
      </w:r>
    </w:p>
    <w:p w:rsidRDefault="00FD5D4D" w:rsidP="00EB01EF" w:rsidR="00FD5D4D">
      <w:pPr>
        <w:ind w:left="709"/>
        <w:rPr>
          <w:lang w:eastAsia="en-US"/>
        </w:rPr>
      </w:pPr>
    </w:p>
    <w:p w:rsidRDefault="00EB01EF" w:rsidP="00EB01EF" w:rsidR="00FD5D4D">
      <w:pPr>
        <w:ind w:left="709"/>
        <w:rPr>
          <w:lang w:eastAsia="en-US"/>
        </w:rPr>
      </w:pPr>
      <w:r>
        <w:rPr>
          <w:lang w:eastAsia="en-US"/>
        </w:rPr>
        <w:t xml:space="preserve">FAS LOGISTIKA d.o.o. </w:t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667C20">
        <w:rPr>
          <w:lang w:eastAsia="en-US"/>
        </w:rPr>
        <w:t xml:space="preserve">          </w:t>
      </w:r>
      <w:r w:rsidR="00FD5D4D">
        <w:rPr>
          <w:lang w:eastAsia="en-US"/>
        </w:rPr>
        <w:t>8.440,11 kn</w:t>
      </w:r>
    </w:p>
    <w:p w:rsidRDefault="00EB01EF" w:rsidP="00EB01EF" w:rsidR="00FD5D4D">
      <w:pPr>
        <w:ind w:left="709"/>
        <w:rPr>
          <w:lang w:eastAsia="en-US"/>
        </w:rPr>
      </w:pPr>
      <w:r>
        <w:rPr>
          <w:lang w:eastAsia="en-US"/>
        </w:rPr>
        <w:t xml:space="preserve">Velika Gorica, F. Vrančića 101,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09845754850</w:t>
      </w:r>
    </w:p>
    <w:p w:rsidRDefault="00FD5D4D" w:rsidP="00EB01EF" w:rsidR="00FD5D4D">
      <w:pPr>
        <w:ind w:left="709"/>
        <w:rPr>
          <w:lang w:eastAsia="en-US"/>
        </w:rPr>
      </w:pPr>
    </w:p>
    <w:p w:rsidRDefault="00EB01EF" w:rsidP="00EB01EF" w:rsidR="00FD5D4D">
      <w:pPr>
        <w:ind w:left="709"/>
        <w:rPr>
          <w:lang w:eastAsia="en-US"/>
        </w:rPr>
      </w:pPr>
      <w:r>
        <w:rPr>
          <w:lang w:eastAsia="en-US"/>
        </w:rPr>
        <w:t xml:space="preserve">FERRY d.o.o. Zagreb, </w:t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9576FD">
        <w:rPr>
          <w:lang w:eastAsia="en-US"/>
        </w:rPr>
        <w:t xml:space="preserve">       </w:t>
      </w:r>
      <w:r w:rsidR="00FD5D4D">
        <w:rPr>
          <w:lang w:eastAsia="en-US"/>
        </w:rPr>
        <w:t>203.555,79 kn</w:t>
      </w:r>
    </w:p>
    <w:p w:rsidRDefault="00EB01EF" w:rsidP="00EB01EF" w:rsidR="00FD5D4D">
      <w:pPr>
        <w:ind w:left="709"/>
        <w:rPr>
          <w:lang w:eastAsia="en-US"/>
        </w:rPr>
      </w:pPr>
      <w:r>
        <w:rPr>
          <w:lang w:eastAsia="en-US"/>
        </w:rPr>
        <w:t xml:space="preserve">Brezovička 1,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58758512132</w:t>
      </w:r>
    </w:p>
    <w:p w:rsidRDefault="00FD5D4D" w:rsidP="00EB01EF" w:rsidR="00FD5D4D">
      <w:pPr>
        <w:ind w:left="709"/>
        <w:rPr>
          <w:lang w:eastAsia="en-US"/>
        </w:rPr>
      </w:pPr>
    </w:p>
    <w:p w:rsidRDefault="00EB01EF" w:rsidP="00EB01EF" w:rsidR="00FD5D4D">
      <w:pPr>
        <w:ind w:left="709"/>
        <w:rPr>
          <w:lang w:eastAsia="en-US"/>
        </w:rPr>
      </w:pPr>
      <w:r>
        <w:rPr>
          <w:lang w:eastAsia="en-US"/>
        </w:rPr>
        <w:t xml:space="preserve">FESTO d.o.o. Zagreb, </w:t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  <w:t>3.012,59 kn</w:t>
      </w:r>
    </w:p>
    <w:p w:rsidRDefault="00EB01EF" w:rsidP="00EB01EF" w:rsidR="00FD5D4D">
      <w:pPr>
        <w:ind w:left="709"/>
        <w:rPr>
          <w:lang w:eastAsia="en-US"/>
        </w:rPr>
      </w:pPr>
      <w:r>
        <w:rPr>
          <w:lang w:eastAsia="en-US"/>
        </w:rPr>
        <w:t xml:space="preserve">Nova cesta 181A,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25706416813</w:t>
      </w:r>
    </w:p>
    <w:p w:rsidRDefault="00FD5D4D" w:rsidP="00EB01EF" w:rsidR="00FD5D4D">
      <w:pPr>
        <w:ind w:left="709"/>
        <w:rPr>
          <w:lang w:eastAsia="en-US"/>
        </w:rPr>
      </w:pPr>
    </w:p>
    <w:p w:rsidRDefault="00EB01EF" w:rsidP="00EB01EF" w:rsidR="00FD5D4D">
      <w:pPr>
        <w:ind w:left="709"/>
        <w:rPr>
          <w:lang w:eastAsia="en-US"/>
        </w:rPr>
      </w:pPr>
      <w:r>
        <w:rPr>
          <w:lang w:eastAsia="en-US"/>
        </w:rPr>
        <w:t xml:space="preserve">FINANCIJSKA AGENCIJA Zagreb, </w:t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  <w:t>1.013,36 kn</w:t>
      </w:r>
    </w:p>
    <w:p w:rsidRDefault="00EB01EF" w:rsidP="00EB01EF" w:rsidR="00FD5D4D">
      <w:pPr>
        <w:ind w:left="709"/>
        <w:rPr>
          <w:lang w:eastAsia="en-US"/>
        </w:rPr>
      </w:pPr>
      <w:r>
        <w:rPr>
          <w:lang w:eastAsia="en-US"/>
        </w:rPr>
        <w:t xml:space="preserve">Ulica grada Vukovara 70,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85821130368</w:t>
      </w:r>
    </w:p>
    <w:p w:rsidRDefault="00FD5D4D" w:rsidP="00EB01EF" w:rsidR="00FD5D4D">
      <w:pPr>
        <w:ind w:left="709"/>
        <w:rPr>
          <w:lang w:eastAsia="en-US"/>
        </w:rPr>
      </w:pPr>
    </w:p>
    <w:p w:rsidRDefault="00EB01EF" w:rsidP="00EB01EF" w:rsidR="00FD5D4D">
      <w:pPr>
        <w:ind w:left="709"/>
        <w:rPr>
          <w:lang w:eastAsia="en-US"/>
        </w:rPr>
      </w:pPr>
      <w:r>
        <w:rPr>
          <w:lang w:eastAsia="en-US"/>
        </w:rPr>
        <w:t xml:space="preserve">FIBEL d.o.o. Zagreb, </w:t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  <w:t>4.755,90 kn</w:t>
      </w:r>
    </w:p>
    <w:p w:rsidRDefault="00EB01EF" w:rsidP="00EB01EF" w:rsidR="00FD5D4D">
      <w:pPr>
        <w:ind w:left="709"/>
        <w:rPr>
          <w:lang w:eastAsia="en-US"/>
        </w:rPr>
      </w:pPr>
      <w:r>
        <w:rPr>
          <w:lang w:eastAsia="en-US"/>
        </w:rPr>
        <w:t xml:space="preserve">Remetinečka cesta 137A,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73529620832</w:t>
      </w:r>
    </w:p>
    <w:p w:rsidRDefault="00FD5D4D" w:rsidP="00EB01EF" w:rsidR="00FD5D4D">
      <w:pPr>
        <w:ind w:left="709"/>
        <w:rPr>
          <w:lang w:eastAsia="en-US"/>
        </w:rPr>
      </w:pPr>
    </w:p>
    <w:p w:rsidRDefault="00EB01EF" w:rsidP="00EB01EF" w:rsidR="00FD5D4D">
      <w:pPr>
        <w:ind w:left="709"/>
        <w:rPr>
          <w:lang w:eastAsia="en-US"/>
        </w:rPr>
      </w:pPr>
      <w:r>
        <w:rPr>
          <w:lang w:eastAsia="en-US"/>
        </w:rPr>
        <w:t xml:space="preserve">FINANS d.o.o. Ruma, Srbija, </w:t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9576FD">
        <w:rPr>
          <w:lang w:eastAsia="en-US"/>
        </w:rPr>
        <w:t xml:space="preserve">   </w:t>
      </w:r>
      <w:r w:rsidR="00FD5D4D">
        <w:rPr>
          <w:lang w:eastAsia="en-US"/>
        </w:rPr>
        <w:t>377,89 kn</w:t>
      </w:r>
    </w:p>
    <w:p w:rsidRDefault="00EB01EF" w:rsidP="00EB01EF" w:rsidR="00FD5D4D">
      <w:pPr>
        <w:ind w:left="709"/>
        <w:rPr>
          <w:lang w:eastAsia="en-US"/>
        </w:rPr>
      </w:pPr>
      <w:r>
        <w:rPr>
          <w:lang w:eastAsia="en-US"/>
        </w:rPr>
        <w:t xml:space="preserve">Ul. dr. P. Vulete 1-4,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128303213</w:t>
      </w:r>
    </w:p>
    <w:p w:rsidRDefault="00FD5D4D" w:rsidP="00EB01EF" w:rsidR="00FD5D4D">
      <w:pPr>
        <w:ind w:left="709"/>
        <w:rPr>
          <w:lang w:eastAsia="en-US"/>
        </w:rPr>
      </w:pPr>
    </w:p>
    <w:p w:rsidRDefault="00EB01EF" w:rsidP="00EB01EF" w:rsidR="00FD5D4D">
      <w:pPr>
        <w:ind w:left="709"/>
        <w:rPr>
          <w:lang w:eastAsia="en-US"/>
        </w:rPr>
      </w:pPr>
      <w:r>
        <w:rPr>
          <w:lang w:eastAsia="en-US"/>
        </w:rPr>
        <w:t xml:space="preserve">FOND ZA ZAŠTITU OKOLIŠA I ENERGETSKU </w:t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  <w:t>4.149,25 kn</w:t>
      </w:r>
    </w:p>
    <w:p w:rsidRDefault="00EB01EF" w:rsidP="00EB01EF" w:rsidR="00FD5D4D">
      <w:pPr>
        <w:ind w:left="709"/>
        <w:rPr>
          <w:lang w:eastAsia="en-US"/>
        </w:rPr>
      </w:pPr>
      <w:r>
        <w:rPr>
          <w:lang w:eastAsia="en-US"/>
        </w:rPr>
        <w:t xml:space="preserve">UČINKOVITOST, Zagreb, Radnička cesta 80,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85828625994</w:t>
      </w:r>
    </w:p>
    <w:p w:rsidRDefault="00FD5D4D" w:rsidP="00EB01EF" w:rsidR="00FD5D4D">
      <w:pPr>
        <w:ind w:left="709"/>
        <w:rPr>
          <w:lang w:eastAsia="en-US"/>
        </w:rPr>
      </w:pPr>
    </w:p>
    <w:p w:rsidRDefault="00EB01EF" w:rsidP="00EB01EF" w:rsidR="00FD5D4D">
      <w:pPr>
        <w:ind w:left="709"/>
        <w:rPr>
          <w:lang w:eastAsia="en-US"/>
        </w:rPr>
      </w:pPr>
      <w:r>
        <w:rPr>
          <w:lang w:eastAsia="en-US"/>
        </w:rPr>
        <w:t xml:space="preserve">FORAS MREŽA j.d.o.o. u stečaju </w:t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  <w:t>1.745,08 kn</w:t>
      </w:r>
    </w:p>
    <w:p w:rsidRDefault="00EB01EF" w:rsidP="00EB01EF" w:rsidR="00FD5D4D">
      <w:pPr>
        <w:ind w:left="709"/>
        <w:rPr>
          <w:lang w:eastAsia="en-US"/>
        </w:rPr>
      </w:pPr>
      <w:r>
        <w:rPr>
          <w:lang w:eastAsia="en-US"/>
        </w:rPr>
        <w:t xml:space="preserve">Sesvete, Kralji 27,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73740230517</w:t>
      </w:r>
    </w:p>
    <w:p w:rsidRDefault="00FD5D4D" w:rsidP="00EB01EF" w:rsidR="00FD5D4D">
      <w:pPr>
        <w:ind w:left="709"/>
        <w:rPr>
          <w:lang w:eastAsia="en-US"/>
        </w:rPr>
      </w:pPr>
    </w:p>
    <w:p w:rsidRDefault="00EB01EF" w:rsidP="00EB01EF" w:rsidR="00FD5D4D">
      <w:pPr>
        <w:ind w:left="709"/>
        <w:rPr>
          <w:lang w:eastAsia="en-US"/>
        </w:rPr>
      </w:pPr>
      <w:r>
        <w:rPr>
          <w:lang w:eastAsia="en-US"/>
        </w:rPr>
        <w:t xml:space="preserve">GENERALI OSIGURANJE d.d. Zagreb, </w:t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  <w:t>5.245,70 kn</w:t>
      </w:r>
    </w:p>
    <w:p w:rsidRDefault="00EB01EF" w:rsidP="00EB01EF" w:rsidR="00FD5D4D">
      <w:pPr>
        <w:ind w:left="709"/>
        <w:rPr>
          <w:lang w:eastAsia="en-US"/>
        </w:rPr>
      </w:pPr>
      <w:r>
        <w:rPr>
          <w:lang w:eastAsia="en-US"/>
        </w:rPr>
        <w:t xml:space="preserve">Ulica grada Vukovara 284,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10840749604</w:t>
      </w:r>
    </w:p>
    <w:p w:rsidRDefault="00FD5D4D" w:rsidP="00EB01EF" w:rsidR="00FD5D4D">
      <w:pPr>
        <w:ind w:left="709"/>
        <w:rPr>
          <w:lang w:eastAsia="en-US"/>
        </w:rPr>
      </w:pPr>
    </w:p>
    <w:p w:rsidRDefault="00FD5D4D" w:rsidP="00EB01EF" w:rsidR="00FD5D4D">
      <w:pPr>
        <w:ind w:left="709"/>
        <w:rPr>
          <w:lang w:eastAsia="en-US"/>
        </w:rPr>
      </w:pPr>
      <w:r>
        <w:rPr>
          <w:lang w:eastAsia="en-US"/>
        </w:rPr>
        <w:t>GENIJE d.o.o. Josipdol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9576FD">
        <w:rPr>
          <w:lang w:eastAsia="en-US"/>
        </w:rPr>
        <w:t xml:space="preserve">     </w:t>
      </w:r>
      <w:r>
        <w:rPr>
          <w:lang w:eastAsia="en-US"/>
        </w:rPr>
        <w:t>62,50 kn</w:t>
      </w:r>
    </w:p>
    <w:p w:rsidRDefault="00EB01EF" w:rsidP="00EB01EF" w:rsidR="00FD5D4D">
      <w:pPr>
        <w:ind w:left="709"/>
        <w:rPr>
          <w:lang w:eastAsia="en-US"/>
        </w:rPr>
      </w:pPr>
      <w:r>
        <w:rPr>
          <w:lang w:eastAsia="en-US"/>
        </w:rPr>
        <w:t xml:space="preserve">Munjava Modruška 32,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69667009906</w:t>
      </w:r>
    </w:p>
    <w:p w:rsidRDefault="00FD5D4D" w:rsidP="00EB01EF" w:rsidR="00FD5D4D">
      <w:pPr>
        <w:ind w:left="709"/>
        <w:rPr>
          <w:lang w:eastAsia="en-US"/>
        </w:rPr>
      </w:pPr>
    </w:p>
    <w:p w:rsidRDefault="00FD5D4D" w:rsidP="00EB01EF" w:rsidR="00FD5D4D">
      <w:pPr>
        <w:ind w:left="709"/>
        <w:rPr>
          <w:lang w:eastAsia="en-US"/>
        </w:rPr>
      </w:pPr>
      <w:r>
        <w:rPr>
          <w:lang w:eastAsia="en-US"/>
        </w:rPr>
        <w:lastRenderedPageBreak/>
        <w:t xml:space="preserve">GLOBAL EKSPRES d.o.o.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1.225,00 kn</w:t>
      </w:r>
    </w:p>
    <w:p w:rsidRDefault="00FD5D4D" w:rsidP="00EB01EF" w:rsidR="00FD5D4D">
      <w:pPr>
        <w:ind w:left="709"/>
        <w:rPr>
          <w:lang w:eastAsia="en-US"/>
        </w:rPr>
      </w:pPr>
      <w:r>
        <w:rPr>
          <w:lang w:eastAsia="en-US"/>
        </w:rPr>
        <w:t>D</w:t>
      </w:r>
      <w:r w:rsidR="00EB01EF">
        <w:rPr>
          <w:lang w:eastAsia="en-US"/>
        </w:rPr>
        <w:t xml:space="preserve">onji Stupnik, Stupničke šipkovine 31,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08233537792</w:t>
      </w:r>
    </w:p>
    <w:p w:rsidRDefault="00FD5D4D" w:rsidP="00EB01EF" w:rsidR="00FD5D4D">
      <w:pPr>
        <w:ind w:left="709"/>
        <w:rPr>
          <w:lang w:eastAsia="en-US"/>
        </w:rPr>
      </w:pPr>
    </w:p>
    <w:p w:rsidRDefault="00EB01EF" w:rsidP="00EB01EF" w:rsidR="00FD5D4D">
      <w:pPr>
        <w:ind w:left="709"/>
        <w:rPr>
          <w:lang w:eastAsia="en-US"/>
        </w:rPr>
      </w:pPr>
      <w:r>
        <w:rPr>
          <w:lang w:eastAsia="en-US"/>
        </w:rPr>
        <w:t xml:space="preserve">GOinfoZG d.o.o. Zagreb, Argentinska 4, </w:t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  <w:t>3.312,50 kn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36368117919</w:t>
      </w:r>
    </w:p>
    <w:p w:rsidRDefault="00FD5D4D" w:rsidP="00EB01EF" w:rsidR="00FD5D4D">
      <w:pPr>
        <w:ind w:left="709"/>
        <w:rPr>
          <w:lang w:eastAsia="en-US"/>
        </w:rPr>
      </w:pPr>
    </w:p>
    <w:p w:rsidRDefault="00EB01EF" w:rsidP="00EB01EF" w:rsidR="00FD5D4D">
      <w:pPr>
        <w:ind w:left="709"/>
        <w:rPr>
          <w:lang w:eastAsia="en-US"/>
        </w:rPr>
      </w:pPr>
      <w:r>
        <w:rPr>
          <w:lang w:eastAsia="en-US"/>
        </w:rPr>
        <w:t xml:space="preserve">GRAD BAKAR, Bakar, </w:t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9576FD">
        <w:rPr>
          <w:lang w:eastAsia="en-US"/>
        </w:rPr>
        <w:t xml:space="preserve">        </w:t>
      </w:r>
      <w:r w:rsidR="00FD5D4D">
        <w:rPr>
          <w:lang w:eastAsia="en-US"/>
        </w:rPr>
        <w:t>160.457,25 kn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Primorje 39, OIB 31708325678</w:t>
      </w:r>
    </w:p>
    <w:p w:rsidRDefault="00FD5D4D" w:rsidP="00EB01EF" w:rsidR="00FD5D4D">
      <w:pPr>
        <w:ind w:left="709"/>
        <w:rPr>
          <w:lang w:eastAsia="en-US"/>
        </w:rPr>
      </w:pPr>
    </w:p>
    <w:p w:rsidRDefault="00EB01EF" w:rsidP="00EB01EF" w:rsidR="00FD5D4D">
      <w:pPr>
        <w:ind w:left="709"/>
        <w:rPr>
          <w:lang w:eastAsia="en-US"/>
        </w:rPr>
      </w:pPr>
      <w:r>
        <w:rPr>
          <w:lang w:eastAsia="en-US"/>
        </w:rPr>
        <w:t xml:space="preserve">GRAD ČABAR Čabar, </w:t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9576FD">
        <w:rPr>
          <w:lang w:eastAsia="en-US"/>
        </w:rPr>
        <w:t xml:space="preserve">          </w:t>
      </w:r>
      <w:r w:rsidR="00FD5D4D">
        <w:rPr>
          <w:lang w:eastAsia="en-US"/>
        </w:rPr>
        <w:t>10.318,95 kn</w:t>
      </w:r>
    </w:p>
    <w:p w:rsidRDefault="00EB01EF" w:rsidP="00EB01EF" w:rsidR="00FD5D4D">
      <w:pPr>
        <w:ind w:left="709"/>
        <w:rPr>
          <w:lang w:eastAsia="en-US"/>
        </w:rPr>
      </w:pPr>
      <w:r>
        <w:rPr>
          <w:lang w:eastAsia="en-US"/>
        </w:rPr>
        <w:t xml:space="preserve">Narodnog oslobođenja 2,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04026778166</w:t>
      </w:r>
    </w:p>
    <w:p w:rsidRDefault="00FD5D4D" w:rsidP="00EB01EF" w:rsidR="00FD5D4D">
      <w:pPr>
        <w:ind w:left="709"/>
        <w:rPr>
          <w:lang w:eastAsia="en-US"/>
        </w:rPr>
      </w:pPr>
    </w:p>
    <w:p w:rsidRDefault="00EB01EF" w:rsidP="00EB01EF" w:rsidR="00FD5D4D">
      <w:pPr>
        <w:ind w:left="709"/>
        <w:rPr>
          <w:lang w:eastAsia="en-US"/>
        </w:rPr>
      </w:pPr>
      <w:r>
        <w:rPr>
          <w:lang w:eastAsia="en-US"/>
        </w:rPr>
        <w:t xml:space="preserve">GRAD RIJEKA, Rijeka, </w:t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9576FD">
        <w:rPr>
          <w:lang w:eastAsia="en-US"/>
        </w:rPr>
        <w:t xml:space="preserve">        </w:t>
      </w:r>
      <w:r w:rsidR="00FD5D4D">
        <w:rPr>
          <w:lang w:eastAsia="en-US"/>
        </w:rPr>
        <w:t>265.101,99 kn</w:t>
      </w:r>
    </w:p>
    <w:p w:rsidRDefault="00EB01EF" w:rsidP="00EB01EF" w:rsidR="00FD5D4D">
      <w:pPr>
        <w:ind w:left="709"/>
        <w:rPr>
          <w:lang w:eastAsia="en-US"/>
        </w:rPr>
      </w:pPr>
      <w:r>
        <w:rPr>
          <w:lang w:eastAsia="en-US"/>
        </w:rPr>
        <w:t xml:space="preserve">Korzo 16,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54382731928</w:t>
      </w:r>
    </w:p>
    <w:p w:rsidRDefault="00FD5D4D" w:rsidP="00EB01EF" w:rsidR="00FD5D4D">
      <w:pPr>
        <w:ind w:left="709"/>
        <w:rPr>
          <w:lang w:eastAsia="en-US"/>
        </w:rPr>
      </w:pPr>
    </w:p>
    <w:p w:rsidRDefault="00EB01EF" w:rsidP="00EB01EF" w:rsidR="00FD5D4D">
      <w:pPr>
        <w:ind w:left="709"/>
        <w:rPr>
          <w:lang w:eastAsia="en-US"/>
        </w:rPr>
      </w:pPr>
      <w:r>
        <w:rPr>
          <w:lang w:eastAsia="en-US"/>
        </w:rPr>
        <w:t xml:space="preserve">GRAD ZAGREB, Zagreb, </w:t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9576FD">
        <w:rPr>
          <w:lang w:eastAsia="en-US"/>
        </w:rPr>
        <w:t xml:space="preserve">          </w:t>
      </w:r>
      <w:r w:rsidR="00FD5D4D">
        <w:rPr>
          <w:lang w:eastAsia="en-US"/>
        </w:rPr>
        <w:t>64.866,90 kn</w:t>
      </w:r>
    </w:p>
    <w:p w:rsidRDefault="00EB01EF" w:rsidP="00EB01EF" w:rsidR="00FD5D4D">
      <w:pPr>
        <w:ind w:left="709"/>
        <w:rPr>
          <w:lang w:eastAsia="en-US"/>
        </w:rPr>
      </w:pPr>
      <w:r>
        <w:rPr>
          <w:lang w:eastAsia="en-US"/>
        </w:rPr>
        <w:t xml:space="preserve">Trg Stjepana Radića 1,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</w:t>
      </w:r>
      <w:r w:rsidR="00FD5D4D">
        <w:rPr>
          <w:lang w:eastAsia="en-US"/>
        </w:rPr>
        <w:t xml:space="preserve"> </w:t>
      </w:r>
      <w:r>
        <w:rPr>
          <w:lang w:eastAsia="en-US"/>
        </w:rPr>
        <w:t>61817894937</w:t>
      </w:r>
    </w:p>
    <w:p w:rsidRDefault="00FD5D4D" w:rsidP="00EB01EF" w:rsidR="00FD5D4D">
      <w:pPr>
        <w:ind w:left="709"/>
        <w:rPr>
          <w:lang w:eastAsia="en-US"/>
        </w:rPr>
      </w:pPr>
    </w:p>
    <w:p w:rsidRDefault="00EB01EF" w:rsidP="00EB01EF" w:rsidR="00FD5D4D">
      <w:pPr>
        <w:ind w:left="709"/>
        <w:rPr>
          <w:lang w:eastAsia="en-US"/>
        </w:rPr>
      </w:pPr>
      <w:r>
        <w:rPr>
          <w:lang w:eastAsia="en-US"/>
        </w:rPr>
        <w:t xml:space="preserve">GRAFIK.NET d.o.o. Zagreb, </w:t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9576FD">
        <w:rPr>
          <w:lang w:eastAsia="en-US"/>
        </w:rPr>
        <w:t xml:space="preserve">          </w:t>
      </w:r>
      <w:r w:rsidR="00FD5D4D">
        <w:rPr>
          <w:lang w:eastAsia="en-US"/>
        </w:rPr>
        <w:t>32.134,69 kn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Odranska 11, OIB 25187588059</w:t>
      </w:r>
    </w:p>
    <w:p w:rsidRDefault="00FD5D4D" w:rsidP="00EB01EF" w:rsidR="00FD5D4D">
      <w:pPr>
        <w:ind w:left="709"/>
        <w:rPr>
          <w:lang w:eastAsia="en-US"/>
        </w:rPr>
      </w:pPr>
    </w:p>
    <w:p w:rsidRDefault="00EB01EF" w:rsidP="00EB01EF" w:rsidR="00FD5D4D">
      <w:pPr>
        <w:ind w:left="709"/>
        <w:rPr>
          <w:lang w:eastAsia="en-US"/>
        </w:rPr>
      </w:pPr>
      <w:r>
        <w:rPr>
          <w:lang w:eastAsia="en-US"/>
        </w:rPr>
        <w:t xml:space="preserve">GRAFMAT-USLUGE d.o.o. </w:t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  <w:t>1.175,51 kn</w:t>
      </w:r>
      <w:r w:rsidR="00FD5D4D">
        <w:rPr>
          <w:lang w:eastAsia="en-US"/>
        </w:rPr>
        <w:tab/>
      </w:r>
    </w:p>
    <w:p w:rsidRDefault="00EB01EF" w:rsidP="00EB01EF" w:rsidR="00FD5D4D">
      <w:pPr>
        <w:ind w:left="709"/>
        <w:rPr>
          <w:lang w:eastAsia="en-US"/>
        </w:rPr>
      </w:pPr>
      <w:r>
        <w:rPr>
          <w:lang w:eastAsia="en-US"/>
        </w:rPr>
        <w:t xml:space="preserve">Zagreb, I. Pile 1,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24771574861</w:t>
      </w:r>
    </w:p>
    <w:p w:rsidRDefault="00FD5D4D" w:rsidP="00EB01EF" w:rsidR="00FD5D4D">
      <w:pPr>
        <w:ind w:left="709"/>
        <w:rPr>
          <w:lang w:eastAsia="en-US"/>
        </w:rPr>
      </w:pPr>
    </w:p>
    <w:p w:rsidRDefault="00EB01EF" w:rsidP="00EB01EF" w:rsidR="00FD5D4D">
      <w:pPr>
        <w:ind w:left="709"/>
        <w:rPr>
          <w:lang w:eastAsia="en-US"/>
        </w:rPr>
      </w:pPr>
      <w:r>
        <w:rPr>
          <w:lang w:eastAsia="en-US"/>
        </w:rPr>
        <w:t xml:space="preserve">GRUBIŠIĆ I PARTNERI d.o.o. </w:t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  <w:t>6.000,00 kn</w:t>
      </w:r>
    </w:p>
    <w:p w:rsidRDefault="00EB01EF" w:rsidP="00EB01EF" w:rsidR="00FD5D4D">
      <w:pPr>
        <w:ind w:left="709"/>
        <w:rPr>
          <w:lang w:eastAsia="en-US"/>
        </w:rPr>
      </w:pPr>
      <w:r>
        <w:rPr>
          <w:lang w:eastAsia="en-US"/>
        </w:rPr>
        <w:t xml:space="preserve">Zagreb, M. Tartaglie 2A,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12023718802</w:t>
      </w:r>
    </w:p>
    <w:p w:rsidRDefault="00FD5D4D" w:rsidP="00EB01EF" w:rsidR="00FD5D4D">
      <w:pPr>
        <w:ind w:left="709"/>
        <w:rPr>
          <w:lang w:eastAsia="en-US"/>
        </w:rPr>
      </w:pPr>
    </w:p>
    <w:p w:rsidRDefault="00EB01EF" w:rsidP="00EB01EF" w:rsidR="00FD5D4D">
      <w:pPr>
        <w:ind w:left="709"/>
        <w:rPr>
          <w:lang w:eastAsia="en-US"/>
        </w:rPr>
      </w:pPr>
      <w:r>
        <w:rPr>
          <w:lang w:eastAsia="en-US"/>
        </w:rPr>
        <w:t xml:space="preserve">HABERKORN d.o.o. </w:t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  <w:t>2.225,21 kn</w:t>
      </w:r>
    </w:p>
    <w:p w:rsidRDefault="00EB01EF" w:rsidP="00EB01EF" w:rsidR="00FD5D4D">
      <w:pPr>
        <w:ind w:left="709"/>
        <w:rPr>
          <w:lang w:eastAsia="en-US"/>
        </w:rPr>
      </w:pPr>
      <w:r>
        <w:rPr>
          <w:lang w:eastAsia="en-US"/>
        </w:rPr>
        <w:t xml:space="preserve">Sv. Nedjelje, Franje Tuđmana 16,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25339023257</w:t>
      </w:r>
    </w:p>
    <w:p w:rsidRDefault="00FD5D4D" w:rsidP="00EB01EF" w:rsidR="00FD5D4D">
      <w:pPr>
        <w:ind w:left="709"/>
        <w:rPr>
          <w:lang w:eastAsia="en-US"/>
        </w:rPr>
      </w:pPr>
    </w:p>
    <w:p w:rsidRDefault="00EB01EF" w:rsidP="00EB01EF" w:rsidR="00FD5D4D">
      <w:pPr>
        <w:ind w:left="709"/>
        <w:rPr>
          <w:lang w:eastAsia="en-US"/>
        </w:rPr>
      </w:pPr>
      <w:r>
        <w:rPr>
          <w:lang w:eastAsia="en-US"/>
        </w:rPr>
        <w:t xml:space="preserve">Hansa-Flex Croatia d.o.o. Zagreb, </w:t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  <w:t>1.124,85 kn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III. Resnik 9, OIB 60365429880</w:t>
      </w:r>
    </w:p>
    <w:p w:rsidRDefault="00FD5D4D" w:rsidP="00EB01EF" w:rsidR="00FD5D4D">
      <w:pPr>
        <w:ind w:left="709"/>
        <w:rPr>
          <w:lang w:eastAsia="en-US"/>
        </w:rPr>
      </w:pPr>
    </w:p>
    <w:p w:rsidRDefault="00EB01EF" w:rsidP="00EB01EF" w:rsidR="00FD5D4D">
      <w:pPr>
        <w:ind w:left="709"/>
        <w:rPr>
          <w:lang w:eastAsia="en-US"/>
        </w:rPr>
      </w:pPr>
      <w:r>
        <w:rPr>
          <w:lang w:eastAsia="en-US"/>
        </w:rPr>
        <w:t xml:space="preserve">HAUSLER d.o.o. Viškovo, Viškovo 63B, </w:t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  <w:t>5.000,00 kn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11008949605</w:t>
      </w:r>
    </w:p>
    <w:p w:rsidRDefault="00FD5D4D" w:rsidP="00EB01EF" w:rsidR="00FD5D4D">
      <w:pPr>
        <w:ind w:left="709"/>
        <w:rPr>
          <w:lang w:eastAsia="en-US"/>
        </w:rPr>
      </w:pPr>
    </w:p>
    <w:p w:rsidRDefault="00EB01EF" w:rsidP="00EB01EF" w:rsidR="00FD5D4D">
      <w:pPr>
        <w:ind w:left="709"/>
        <w:rPr>
          <w:lang w:eastAsia="en-US"/>
        </w:rPr>
      </w:pPr>
      <w:r>
        <w:rPr>
          <w:lang w:eastAsia="en-US"/>
        </w:rPr>
        <w:t xml:space="preserve">HEBENSTREIT METAL, Njemačka, </w:t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FD5D4D">
        <w:rPr>
          <w:lang w:eastAsia="en-US"/>
        </w:rPr>
        <w:tab/>
      </w:r>
      <w:r w:rsidR="001A4D28">
        <w:rPr>
          <w:lang w:eastAsia="en-US"/>
        </w:rPr>
        <w:t xml:space="preserve">    38,97 kn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Gottlieb, Daimler. Str.15/2, Pleidelsheim</w:t>
      </w:r>
    </w:p>
    <w:p w:rsidRDefault="00FD5D4D" w:rsidP="00EB01EF" w:rsidR="00FD5D4D">
      <w:pPr>
        <w:ind w:left="709"/>
        <w:rPr>
          <w:lang w:eastAsia="en-US"/>
        </w:rPr>
      </w:pPr>
    </w:p>
    <w:p w:rsidRDefault="00EB01EF" w:rsidP="00EB01EF" w:rsidR="00FD5D4D">
      <w:pPr>
        <w:ind w:left="709"/>
        <w:rPr>
          <w:lang w:eastAsia="en-US"/>
        </w:rPr>
      </w:pPr>
      <w:r>
        <w:rPr>
          <w:lang w:eastAsia="en-US"/>
        </w:rPr>
        <w:t xml:space="preserve">HELIOS HRVATSKA d.o.o. </w:t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9576FD">
        <w:rPr>
          <w:lang w:eastAsia="en-US"/>
        </w:rPr>
        <w:t xml:space="preserve">         </w:t>
      </w:r>
      <w:r w:rsidR="001A4D28">
        <w:rPr>
          <w:lang w:eastAsia="en-US"/>
        </w:rPr>
        <w:t>47.319,38 kn</w:t>
      </w:r>
    </w:p>
    <w:p w:rsidRDefault="00EB01EF" w:rsidP="00EB01EF" w:rsidR="00FD5D4D">
      <w:pPr>
        <w:ind w:left="709"/>
        <w:rPr>
          <w:lang w:eastAsia="en-US"/>
        </w:rPr>
      </w:pPr>
      <w:r>
        <w:rPr>
          <w:lang w:eastAsia="en-US"/>
        </w:rPr>
        <w:t xml:space="preserve">Zagreb, Radnička cesta 173d,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51925436571</w:t>
      </w:r>
    </w:p>
    <w:p w:rsidRDefault="00FD5D4D" w:rsidP="00EB01EF" w:rsidR="00FD5D4D">
      <w:pPr>
        <w:ind w:left="709"/>
        <w:rPr>
          <w:lang w:eastAsia="en-US"/>
        </w:rPr>
      </w:pPr>
    </w:p>
    <w:p w:rsidRDefault="00EB01EF" w:rsidP="00EB01EF" w:rsidR="00FD5D4D">
      <w:pPr>
        <w:ind w:left="709"/>
        <w:rPr>
          <w:lang w:eastAsia="en-US"/>
        </w:rPr>
      </w:pPr>
      <w:r>
        <w:rPr>
          <w:lang w:eastAsia="en-US"/>
        </w:rPr>
        <w:lastRenderedPageBreak/>
        <w:t>HEP – O</w:t>
      </w:r>
      <w:r w:rsidR="001A4D28">
        <w:rPr>
          <w:lang w:eastAsia="en-US"/>
        </w:rPr>
        <w:t xml:space="preserve">perator distribucijskog sustava </w:t>
      </w:r>
      <w:r>
        <w:rPr>
          <w:lang w:eastAsia="en-US"/>
        </w:rPr>
        <w:t xml:space="preserve">d.o.o. Zagreb, </w:t>
      </w:r>
      <w:r w:rsidR="001A4D28">
        <w:rPr>
          <w:lang w:eastAsia="en-US"/>
        </w:rPr>
        <w:tab/>
      </w:r>
      <w:r w:rsidR="009576FD">
        <w:rPr>
          <w:lang w:eastAsia="en-US"/>
        </w:rPr>
        <w:t xml:space="preserve">        </w:t>
      </w:r>
      <w:r w:rsidR="001A4D28">
        <w:rPr>
          <w:lang w:eastAsia="en-US"/>
        </w:rPr>
        <w:t>140.427,18 kn</w:t>
      </w:r>
    </w:p>
    <w:p w:rsidRDefault="00EB01EF" w:rsidP="00EB01EF" w:rsidR="00FD5D4D">
      <w:pPr>
        <w:ind w:left="709"/>
        <w:rPr>
          <w:lang w:eastAsia="en-US"/>
        </w:rPr>
      </w:pPr>
      <w:r>
        <w:rPr>
          <w:lang w:eastAsia="en-US"/>
        </w:rPr>
        <w:t xml:space="preserve">Ulica grada Vukovara 37,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46830600751</w:t>
      </w:r>
    </w:p>
    <w:p w:rsidRDefault="00FD5D4D" w:rsidP="00EB01EF" w:rsidR="00FD5D4D">
      <w:pPr>
        <w:ind w:left="709"/>
        <w:rPr>
          <w:lang w:eastAsia="en-US"/>
        </w:rPr>
      </w:pPr>
    </w:p>
    <w:p w:rsidRDefault="00EB01EF" w:rsidP="00EB01EF" w:rsidR="00FD5D4D">
      <w:pPr>
        <w:ind w:left="709"/>
        <w:rPr>
          <w:lang w:eastAsia="en-US"/>
        </w:rPr>
      </w:pPr>
      <w:r>
        <w:rPr>
          <w:lang w:eastAsia="en-US"/>
        </w:rPr>
        <w:t xml:space="preserve">HIDRO.LAB d.o.o. </w:t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  <w:t>2.110,71 kn</w:t>
      </w:r>
    </w:p>
    <w:p w:rsidRDefault="00EB01EF" w:rsidP="00EB01EF" w:rsidR="00FD5D4D">
      <w:pPr>
        <w:ind w:left="709"/>
        <w:rPr>
          <w:lang w:eastAsia="en-US"/>
        </w:rPr>
      </w:pPr>
      <w:r>
        <w:rPr>
          <w:lang w:eastAsia="en-US"/>
        </w:rPr>
        <w:t xml:space="preserve">Ičići, Kolavići 5,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71304602630</w:t>
      </w:r>
    </w:p>
    <w:p w:rsidRDefault="00FD5D4D" w:rsidP="00EB01EF" w:rsidR="00FD5D4D">
      <w:pPr>
        <w:ind w:left="709"/>
        <w:rPr>
          <w:lang w:eastAsia="en-US"/>
        </w:rPr>
      </w:pPr>
    </w:p>
    <w:p w:rsidRDefault="00EB01EF" w:rsidP="00EB01EF" w:rsidR="00FD5D4D">
      <w:pPr>
        <w:ind w:left="709"/>
        <w:rPr>
          <w:lang w:eastAsia="en-US"/>
        </w:rPr>
      </w:pPr>
      <w:r>
        <w:rPr>
          <w:lang w:eastAsia="en-US"/>
        </w:rPr>
        <w:t xml:space="preserve">HP – HRVATSKA POŠTA d.d. </w:t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  <w:t>4.139,47 kn</w:t>
      </w:r>
    </w:p>
    <w:p w:rsidRDefault="00EB01EF" w:rsidP="00EB01EF" w:rsidR="00FD5D4D">
      <w:pPr>
        <w:ind w:left="709"/>
        <w:rPr>
          <w:lang w:eastAsia="en-US"/>
        </w:rPr>
      </w:pPr>
      <w:r>
        <w:rPr>
          <w:lang w:eastAsia="en-US"/>
        </w:rPr>
        <w:t xml:space="preserve">Zagreb, Jurišićeva 13,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87311810356</w:t>
      </w:r>
    </w:p>
    <w:p w:rsidRDefault="00FD5D4D" w:rsidP="00EB01EF" w:rsidR="00FD5D4D">
      <w:pPr>
        <w:ind w:left="709"/>
        <w:rPr>
          <w:lang w:eastAsia="en-US"/>
        </w:rPr>
      </w:pPr>
    </w:p>
    <w:p w:rsidRDefault="001A4D28" w:rsidP="00EB01EF" w:rsidR="00FD5D4D">
      <w:pPr>
        <w:ind w:left="709"/>
        <w:rPr>
          <w:lang w:eastAsia="en-US"/>
        </w:rPr>
      </w:pPr>
      <w:r>
        <w:rPr>
          <w:lang w:eastAsia="en-US"/>
        </w:rPr>
        <w:t>HRVATSKA RADIOTELEVIZIJA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1.461,05 kn    </w:t>
      </w:r>
    </w:p>
    <w:p w:rsidRDefault="00EB01EF" w:rsidP="00EB01EF" w:rsidR="00FD5D4D">
      <w:pPr>
        <w:ind w:left="709"/>
        <w:rPr>
          <w:lang w:eastAsia="en-US"/>
        </w:rPr>
      </w:pPr>
      <w:r>
        <w:rPr>
          <w:lang w:eastAsia="en-US"/>
        </w:rPr>
        <w:t xml:space="preserve">Zagreb, Prisavlje 3,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68419124305</w:t>
      </w:r>
    </w:p>
    <w:p w:rsidRDefault="00FD5D4D" w:rsidP="00EB01EF" w:rsidR="00FD5D4D">
      <w:pPr>
        <w:ind w:left="709"/>
        <w:rPr>
          <w:lang w:eastAsia="en-US"/>
        </w:rPr>
      </w:pPr>
    </w:p>
    <w:p w:rsidRDefault="00EB01EF" w:rsidP="00EB01EF" w:rsidR="001A4D28">
      <w:pPr>
        <w:ind w:left="709"/>
        <w:rPr>
          <w:lang w:eastAsia="en-US"/>
        </w:rPr>
      </w:pPr>
      <w:r>
        <w:rPr>
          <w:lang w:eastAsia="en-US"/>
        </w:rPr>
        <w:t xml:space="preserve">HRVATSKE VODE Zagreb, </w:t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9576FD">
        <w:rPr>
          <w:lang w:eastAsia="en-US"/>
        </w:rPr>
        <w:t xml:space="preserve">          </w:t>
      </w:r>
      <w:r w:rsidR="001A4D28">
        <w:rPr>
          <w:lang w:eastAsia="en-US"/>
        </w:rPr>
        <w:t>43.140,92 kn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Grada Vukovara 220, OIB 28921383001</w:t>
      </w:r>
    </w:p>
    <w:p w:rsidRDefault="001A4D28" w:rsidP="00EB01EF" w:rsidR="001A4D28">
      <w:pPr>
        <w:ind w:left="709"/>
        <w:rPr>
          <w:lang w:eastAsia="en-US"/>
        </w:rPr>
      </w:pPr>
    </w:p>
    <w:p w:rsidRDefault="00EB01EF" w:rsidP="00EB01EF" w:rsidR="001A4D28">
      <w:pPr>
        <w:ind w:left="709"/>
        <w:rPr>
          <w:lang w:eastAsia="en-US"/>
        </w:rPr>
      </w:pPr>
      <w:r>
        <w:rPr>
          <w:lang w:eastAsia="en-US"/>
        </w:rPr>
        <w:t>HRVATSKI TELEKOM d.d. Zagreb</w:t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9576FD">
        <w:rPr>
          <w:lang w:eastAsia="en-US"/>
        </w:rPr>
        <w:t xml:space="preserve">          </w:t>
      </w:r>
      <w:r w:rsidR="001A4D28">
        <w:rPr>
          <w:lang w:eastAsia="en-US"/>
        </w:rPr>
        <w:t>15.178,77 kn</w:t>
      </w:r>
      <w:r>
        <w:rPr>
          <w:lang w:eastAsia="en-US"/>
        </w:rPr>
        <w:t xml:space="preserve"> </w:t>
      </w:r>
    </w:p>
    <w:p w:rsidRDefault="00EB01EF" w:rsidP="00EB01EF" w:rsidR="001A4D28">
      <w:pPr>
        <w:ind w:left="709"/>
        <w:rPr>
          <w:lang w:eastAsia="en-US"/>
        </w:rPr>
      </w:pPr>
      <w:r>
        <w:rPr>
          <w:lang w:eastAsia="en-US"/>
        </w:rPr>
        <w:t xml:space="preserve">R. F. Mihanovića 9,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81793146560</w:t>
      </w:r>
    </w:p>
    <w:p w:rsidRDefault="001A4D28" w:rsidP="00EB01EF" w:rsidR="001A4D28">
      <w:pPr>
        <w:ind w:left="709"/>
        <w:rPr>
          <w:lang w:eastAsia="en-US"/>
        </w:rPr>
      </w:pPr>
    </w:p>
    <w:p w:rsidRDefault="00EB01EF" w:rsidP="00EB01EF" w:rsidR="001A4D28">
      <w:pPr>
        <w:ind w:left="709"/>
        <w:rPr>
          <w:lang w:eastAsia="en-US"/>
        </w:rPr>
      </w:pPr>
      <w:r>
        <w:rPr>
          <w:lang w:eastAsia="en-US"/>
        </w:rPr>
        <w:t xml:space="preserve">HRVATSKO KREDITNO OSIGURANJE d.d. Zagreb, </w:t>
      </w:r>
      <w:r w:rsidR="001A4D28">
        <w:rPr>
          <w:lang w:eastAsia="en-US"/>
        </w:rPr>
        <w:tab/>
      </w:r>
      <w:r w:rsidR="009576FD">
        <w:rPr>
          <w:lang w:eastAsia="en-US"/>
        </w:rPr>
        <w:t xml:space="preserve">          </w:t>
      </w:r>
      <w:r w:rsidR="001A4D28">
        <w:rPr>
          <w:lang w:eastAsia="en-US"/>
        </w:rPr>
        <w:t>20.500,00 kn</w:t>
      </w:r>
    </w:p>
    <w:p w:rsidRDefault="00EB01EF" w:rsidP="00EB01EF" w:rsidR="001A4D28">
      <w:pPr>
        <w:ind w:left="709"/>
        <w:rPr>
          <w:lang w:eastAsia="en-US"/>
        </w:rPr>
      </w:pPr>
      <w:r>
        <w:rPr>
          <w:lang w:eastAsia="en-US"/>
        </w:rPr>
        <w:t xml:space="preserve">Bednjanska 14,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46406681143</w:t>
      </w:r>
    </w:p>
    <w:p w:rsidRDefault="001A4D28" w:rsidP="00EB01EF" w:rsidR="001A4D28">
      <w:pPr>
        <w:ind w:left="709"/>
        <w:rPr>
          <w:lang w:eastAsia="en-US"/>
        </w:rPr>
      </w:pPr>
    </w:p>
    <w:p w:rsidRDefault="00EB01EF" w:rsidP="00EB01EF" w:rsidR="001A4D28">
      <w:pPr>
        <w:ind w:left="709"/>
        <w:rPr>
          <w:lang w:eastAsia="en-US"/>
        </w:rPr>
      </w:pPr>
      <w:r>
        <w:rPr>
          <w:lang w:eastAsia="en-US"/>
        </w:rPr>
        <w:t xml:space="preserve">HRVATSKA GOSPODARSKA KOMORA </w:t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9576FD">
        <w:rPr>
          <w:lang w:eastAsia="en-US"/>
        </w:rPr>
        <w:t xml:space="preserve"> </w:t>
      </w:r>
      <w:r w:rsidR="001A4D28">
        <w:rPr>
          <w:lang w:eastAsia="en-US"/>
        </w:rPr>
        <w:t>2.189,54 kn</w:t>
      </w:r>
    </w:p>
    <w:p w:rsidRDefault="00EB01EF" w:rsidP="00EB01EF" w:rsidR="001A4D28">
      <w:pPr>
        <w:ind w:left="709"/>
        <w:rPr>
          <w:lang w:eastAsia="en-US"/>
        </w:rPr>
      </w:pPr>
      <w:r>
        <w:rPr>
          <w:lang w:eastAsia="en-US"/>
        </w:rPr>
        <w:t xml:space="preserve">Zagreb, Roosveltov trg 2,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851670325870</w:t>
      </w:r>
    </w:p>
    <w:p w:rsidRDefault="001A4D28" w:rsidP="00EB01EF" w:rsidR="001A4D28">
      <w:pPr>
        <w:ind w:left="709"/>
        <w:rPr>
          <w:lang w:eastAsia="en-US"/>
        </w:rPr>
      </w:pPr>
    </w:p>
    <w:p w:rsidRDefault="00EB01EF" w:rsidP="00EB01EF" w:rsidR="001A4D28">
      <w:pPr>
        <w:ind w:left="709"/>
        <w:rPr>
          <w:lang w:eastAsia="en-US"/>
        </w:rPr>
      </w:pPr>
      <w:r>
        <w:rPr>
          <w:lang w:eastAsia="en-US"/>
        </w:rPr>
        <w:t xml:space="preserve">HRVATSKA UDRUGA POSLODAVACA </w:t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  <w:t>24.346,40 kn</w:t>
      </w:r>
    </w:p>
    <w:p w:rsidRDefault="00EB01EF" w:rsidP="00EB01EF" w:rsidR="001A4D28">
      <w:pPr>
        <w:ind w:left="709"/>
        <w:rPr>
          <w:lang w:eastAsia="en-US"/>
        </w:rPr>
      </w:pPr>
      <w:r>
        <w:rPr>
          <w:lang w:eastAsia="en-US"/>
        </w:rPr>
        <w:t xml:space="preserve">Zagreb, Radnička cesta 52,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80978339255</w:t>
      </w:r>
    </w:p>
    <w:p w:rsidRDefault="001A4D28" w:rsidP="00EB01EF" w:rsidR="001A4D28">
      <w:pPr>
        <w:ind w:left="709"/>
        <w:rPr>
          <w:lang w:eastAsia="en-US"/>
        </w:rPr>
      </w:pPr>
    </w:p>
    <w:p w:rsidRDefault="00EB01EF" w:rsidP="00EB01EF" w:rsidR="001A4D28">
      <w:pPr>
        <w:ind w:left="709"/>
        <w:rPr>
          <w:lang w:eastAsia="en-US"/>
        </w:rPr>
      </w:pPr>
      <w:r>
        <w:rPr>
          <w:lang w:eastAsia="en-US"/>
        </w:rPr>
        <w:t xml:space="preserve">IDE KLIMA d.o.o. Rijeka, </w:t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  <w:t xml:space="preserve">     250,00 kn</w:t>
      </w:r>
    </w:p>
    <w:p w:rsidRDefault="00EB01EF" w:rsidP="00EB01EF" w:rsidR="001A4D28">
      <w:pPr>
        <w:ind w:left="709"/>
        <w:rPr>
          <w:lang w:eastAsia="en-US"/>
        </w:rPr>
      </w:pPr>
      <w:r>
        <w:rPr>
          <w:lang w:eastAsia="en-US"/>
        </w:rPr>
        <w:t xml:space="preserve">V. P. Širole 16,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38588522971</w:t>
      </w:r>
    </w:p>
    <w:p w:rsidRDefault="001A4D28" w:rsidP="00EB01EF" w:rsidR="001A4D28">
      <w:pPr>
        <w:ind w:left="709"/>
        <w:rPr>
          <w:lang w:eastAsia="en-US"/>
        </w:rPr>
      </w:pPr>
    </w:p>
    <w:p w:rsidRDefault="00EB01EF" w:rsidP="00EB01EF" w:rsidR="001A4D28">
      <w:pPr>
        <w:ind w:left="709"/>
        <w:rPr>
          <w:lang w:eastAsia="en-US"/>
        </w:rPr>
      </w:pPr>
      <w:r>
        <w:rPr>
          <w:lang w:eastAsia="en-US"/>
        </w:rPr>
        <w:t xml:space="preserve">IGMEMBALLAGENTECHNIK G.M.B.H., </w:t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  <w:t>38.447,00 kn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ATU57102913, Beč, Assmayerrasse 40/1, Austri</w:t>
      </w:r>
      <w:r w:rsidR="001A4D28">
        <w:rPr>
          <w:lang w:eastAsia="en-US"/>
        </w:rPr>
        <w:t>j</w:t>
      </w:r>
      <w:r>
        <w:rPr>
          <w:lang w:eastAsia="en-US"/>
        </w:rPr>
        <w:t>a</w:t>
      </w:r>
    </w:p>
    <w:p w:rsidRDefault="001A4D28" w:rsidP="00EB01EF" w:rsidR="001A4D28">
      <w:pPr>
        <w:ind w:left="709"/>
        <w:rPr>
          <w:lang w:eastAsia="en-US"/>
        </w:rPr>
      </w:pPr>
    </w:p>
    <w:p w:rsidRDefault="00EB01EF" w:rsidP="00EB01EF" w:rsidR="001A4D28">
      <w:pPr>
        <w:ind w:left="709"/>
        <w:rPr>
          <w:lang w:eastAsia="en-US"/>
        </w:rPr>
      </w:pPr>
      <w:r>
        <w:rPr>
          <w:lang w:eastAsia="en-US"/>
        </w:rPr>
        <w:t xml:space="preserve">IHS REVIZIJA d.o.o. </w:t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  <w:t>36.004,71 kn</w:t>
      </w:r>
    </w:p>
    <w:p w:rsidRDefault="00EB01EF" w:rsidP="00EB01EF" w:rsidR="001A4D28">
      <w:pPr>
        <w:ind w:left="709"/>
        <w:rPr>
          <w:lang w:eastAsia="en-US"/>
        </w:rPr>
      </w:pPr>
      <w:r>
        <w:rPr>
          <w:lang w:eastAsia="en-US"/>
        </w:rPr>
        <w:t xml:space="preserve">Zagreb, Šljivik 4,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41852028874</w:t>
      </w:r>
    </w:p>
    <w:p w:rsidRDefault="001A4D28" w:rsidP="00EB01EF" w:rsidR="001A4D28">
      <w:pPr>
        <w:ind w:left="709"/>
        <w:rPr>
          <w:lang w:eastAsia="en-US"/>
        </w:rPr>
      </w:pPr>
    </w:p>
    <w:p w:rsidRDefault="00EB01EF" w:rsidP="00EB01EF" w:rsidR="001A4D28">
      <w:pPr>
        <w:ind w:left="709"/>
        <w:rPr>
          <w:lang w:eastAsia="en-US"/>
        </w:rPr>
      </w:pPr>
      <w:r>
        <w:rPr>
          <w:lang w:eastAsia="en-US"/>
        </w:rPr>
        <w:t xml:space="preserve">ILI NET d.o.o. Zagreb, </w:t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9576FD">
        <w:rPr>
          <w:lang w:eastAsia="en-US"/>
        </w:rPr>
        <w:t xml:space="preserve"> </w:t>
      </w:r>
      <w:r w:rsidR="001A4D28">
        <w:rPr>
          <w:lang w:eastAsia="en-US"/>
        </w:rPr>
        <w:t xml:space="preserve">4.988,58 kn </w:t>
      </w:r>
    </w:p>
    <w:p w:rsidRDefault="00EB01EF" w:rsidP="00EB01EF" w:rsidR="001A4D28">
      <w:pPr>
        <w:ind w:left="709"/>
        <w:rPr>
          <w:lang w:eastAsia="en-US"/>
        </w:rPr>
      </w:pPr>
      <w:r>
        <w:rPr>
          <w:lang w:eastAsia="en-US"/>
        </w:rPr>
        <w:t xml:space="preserve">Nalješkovićeva 5,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58846173395</w:t>
      </w:r>
    </w:p>
    <w:p w:rsidRDefault="001A4D28" w:rsidP="00EB01EF" w:rsidR="001A4D28">
      <w:pPr>
        <w:ind w:left="709"/>
        <w:rPr>
          <w:lang w:eastAsia="en-US"/>
        </w:rPr>
      </w:pPr>
    </w:p>
    <w:p w:rsidRDefault="00EB01EF" w:rsidP="00EB01EF" w:rsidR="001A4D28">
      <w:pPr>
        <w:ind w:left="709"/>
        <w:rPr>
          <w:lang w:eastAsia="en-US"/>
        </w:rPr>
      </w:pPr>
      <w:r>
        <w:rPr>
          <w:lang w:eastAsia="en-US"/>
        </w:rPr>
        <w:lastRenderedPageBreak/>
        <w:t xml:space="preserve">INA – INDUSTRIJA NAFTE d.d. </w:t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  <w:t>29.173,95 kn</w:t>
      </w:r>
    </w:p>
    <w:p w:rsidRDefault="00EB01EF" w:rsidP="00EB01EF" w:rsidR="001A4D28">
      <w:pPr>
        <w:ind w:left="709"/>
        <w:rPr>
          <w:lang w:eastAsia="en-US"/>
        </w:rPr>
      </w:pPr>
      <w:r>
        <w:rPr>
          <w:lang w:eastAsia="en-US"/>
        </w:rPr>
        <w:t xml:space="preserve">Zagreb, Avenija V. Holjevca 10,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27759560625</w:t>
      </w:r>
    </w:p>
    <w:p w:rsidRDefault="001A4D28" w:rsidP="00EB01EF" w:rsidR="001A4D28">
      <w:pPr>
        <w:ind w:left="709"/>
        <w:rPr>
          <w:lang w:eastAsia="en-US"/>
        </w:rPr>
      </w:pPr>
    </w:p>
    <w:p w:rsidRDefault="00EB01EF" w:rsidP="00EB01EF" w:rsidR="001A4D28">
      <w:pPr>
        <w:ind w:left="709"/>
        <w:rPr>
          <w:lang w:eastAsia="en-US"/>
        </w:rPr>
      </w:pPr>
      <w:r>
        <w:rPr>
          <w:lang w:eastAsia="en-US"/>
        </w:rPr>
        <w:t xml:space="preserve">INDUSTRIIJAIMPORT d.o.o. Zagreb, </w:t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9576FD">
        <w:rPr>
          <w:lang w:eastAsia="en-US"/>
        </w:rPr>
        <w:t xml:space="preserve"> </w:t>
      </w:r>
      <w:r w:rsidR="001A4D28">
        <w:rPr>
          <w:lang w:eastAsia="en-US"/>
        </w:rPr>
        <w:t>4.565,44 kn</w:t>
      </w:r>
    </w:p>
    <w:p w:rsidRDefault="00EB01EF" w:rsidP="00EB01EF" w:rsidR="001A4D28">
      <w:pPr>
        <w:ind w:left="709"/>
        <w:rPr>
          <w:lang w:eastAsia="en-US"/>
        </w:rPr>
      </w:pPr>
      <w:r>
        <w:rPr>
          <w:lang w:eastAsia="en-US"/>
        </w:rPr>
        <w:t xml:space="preserve">Završje III odvojak 12,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7339802061</w:t>
      </w:r>
    </w:p>
    <w:p w:rsidRDefault="001A4D28" w:rsidP="00EB01EF" w:rsidR="001A4D28">
      <w:pPr>
        <w:ind w:left="709"/>
        <w:rPr>
          <w:lang w:eastAsia="en-US"/>
        </w:rPr>
      </w:pPr>
    </w:p>
    <w:p w:rsidRDefault="00EB01EF" w:rsidP="00EB01EF" w:rsidR="001A4D28">
      <w:pPr>
        <w:ind w:left="709"/>
        <w:rPr>
          <w:lang w:eastAsia="en-US"/>
        </w:rPr>
      </w:pPr>
      <w:r>
        <w:rPr>
          <w:lang w:eastAsia="en-US"/>
        </w:rPr>
        <w:t xml:space="preserve">INOVATIVNI SUSTAVI d.o.o. </w:t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9576FD">
        <w:rPr>
          <w:lang w:eastAsia="en-US"/>
        </w:rPr>
        <w:t xml:space="preserve"> </w:t>
      </w:r>
      <w:r w:rsidR="001A4D28">
        <w:rPr>
          <w:lang w:eastAsia="en-US"/>
        </w:rPr>
        <w:t>5.347,50 kn</w:t>
      </w:r>
    </w:p>
    <w:p w:rsidRDefault="00EB01EF" w:rsidP="00EB01EF" w:rsidR="001A4D28">
      <w:pPr>
        <w:ind w:left="709"/>
        <w:rPr>
          <w:lang w:eastAsia="en-US"/>
        </w:rPr>
      </w:pPr>
      <w:r>
        <w:rPr>
          <w:lang w:eastAsia="en-US"/>
        </w:rPr>
        <w:t xml:space="preserve">Zagreb, Velikopoljska 9E,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84286567889</w:t>
      </w:r>
    </w:p>
    <w:p w:rsidRDefault="001A4D28" w:rsidP="00EB01EF" w:rsidR="001A4D28">
      <w:pPr>
        <w:ind w:left="709"/>
        <w:rPr>
          <w:lang w:eastAsia="en-US"/>
        </w:rPr>
      </w:pPr>
    </w:p>
    <w:p w:rsidRDefault="00EB01EF" w:rsidP="00EB01EF" w:rsidR="001A4D28">
      <w:pPr>
        <w:ind w:left="709"/>
        <w:rPr>
          <w:lang w:eastAsia="en-US"/>
        </w:rPr>
      </w:pPr>
      <w:r>
        <w:rPr>
          <w:lang w:eastAsia="en-US"/>
        </w:rPr>
        <w:t xml:space="preserve">INTEGRA GROUP d.o.o. </w:t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9576FD">
        <w:rPr>
          <w:lang w:eastAsia="en-US"/>
        </w:rPr>
        <w:t xml:space="preserve"> </w:t>
      </w:r>
      <w:r w:rsidR="001A4D28">
        <w:rPr>
          <w:lang w:eastAsia="en-US"/>
        </w:rPr>
        <w:t>6.616,00 kn</w:t>
      </w:r>
    </w:p>
    <w:p w:rsidRDefault="00EB01EF" w:rsidP="00EB01EF" w:rsidR="001A4D28">
      <w:pPr>
        <w:ind w:left="709"/>
        <w:rPr>
          <w:lang w:eastAsia="en-US"/>
        </w:rPr>
      </w:pPr>
      <w:r>
        <w:rPr>
          <w:lang w:eastAsia="en-US"/>
        </w:rPr>
        <w:t xml:space="preserve">Zagreb, Horvaćanska 23,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74242216047</w:t>
      </w:r>
    </w:p>
    <w:p w:rsidRDefault="001A4D28" w:rsidP="00EB01EF" w:rsidR="001A4D28">
      <w:pPr>
        <w:ind w:left="709"/>
        <w:rPr>
          <w:lang w:eastAsia="en-US"/>
        </w:rPr>
      </w:pPr>
    </w:p>
    <w:p w:rsidRDefault="00EB01EF" w:rsidP="00EB01EF" w:rsidR="001A4D28">
      <w:pPr>
        <w:ind w:left="709"/>
        <w:rPr>
          <w:lang w:eastAsia="en-US"/>
        </w:rPr>
      </w:pPr>
      <w:r>
        <w:rPr>
          <w:lang w:eastAsia="en-US"/>
        </w:rPr>
        <w:t xml:space="preserve">INTEREUROPA KOSOVO L.L.C. </w:t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9576FD">
        <w:rPr>
          <w:lang w:eastAsia="en-US"/>
        </w:rPr>
        <w:t xml:space="preserve"> </w:t>
      </w:r>
      <w:r w:rsidR="001A4D28">
        <w:rPr>
          <w:lang w:eastAsia="en-US"/>
        </w:rPr>
        <w:t>6.490,74 kn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Zona industriale, Priština, Kosova</w:t>
      </w:r>
    </w:p>
    <w:p w:rsidRDefault="001A4D28" w:rsidP="00EB01EF" w:rsidR="001A4D28">
      <w:pPr>
        <w:ind w:left="709"/>
        <w:rPr>
          <w:lang w:eastAsia="en-US"/>
        </w:rPr>
      </w:pPr>
    </w:p>
    <w:p w:rsidRDefault="00EB01EF" w:rsidP="00EB01EF" w:rsidR="001A4D28">
      <w:pPr>
        <w:ind w:left="709"/>
        <w:rPr>
          <w:lang w:eastAsia="en-US"/>
        </w:rPr>
      </w:pPr>
      <w:r>
        <w:rPr>
          <w:lang w:eastAsia="en-US"/>
        </w:rPr>
        <w:t xml:space="preserve">INTERSCAMBI s.r.l. Via S. Rocco Fraz. </w:t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9576FD">
        <w:rPr>
          <w:lang w:eastAsia="en-US"/>
        </w:rPr>
        <w:t xml:space="preserve">          </w:t>
      </w:r>
      <w:r w:rsidR="001A4D28">
        <w:rPr>
          <w:lang w:eastAsia="en-US"/>
        </w:rPr>
        <w:t>209.535,84 kn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Pandola, Mercato, S. Severino, Italija</w:t>
      </w:r>
    </w:p>
    <w:p w:rsidRDefault="001A4D28" w:rsidP="00EB01EF" w:rsidR="001A4D28">
      <w:pPr>
        <w:ind w:left="709"/>
        <w:rPr>
          <w:lang w:eastAsia="en-US"/>
        </w:rPr>
      </w:pPr>
    </w:p>
    <w:p w:rsidRDefault="00EB01EF" w:rsidP="00EB01EF" w:rsidR="001A4D28">
      <w:pPr>
        <w:ind w:left="709"/>
        <w:rPr>
          <w:lang w:eastAsia="en-US"/>
        </w:rPr>
      </w:pPr>
      <w:r>
        <w:rPr>
          <w:lang w:eastAsia="en-US"/>
        </w:rPr>
        <w:t xml:space="preserve">ISKRA ZELINA KEMIJSKA INDUSTRIJA d.o.o. </w:t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  <w:t xml:space="preserve">     680,40 kn</w:t>
      </w:r>
    </w:p>
    <w:p w:rsidRDefault="00EB01EF" w:rsidP="00EB01EF" w:rsidR="001A4D28">
      <w:pPr>
        <w:ind w:left="709"/>
        <w:rPr>
          <w:lang w:eastAsia="en-US"/>
        </w:rPr>
      </w:pPr>
      <w:r>
        <w:rPr>
          <w:lang w:eastAsia="en-US"/>
        </w:rPr>
        <w:t xml:space="preserve">Sv. Ivan Zelina, Fučkani 6,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86676484135</w:t>
      </w:r>
    </w:p>
    <w:p w:rsidRDefault="001A4D28" w:rsidP="00EB01EF" w:rsidR="001A4D28">
      <w:pPr>
        <w:ind w:left="709"/>
        <w:rPr>
          <w:lang w:eastAsia="en-US"/>
        </w:rPr>
      </w:pPr>
    </w:p>
    <w:p w:rsidRDefault="00EB01EF" w:rsidP="00EB01EF" w:rsidR="001A4D28">
      <w:pPr>
        <w:ind w:left="709"/>
        <w:rPr>
          <w:lang w:eastAsia="en-US"/>
        </w:rPr>
      </w:pPr>
      <w:r>
        <w:rPr>
          <w:lang w:eastAsia="en-US"/>
        </w:rPr>
        <w:t xml:space="preserve">ISTRA – AUTO d.d. Umag, </w:t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  <w:t xml:space="preserve">  9.288,95 kn </w:t>
      </w:r>
    </w:p>
    <w:p w:rsidRDefault="00EB01EF" w:rsidP="00EB01EF" w:rsidR="001A4D28">
      <w:pPr>
        <w:ind w:left="709"/>
        <w:rPr>
          <w:lang w:eastAsia="en-US"/>
        </w:rPr>
      </w:pPr>
      <w:r>
        <w:rPr>
          <w:lang w:eastAsia="en-US"/>
        </w:rPr>
        <w:t xml:space="preserve">Novigradska ulica 30,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81911347838</w:t>
      </w:r>
    </w:p>
    <w:p w:rsidRDefault="001A4D28" w:rsidP="00EB01EF" w:rsidR="001A4D28">
      <w:pPr>
        <w:ind w:left="709"/>
        <w:rPr>
          <w:lang w:eastAsia="en-US"/>
        </w:rPr>
      </w:pPr>
    </w:p>
    <w:p w:rsidRDefault="00EB01EF" w:rsidP="00EB01EF" w:rsidR="001A4D28">
      <w:pPr>
        <w:ind w:left="709"/>
        <w:rPr>
          <w:lang w:eastAsia="en-US"/>
        </w:rPr>
      </w:pPr>
      <w:r>
        <w:rPr>
          <w:lang w:eastAsia="en-US"/>
        </w:rPr>
        <w:t xml:space="preserve">ISTRAGRAFIKA d.d. Rovinj, </w:t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9576FD">
        <w:rPr>
          <w:lang w:eastAsia="en-US"/>
        </w:rPr>
        <w:t xml:space="preserve">          </w:t>
      </w:r>
      <w:r w:rsidR="001A4D28">
        <w:rPr>
          <w:lang w:eastAsia="en-US"/>
        </w:rPr>
        <w:t>317.486,59 kn</w:t>
      </w:r>
    </w:p>
    <w:p w:rsidRDefault="00EB01EF" w:rsidP="00EB01EF" w:rsidR="001A4D28">
      <w:pPr>
        <w:ind w:left="709"/>
        <w:rPr>
          <w:lang w:eastAsia="en-US"/>
        </w:rPr>
      </w:pPr>
      <w:r>
        <w:rPr>
          <w:lang w:eastAsia="en-US"/>
        </w:rPr>
        <w:t xml:space="preserve">V. Nazora 1,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51000304358</w:t>
      </w:r>
    </w:p>
    <w:p w:rsidRDefault="001A4D28" w:rsidP="00EB01EF" w:rsidR="001A4D28">
      <w:pPr>
        <w:ind w:left="709"/>
        <w:rPr>
          <w:lang w:eastAsia="en-US"/>
        </w:rPr>
      </w:pPr>
    </w:p>
    <w:p w:rsidRDefault="00EB01EF" w:rsidP="00EB01EF" w:rsidR="001A4D28">
      <w:pPr>
        <w:ind w:left="709"/>
        <w:rPr>
          <w:lang w:eastAsia="en-US"/>
        </w:rPr>
      </w:pPr>
      <w:r>
        <w:rPr>
          <w:lang w:eastAsia="en-US"/>
        </w:rPr>
        <w:t xml:space="preserve">JADRANSKO OSIGURANJE d.d. </w:t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  <w:t xml:space="preserve">  4.954,13 kn</w:t>
      </w:r>
    </w:p>
    <w:p w:rsidRDefault="00EB01EF" w:rsidP="00EB01EF" w:rsidR="001A4D28">
      <w:pPr>
        <w:ind w:left="709"/>
        <w:rPr>
          <w:lang w:eastAsia="en-US"/>
        </w:rPr>
      </w:pPr>
      <w:r>
        <w:rPr>
          <w:lang w:eastAsia="en-US"/>
        </w:rPr>
        <w:t xml:space="preserve">Zagreb, Listopadska 2,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9447244976</w:t>
      </w:r>
    </w:p>
    <w:p w:rsidRDefault="001A4D28" w:rsidP="00EB01EF" w:rsidR="001A4D28">
      <w:pPr>
        <w:ind w:left="709"/>
        <w:rPr>
          <w:lang w:eastAsia="en-US"/>
        </w:rPr>
      </w:pPr>
    </w:p>
    <w:p w:rsidRDefault="00EB01EF" w:rsidP="00EB01EF" w:rsidR="001A4D28">
      <w:pPr>
        <w:ind w:left="709"/>
        <w:rPr>
          <w:lang w:eastAsia="en-US"/>
        </w:rPr>
      </w:pPr>
      <w:r>
        <w:rPr>
          <w:lang w:eastAsia="en-US"/>
        </w:rPr>
        <w:t xml:space="preserve">JAMI OPREMA d.o.o. </w:t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9576FD">
        <w:rPr>
          <w:lang w:eastAsia="en-US"/>
        </w:rPr>
        <w:t xml:space="preserve"> </w:t>
      </w:r>
      <w:r w:rsidR="001A4D28">
        <w:rPr>
          <w:lang w:eastAsia="en-US"/>
        </w:rPr>
        <w:t xml:space="preserve">8.706,38 kn </w:t>
      </w:r>
    </w:p>
    <w:p w:rsidRDefault="00EB01EF" w:rsidP="00EB01EF" w:rsidR="001A4D28">
      <w:pPr>
        <w:ind w:left="709"/>
        <w:rPr>
          <w:lang w:eastAsia="en-US"/>
        </w:rPr>
      </w:pPr>
      <w:r>
        <w:rPr>
          <w:lang w:eastAsia="en-US"/>
        </w:rPr>
        <w:t xml:space="preserve">Rijeka, Dolac 8,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13534672609</w:t>
      </w:r>
      <w:r w:rsidR="001A4D28">
        <w:rPr>
          <w:lang w:eastAsia="en-US"/>
        </w:rPr>
        <w:t xml:space="preserve"> </w:t>
      </w:r>
    </w:p>
    <w:p w:rsidRDefault="001A4D28" w:rsidP="00EB01EF" w:rsidR="001A4D28">
      <w:pPr>
        <w:ind w:left="709"/>
        <w:rPr>
          <w:lang w:eastAsia="en-US"/>
        </w:rPr>
      </w:pPr>
    </w:p>
    <w:p w:rsidRDefault="00EB01EF" w:rsidP="00EB01EF" w:rsidR="001A4D28">
      <w:pPr>
        <w:ind w:left="709"/>
        <w:rPr>
          <w:lang w:eastAsia="en-US"/>
        </w:rPr>
      </w:pPr>
      <w:r>
        <w:rPr>
          <w:lang w:eastAsia="en-US"/>
        </w:rPr>
        <w:t>JASD d.o.o. Sisak</w:t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9576FD">
        <w:rPr>
          <w:lang w:eastAsia="en-US"/>
        </w:rPr>
        <w:t xml:space="preserve"> </w:t>
      </w:r>
      <w:r w:rsidR="001A4D28">
        <w:rPr>
          <w:lang w:eastAsia="en-US"/>
        </w:rPr>
        <w:t>6.500,00 kn</w:t>
      </w:r>
      <w:r w:rsidR="001A4D28">
        <w:rPr>
          <w:lang w:eastAsia="en-US"/>
        </w:rPr>
        <w:tab/>
      </w:r>
      <w:r>
        <w:rPr>
          <w:lang w:eastAsia="en-US"/>
        </w:rPr>
        <w:t xml:space="preserve"> </w:t>
      </w:r>
    </w:p>
    <w:p w:rsidRDefault="00EB01EF" w:rsidP="00EB01EF" w:rsidR="001A4D28">
      <w:pPr>
        <w:ind w:left="709"/>
        <w:rPr>
          <w:lang w:eastAsia="en-US"/>
        </w:rPr>
      </w:pPr>
      <w:r>
        <w:rPr>
          <w:lang w:eastAsia="en-US"/>
        </w:rPr>
        <w:t xml:space="preserve">Novo Pračno 111, </w:t>
      </w:r>
    </w:p>
    <w:p w:rsidRDefault="00EB01EF" w:rsidP="00EB01EF" w:rsidR="001A4D28">
      <w:pPr>
        <w:ind w:left="709"/>
        <w:rPr>
          <w:lang w:eastAsia="en-US"/>
        </w:rPr>
      </w:pPr>
      <w:r>
        <w:rPr>
          <w:lang w:eastAsia="en-US"/>
        </w:rPr>
        <w:t>OIB 14491542205</w:t>
      </w:r>
    </w:p>
    <w:p w:rsidRDefault="001A4D28" w:rsidP="00EB01EF" w:rsidR="001A4D28">
      <w:pPr>
        <w:ind w:left="709"/>
        <w:rPr>
          <w:lang w:eastAsia="en-US"/>
        </w:rPr>
      </w:pPr>
    </w:p>
    <w:p w:rsidRDefault="00EB01EF" w:rsidP="00EB01EF" w:rsidR="001A4D28">
      <w:pPr>
        <w:ind w:left="709"/>
        <w:rPr>
          <w:lang w:eastAsia="en-US"/>
        </w:rPr>
      </w:pPr>
      <w:r>
        <w:rPr>
          <w:lang w:eastAsia="en-US"/>
        </w:rPr>
        <w:t xml:space="preserve">JOSIP JELIĆ vl. marketinške agencije Točka </w:t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9576FD">
        <w:rPr>
          <w:lang w:eastAsia="en-US"/>
        </w:rPr>
        <w:t xml:space="preserve"> </w:t>
      </w:r>
      <w:r w:rsidR="001A4D28">
        <w:rPr>
          <w:lang w:eastAsia="en-US"/>
        </w:rPr>
        <w:t>1.625,00 kn</w:t>
      </w:r>
    </w:p>
    <w:p w:rsidRDefault="00EB01EF" w:rsidP="00EB01EF" w:rsidR="001A4D28">
      <w:pPr>
        <w:ind w:left="709"/>
        <w:rPr>
          <w:lang w:eastAsia="en-US"/>
        </w:rPr>
      </w:pPr>
      <w:r>
        <w:rPr>
          <w:lang w:eastAsia="en-US"/>
        </w:rPr>
        <w:t xml:space="preserve">Požega, Pavla Radića 70,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21063283415</w:t>
      </w:r>
    </w:p>
    <w:p w:rsidRDefault="001A4D28" w:rsidP="00EB01EF" w:rsidR="001A4D28">
      <w:pPr>
        <w:ind w:left="709"/>
        <w:rPr>
          <w:lang w:eastAsia="en-US"/>
        </w:rPr>
      </w:pPr>
    </w:p>
    <w:p w:rsidRDefault="00EB01EF" w:rsidP="00EB01EF" w:rsidR="001A4D28">
      <w:pPr>
        <w:ind w:left="709"/>
        <w:rPr>
          <w:lang w:eastAsia="en-US"/>
        </w:rPr>
      </w:pPr>
      <w:r>
        <w:rPr>
          <w:lang w:eastAsia="en-US"/>
        </w:rPr>
        <w:lastRenderedPageBreak/>
        <w:t xml:space="preserve">JURE d.o.o. Rijeka, </w:t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9576FD">
        <w:rPr>
          <w:lang w:eastAsia="en-US"/>
        </w:rPr>
        <w:tab/>
      </w:r>
      <w:r w:rsidR="001A4D28">
        <w:rPr>
          <w:lang w:eastAsia="en-US"/>
        </w:rPr>
        <w:t>82.554,10 kn</w:t>
      </w:r>
    </w:p>
    <w:p w:rsidRDefault="00EB01EF" w:rsidP="00EB01EF" w:rsidR="001A4D28">
      <w:pPr>
        <w:ind w:left="709"/>
        <w:rPr>
          <w:lang w:eastAsia="en-US"/>
        </w:rPr>
      </w:pPr>
      <w:r>
        <w:rPr>
          <w:lang w:eastAsia="en-US"/>
        </w:rPr>
        <w:t xml:space="preserve">Z. Kučića 39,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46358892368</w:t>
      </w:r>
    </w:p>
    <w:p w:rsidRDefault="001A4D28" w:rsidP="00EB01EF" w:rsidR="001A4D28">
      <w:pPr>
        <w:ind w:left="709"/>
        <w:rPr>
          <w:lang w:eastAsia="en-US"/>
        </w:rPr>
      </w:pPr>
    </w:p>
    <w:p w:rsidRDefault="00EB01EF" w:rsidP="00EB01EF" w:rsidR="001A4D28">
      <w:pPr>
        <w:ind w:left="709"/>
        <w:rPr>
          <w:lang w:eastAsia="en-US"/>
        </w:rPr>
      </w:pPr>
      <w:r>
        <w:rPr>
          <w:lang w:eastAsia="en-US"/>
        </w:rPr>
        <w:t xml:space="preserve">KAESER KOMPRESSOREN d.o.o. </w:t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9576FD">
        <w:rPr>
          <w:lang w:eastAsia="en-US"/>
        </w:rPr>
        <w:tab/>
      </w:r>
      <w:r w:rsidR="001A4D28">
        <w:rPr>
          <w:lang w:eastAsia="en-US"/>
        </w:rPr>
        <w:t>26.339,68 kn</w:t>
      </w:r>
    </w:p>
    <w:p w:rsidRDefault="00EB01EF" w:rsidP="00EB01EF" w:rsidR="001A4D28">
      <w:pPr>
        <w:ind w:left="709"/>
        <w:rPr>
          <w:lang w:eastAsia="en-US"/>
        </w:rPr>
      </w:pPr>
      <w:r>
        <w:rPr>
          <w:lang w:eastAsia="en-US"/>
        </w:rPr>
        <w:t xml:space="preserve">Sesvete, </w:t>
      </w:r>
      <w:r w:rsidR="001A4D28">
        <w:rPr>
          <w:lang w:eastAsia="en-US"/>
        </w:rPr>
        <w:t>R</w:t>
      </w:r>
      <w:r>
        <w:rPr>
          <w:lang w:eastAsia="en-US"/>
        </w:rPr>
        <w:t xml:space="preserve">imski put 11d,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42572807012</w:t>
      </w:r>
    </w:p>
    <w:p w:rsidRDefault="001A4D28" w:rsidP="00EB01EF" w:rsidR="001A4D28">
      <w:pPr>
        <w:ind w:left="709"/>
        <w:rPr>
          <w:lang w:eastAsia="en-US"/>
        </w:rPr>
      </w:pPr>
    </w:p>
    <w:p w:rsidRDefault="00EB01EF" w:rsidP="00EB01EF" w:rsidR="001A4D28">
      <w:pPr>
        <w:ind w:left="709"/>
        <w:rPr>
          <w:lang w:eastAsia="en-US"/>
        </w:rPr>
      </w:pPr>
      <w:r>
        <w:rPr>
          <w:lang w:eastAsia="en-US"/>
        </w:rPr>
        <w:t xml:space="preserve">STJEPAN KAŠNAR vl. obrta Kašnar opel servis, </w:t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9576FD">
        <w:rPr>
          <w:lang w:eastAsia="en-US"/>
        </w:rPr>
        <w:tab/>
        <w:t xml:space="preserve">     </w:t>
      </w:r>
      <w:r w:rsidR="001A4D28">
        <w:rPr>
          <w:lang w:eastAsia="en-US"/>
        </w:rPr>
        <w:t>187,50 kn</w:t>
      </w:r>
    </w:p>
    <w:p w:rsidRDefault="00EB01EF" w:rsidP="00EB01EF" w:rsidR="001A4D28">
      <w:pPr>
        <w:ind w:left="709"/>
        <w:rPr>
          <w:lang w:eastAsia="en-US"/>
        </w:rPr>
      </w:pPr>
      <w:r>
        <w:rPr>
          <w:lang w:eastAsia="en-US"/>
        </w:rPr>
        <w:t xml:space="preserve">Adamovec, Matije Gupca 9,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37018589595</w:t>
      </w:r>
    </w:p>
    <w:p w:rsidRDefault="001A4D28" w:rsidP="00EB01EF" w:rsidR="001A4D28">
      <w:pPr>
        <w:ind w:left="709"/>
        <w:rPr>
          <w:lang w:eastAsia="en-US"/>
        </w:rPr>
      </w:pPr>
    </w:p>
    <w:p w:rsidRDefault="00EB01EF" w:rsidP="00EB01EF" w:rsidR="001A4D28">
      <w:pPr>
        <w:ind w:left="709"/>
        <w:rPr>
          <w:lang w:eastAsia="en-US"/>
        </w:rPr>
      </w:pPr>
      <w:r>
        <w:rPr>
          <w:lang w:eastAsia="en-US"/>
        </w:rPr>
        <w:t xml:space="preserve">KIMAR d.o.o. Zagreb, </w:t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9576FD">
        <w:rPr>
          <w:lang w:eastAsia="en-US"/>
        </w:rPr>
        <w:tab/>
        <w:t xml:space="preserve"> </w:t>
      </w:r>
      <w:r w:rsidR="001A4D28">
        <w:rPr>
          <w:lang w:eastAsia="en-US"/>
        </w:rPr>
        <w:t>6.057,85 kn</w:t>
      </w:r>
    </w:p>
    <w:p w:rsidRDefault="00EB01EF" w:rsidP="00EB01EF" w:rsidR="001A4D28">
      <w:pPr>
        <w:ind w:left="709"/>
        <w:rPr>
          <w:lang w:eastAsia="en-US"/>
        </w:rPr>
      </w:pPr>
      <w:r>
        <w:rPr>
          <w:lang w:eastAsia="en-US"/>
        </w:rPr>
        <w:t xml:space="preserve">Vrtlarska 39,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29066266782</w:t>
      </w:r>
    </w:p>
    <w:p w:rsidRDefault="001A4D28" w:rsidP="00EB01EF" w:rsidR="001A4D28">
      <w:pPr>
        <w:ind w:left="709"/>
        <w:rPr>
          <w:lang w:eastAsia="en-US"/>
        </w:rPr>
      </w:pPr>
    </w:p>
    <w:p w:rsidRDefault="00EB01EF" w:rsidP="00EB01EF" w:rsidR="001A4D28">
      <w:pPr>
        <w:ind w:left="709"/>
        <w:rPr>
          <w:lang w:eastAsia="en-US"/>
        </w:rPr>
      </w:pPr>
      <w:r>
        <w:rPr>
          <w:lang w:eastAsia="en-US"/>
        </w:rPr>
        <w:t xml:space="preserve">KINYO G.m.b.H. Dusseldorf, Bonner, </w:t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9576FD">
        <w:rPr>
          <w:lang w:eastAsia="en-US"/>
        </w:rPr>
        <w:tab/>
        <w:t xml:space="preserve"> </w:t>
      </w:r>
      <w:r w:rsidR="001A4D28">
        <w:rPr>
          <w:lang w:eastAsia="en-US"/>
        </w:rPr>
        <w:t>8.098,02 kn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Strasdse 339-341, Njemačka</w:t>
      </w:r>
    </w:p>
    <w:p w:rsidRDefault="001A4D28" w:rsidP="00EB01EF" w:rsidR="001A4D28">
      <w:pPr>
        <w:ind w:left="709"/>
        <w:rPr>
          <w:lang w:eastAsia="en-US"/>
        </w:rPr>
      </w:pPr>
    </w:p>
    <w:p w:rsidRDefault="00EB01EF" w:rsidP="00EB01EF" w:rsidR="001A4D28">
      <w:pPr>
        <w:ind w:left="709"/>
        <w:rPr>
          <w:lang w:eastAsia="en-US"/>
        </w:rPr>
      </w:pPr>
      <w:r>
        <w:rPr>
          <w:lang w:eastAsia="en-US"/>
        </w:rPr>
        <w:t xml:space="preserve">KLINIČKI BOLNIČKI CENTAR </w:t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9576FD">
        <w:rPr>
          <w:lang w:eastAsia="en-US"/>
        </w:rPr>
        <w:tab/>
        <w:t xml:space="preserve"> </w:t>
      </w:r>
      <w:r w:rsidR="001A4D28">
        <w:rPr>
          <w:lang w:eastAsia="en-US"/>
        </w:rPr>
        <w:t>1.816,65 kn</w:t>
      </w:r>
    </w:p>
    <w:p w:rsidRDefault="00EB01EF" w:rsidP="00EB01EF" w:rsidR="001A4D28">
      <w:pPr>
        <w:ind w:left="709"/>
        <w:rPr>
          <w:lang w:eastAsia="en-US"/>
        </w:rPr>
      </w:pPr>
      <w:r>
        <w:rPr>
          <w:lang w:eastAsia="en-US"/>
        </w:rPr>
        <w:t xml:space="preserve">RIJEKA, Krešimirova 42,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40237608715</w:t>
      </w:r>
    </w:p>
    <w:p w:rsidRDefault="001A4D28" w:rsidP="00EB01EF" w:rsidR="001A4D28">
      <w:pPr>
        <w:ind w:left="709"/>
        <w:rPr>
          <w:lang w:eastAsia="en-US"/>
        </w:rPr>
      </w:pPr>
    </w:p>
    <w:p w:rsidRDefault="00EB01EF" w:rsidP="00EB01EF" w:rsidR="001A4D28">
      <w:pPr>
        <w:ind w:left="709"/>
        <w:rPr>
          <w:lang w:eastAsia="en-US"/>
        </w:rPr>
      </w:pPr>
      <w:r>
        <w:rPr>
          <w:lang w:eastAsia="en-US"/>
        </w:rPr>
        <w:t xml:space="preserve">DENIS KLARIĆ vl. obrta Calypso, </w:t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9576FD">
        <w:rPr>
          <w:lang w:eastAsia="en-US"/>
        </w:rPr>
        <w:tab/>
      </w:r>
      <w:r w:rsidR="001A4D28">
        <w:rPr>
          <w:lang w:eastAsia="en-US"/>
        </w:rPr>
        <w:t>21.167,00 kn</w:t>
      </w:r>
    </w:p>
    <w:p w:rsidRDefault="00EB01EF" w:rsidP="00EB01EF" w:rsidR="001A4D28">
      <w:pPr>
        <w:ind w:left="709"/>
        <w:rPr>
          <w:lang w:eastAsia="en-US"/>
        </w:rPr>
      </w:pPr>
      <w:r>
        <w:rPr>
          <w:lang w:eastAsia="en-US"/>
        </w:rPr>
        <w:t xml:space="preserve">Zagreb, Selišće 24,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37580371731</w:t>
      </w:r>
    </w:p>
    <w:p w:rsidRDefault="001A4D28" w:rsidP="00EB01EF" w:rsidR="001A4D28">
      <w:pPr>
        <w:ind w:left="709"/>
        <w:rPr>
          <w:lang w:eastAsia="en-US"/>
        </w:rPr>
      </w:pPr>
    </w:p>
    <w:p w:rsidRDefault="00EB01EF" w:rsidP="00EB01EF" w:rsidR="001A4D28">
      <w:pPr>
        <w:ind w:left="709"/>
        <w:rPr>
          <w:lang w:eastAsia="en-US"/>
        </w:rPr>
      </w:pPr>
      <w:r>
        <w:rPr>
          <w:lang w:eastAsia="en-US"/>
        </w:rPr>
        <w:t xml:space="preserve">KD ČISTOĆA d.o.o. </w:t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  <w:t>17.337,14 kn</w:t>
      </w:r>
    </w:p>
    <w:p w:rsidRDefault="00EB01EF" w:rsidP="00EB01EF" w:rsidR="001A4D28">
      <w:pPr>
        <w:ind w:left="709"/>
        <w:rPr>
          <w:lang w:eastAsia="en-US"/>
        </w:rPr>
      </w:pPr>
      <w:r>
        <w:rPr>
          <w:lang w:eastAsia="en-US"/>
        </w:rPr>
        <w:t xml:space="preserve">Rijeka, Dolac 14,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06531901714</w:t>
      </w:r>
    </w:p>
    <w:p w:rsidRDefault="001A4D28" w:rsidP="00EB01EF" w:rsidR="001A4D28">
      <w:pPr>
        <w:ind w:left="709"/>
        <w:rPr>
          <w:lang w:eastAsia="en-US"/>
        </w:rPr>
      </w:pPr>
    </w:p>
    <w:p w:rsidRDefault="00EB01EF" w:rsidP="00EB01EF" w:rsidR="001A4D28">
      <w:pPr>
        <w:ind w:left="709"/>
        <w:rPr>
          <w:lang w:eastAsia="en-US"/>
        </w:rPr>
      </w:pPr>
      <w:r>
        <w:rPr>
          <w:lang w:eastAsia="en-US"/>
        </w:rPr>
        <w:t xml:space="preserve">KD VODOVOD I KANALIZACIJA d.o.o. </w:t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  <w:t>10.967,69 kn</w:t>
      </w:r>
    </w:p>
    <w:p w:rsidRDefault="00EB01EF" w:rsidP="00EB01EF" w:rsidR="001A4D28">
      <w:pPr>
        <w:ind w:left="709"/>
        <w:rPr>
          <w:lang w:eastAsia="en-US"/>
        </w:rPr>
      </w:pPr>
      <w:r>
        <w:rPr>
          <w:lang w:eastAsia="en-US"/>
        </w:rPr>
        <w:t xml:space="preserve">Rijeka, Dolac 14,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80805858278</w:t>
      </w:r>
    </w:p>
    <w:p w:rsidRDefault="001A4D28" w:rsidP="00EB01EF" w:rsidR="001A4D28">
      <w:pPr>
        <w:ind w:left="709"/>
        <w:rPr>
          <w:lang w:eastAsia="en-US"/>
        </w:rPr>
      </w:pPr>
    </w:p>
    <w:p w:rsidRDefault="00EB01EF" w:rsidP="00EB01EF" w:rsidR="001A4D28">
      <w:pPr>
        <w:ind w:left="709"/>
        <w:rPr>
          <w:lang w:eastAsia="en-US"/>
        </w:rPr>
      </w:pPr>
      <w:r>
        <w:rPr>
          <w:lang w:eastAsia="en-US"/>
        </w:rPr>
        <w:t xml:space="preserve">KOMUNALAC POŽEGA d.o.o. </w:t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9576FD">
        <w:rPr>
          <w:lang w:eastAsia="en-US"/>
        </w:rPr>
        <w:t xml:space="preserve">       </w:t>
      </w:r>
      <w:r w:rsidR="001A4D28">
        <w:rPr>
          <w:lang w:eastAsia="en-US"/>
        </w:rPr>
        <w:t>36,00 kn</w:t>
      </w:r>
    </w:p>
    <w:p w:rsidRDefault="00EB01EF" w:rsidP="00EB01EF" w:rsidR="001A4D28">
      <w:pPr>
        <w:ind w:left="709"/>
        <w:rPr>
          <w:lang w:eastAsia="en-US"/>
        </w:rPr>
      </w:pPr>
      <w:r>
        <w:rPr>
          <w:lang w:eastAsia="en-US"/>
        </w:rPr>
        <w:t xml:space="preserve">Požega, Vukovarska 8,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99740428762</w:t>
      </w:r>
    </w:p>
    <w:p w:rsidRDefault="001A4D28" w:rsidP="00EB01EF" w:rsidR="001A4D28">
      <w:pPr>
        <w:ind w:left="709"/>
        <w:rPr>
          <w:lang w:eastAsia="en-US"/>
        </w:rPr>
      </w:pPr>
    </w:p>
    <w:p w:rsidRDefault="00EB01EF" w:rsidP="00EB01EF" w:rsidR="001A4D28">
      <w:pPr>
        <w:ind w:left="709"/>
        <w:rPr>
          <w:lang w:eastAsia="en-US"/>
        </w:rPr>
      </w:pPr>
      <w:r>
        <w:rPr>
          <w:lang w:eastAsia="en-US"/>
        </w:rPr>
        <w:t xml:space="preserve">VLADO KRAUTHAKER vl. </w:t>
      </w:r>
      <w:r w:rsidR="001A4D28">
        <w:rPr>
          <w:lang w:eastAsia="en-US"/>
        </w:rPr>
        <w:t>V</w:t>
      </w:r>
      <w:r>
        <w:rPr>
          <w:lang w:eastAsia="en-US"/>
        </w:rPr>
        <w:t xml:space="preserve">inogradarstvo – </w:t>
      </w:r>
      <w:r w:rsidR="001A4D28">
        <w:rPr>
          <w:lang w:eastAsia="en-US"/>
        </w:rPr>
        <w:t>P</w:t>
      </w:r>
      <w:r>
        <w:rPr>
          <w:lang w:eastAsia="en-US"/>
        </w:rPr>
        <w:t xml:space="preserve">odrumarstvo </w:t>
      </w:r>
      <w:r w:rsidR="001A4D28">
        <w:rPr>
          <w:lang w:eastAsia="en-US"/>
        </w:rPr>
        <w:t xml:space="preserve"> </w:t>
      </w:r>
      <w:r w:rsidR="001A4D28">
        <w:rPr>
          <w:lang w:eastAsia="en-US"/>
        </w:rPr>
        <w:tab/>
      </w:r>
      <w:r w:rsidR="009576FD">
        <w:rPr>
          <w:lang w:eastAsia="en-US"/>
        </w:rPr>
        <w:t xml:space="preserve">     </w:t>
      </w:r>
      <w:r w:rsidR="001A4D28">
        <w:rPr>
          <w:lang w:eastAsia="en-US"/>
        </w:rPr>
        <w:t>389,45 kn</w:t>
      </w:r>
    </w:p>
    <w:p w:rsidRDefault="00EB01EF" w:rsidP="00EB01EF" w:rsidR="001A4D28">
      <w:pPr>
        <w:ind w:left="709"/>
        <w:rPr>
          <w:lang w:eastAsia="en-US"/>
        </w:rPr>
      </w:pPr>
      <w:r>
        <w:rPr>
          <w:lang w:eastAsia="en-US"/>
        </w:rPr>
        <w:t xml:space="preserve">Krauthaker Kutjevo, I. Jambrovića 6,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97998408192</w:t>
      </w:r>
    </w:p>
    <w:p w:rsidRDefault="001A4D28" w:rsidP="00EB01EF" w:rsidR="001A4D28">
      <w:pPr>
        <w:ind w:left="709"/>
        <w:rPr>
          <w:lang w:eastAsia="en-US"/>
        </w:rPr>
      </w:pPr>
    </w:p>
    <w:p w:rsidRDefault="00EB01EF" w:rsidP="00EB01EF" w:rsidR="001A4D28">
      <w:pPr>
        <w:ind w:left="709"/>
        <w:rPr>
          <w:lang w:eastAsia="en-US"/>
        </w:rPr>
      </w:pPr>
      <w:r>
        <w:rPr>
          <w:lang w:eastAsia="en-US"/>
        </w:rPr>
        <w:t xml:space="preserve">KSENIJA GALIĆ, Zagreb, </w:t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9576FD">
        <w:rPr>
          <w:lang w:eastAsia="en-US"/>
        </w:rPr>
        <w:tab/>
      </w:r>
      <w:r w:rsidR="001A4D28">
        <w:rPr>
          <w:lang w:eastAsia="en-US"/>
        </w:rPr>
        <w:t>14.021,33 kn</w:t>
      </w:r>
    </w:p>
    <w:p w:rsidRDefault="00EB01EF" w:rsidP="00EB01EF" w:rsidR="001A4D28">
      <w:pPr>
        <w:ind w:left="709"/>
        <w:rPr>
          <w:lang w:eastAsia="en-US"/>
        </w:rPr>
      </w:pPr>
      <w:r>
        <w:rPr>
          <w:lang w:eastAsia="en-US"/>
        </w:rPr>
        <w:t xml:space="preserve">Vinogradi 85,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61185111282</w:t>
      </w:r>
    </w:p>
    <w:p w:rsidRDefault="001A4D28" w:rsidP="00EB01EF" w:rsidR="001A4D28">
      <w:pPr>
        <w:ind w:left="709"/>
        <w:rPr>
          <w:lang w:eastAsia="en-US"/>
        </w:rPr>
      </w:pPr>
    </w:p>
    <w:p w:rsidRDefault="00EB01EF" w:rsidP="00EB01EF" w:rsidR="001A4D28">
      <w:pPr>
        <w:ind w:left="709"/>
        <w:rPr>
          <w:lang w:eastAsia="en-US"/>
        </w:rPr>
      </w:pPr>
      <w:r>
        <w:rPr>
          <w:lang w:eastAsia="en-US"/>
        </w:rPr>
        <w:t xml:space="preserve">LANERIS d.o.o. </w:t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  <w:t>30.338,60 kn</w:t>
      </w:r>
    </w:p>
    <w:p w:rsidRDefault="00EB01EF" w:rsidP="00EB01EF" w:rsidR="001A4D28">
      <w:pPr>
        <w:ind w:left="709"/>
        <w:rPr>
          <w:lang w:eastAsia="en-US"/>
        </w:rPr>
      </w:pPr>
      <w:r>
        <w:rPr>
          <w:lang w:eastAsia="en-US"/>
        </w:rPr>
        <w:t xml:space="preserve">Velika Gorica, S. Kolara 72,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59475405004</w:t>
      </w:r>
    </w:p>
    <w:p w:rsidRDefault="00EB01EF" w:rsidP="00EB01EF" w:rsidR="001A4D28">
      <w:pPr>
        <w:ind w:left="709"/>
        <w:rPr>
          <w:lang w:eastAsia="en-US"/>
        </w:rPr>
      </w:pPr>
      <w:r>
        <w:rPr>
          <w:lang w:eastAsia="en-US"/>
        </w:rPr>
        <w:lastRenderedPageBreak/>
        <w:t xml:space="preserve">FRANE LAZANJA vl. Kovinotokarska radionica, </w:t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9576FD">
        <w:rPr>
          <w:lang w:eastAsia="en-US"/>
        </w:rPr>
        <w:t xml:space="preserve"> </w:t>
      </w:r>
      <w:r w:rsidR="001A4D28">
        <w:rPr>
          <w:lang w:eastAsia="en-US"/>
        </w:rPr>
        <w:t>1.250,00 kn</w:t>
      </w:r>
    </w:p>
    <w:p w:rsidRDefault="00EB01EF" w:rsidP="00EB01EF" w:rsidR="001A4D28">
      <w:pPr>
        <w:ind w:left="709"/>
        <w:rPr>
          <w:lang w:eastAsia="en-US"/>
        </w:rPr>
      </w:pPr>
      <w:r>
        <w:rPr>
          <w:lang w:eastAsia="en-US"/>
        </w:rPr>
        <w:t xml:space="preserve">Rijeka, Lužine 1-4 "Porin",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11867065406</w:t>
      </w:r>
    </w:p>
    <w:p w:rsidRDefault="001A4D28" w:rsidP="00EB01EF" w:rsidR="001A4D28">
      <w:pPr>
        <w:ind w:left="709"/>
        <w:rPr>
          <w:lang w:eastAsia="en-US"/>
        </w:rPr>
      </w:pPr>
    </w:p>
    <w:p w:rsidRDefault="00EB01EF" w:rsidP="00EB01EF" w:rsidR="001A4D28">
      <w:pPr>
        <w:ind w:left="709"/>
        <w:rPr>
          <w:lang w:eastAsia="en-US"/>
        </w:rPr>
      </w:pPr>
      <w:r>
        <w:rPr>
          <w:lang w:eastAsia="en-US"/>
        </w:rPr>
        <w:t xml:space="preserve">LIBURNIJA TRANSPORTI d.o.o. </w:t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9576FD">
        <w:rPr>
          <w:lang w:eastAsia="en-US"/>
        </w:rPr>
        <w:t xml:space="preserve"> </w:t>
      </w:r>
      <w:r w:rsidR="001A4D28">
        <w:rPr>
          <w:lang w:eastAsia="en-US"/>
        </w:rPr>
        <w:t>5.158,22 kn</w:t>
      </w:r>
    </w:p>
    <w:p w:rsidRDefault="00EB01EF" w:rsidP="00EB01EF" w:rsidR="001A4D28">
      <w:pPr>
        <w:ind w:left="709"/>
        <w:rPr>
          <w:lang w:eastAsia="en-US"/>
        </w:rPr>
      </w:pPr>
      <w:r>
        <w:rPr>
          <w:lang w:eastAsia="en-US"/>
        </w:rPr>
        <w:t xml:space="preserve">Rijeka, Drenovski put 75,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88165101936</w:t>
      </w:r>
    </w:p>
    <w:p w:rsidRDefault="001A4D28" w:rsidP="00EB01EF" w:rsidR="001A4D28">
      <w:pPr>
        <w:ind w:left="709"/>
        <w:rPr>
          <w:lang w:eastAsia="en-US"/>
        </w:rPr>
      </w:pPr>
    </w:p>
    <w:p w:rsidRDefault="00EB01EF" w:rsidP="00EB01EF" w:rsidR="001A4D28">
      <w:pPr>
        <w:ind w:left="709"/>
        <w:rPr>
          <w:lang w:eastAsia="en-US"/>
        </w:rPr>
      </w:pPr>
      <w:r>
        <w:rPr>
          <w:lang w:eastAsia="en-US"/>
        </w:rPr>
        <w:t xml:space="preserve">LIM SAMOBOR d.o.o. </w:t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 w:rsidR="009576FD">
        <w:rPr>
          <w:lang w:eastAsia="en-US"/>
        </w:rPr>
        <w:t xml:space="preserve"> </w:t>
      </w:r>
      <w:r w:rsidR="001A4D28">
        <w:rPr>
          <w:lang w:eastAsia="en-US"/>
        </w:rPr>
        <w:t>3.500,00 kn</w:t>
      </w:r>
    </w:p>
    <w:p w:rsidRDefault="00EB01EF" w:rsidP="00EB01EF" w:rsidR="001A4D28">
      <w:pPr>
        <w:ind w:left="709"/>
        <w:rPr>
          <w:lang w:eastAsia="en-US"/>
        </w:rPr>
      </w:pPr>
      <w:r>
        <w:rPr>
          <w:lang w:eastAsia="en-US"/>
        </w:rPr>
        <w:t xml:space="preserve">Samobor, N. Šubića Zrinskog 16b,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42395515009</w:t>
      </w:r>
    </w:p>
    <w:p w:rsidRDefault="001A4D28" w:rsidP="00EB01EF" w:rsidR="001A4D28">
      <w:pPr>
        <w:ind w:left="709"/>
        <w:rPr>
          <w:lang w:eastAsia="en-US"/>
        </w:rPr>
      </w:pPr>
    </w:p>
    <w:p w:rsidRDefault="00EB01EF" w:rsidP="00EB01EF" w:rsidR="001A4D28">
      <w:pPr>
        <w:ind w:left="709"/>
        <w:rPr>
          <w:lang w:eastAsia="en-US"/>
        </w:rPr>
      </w:pPr>
      <w:r>
        <w:rPr>
          <w:lang w:eastAsia="en-US"/>
        </w:rPr>
        <w:t>TOMISLAV MAGLIĆ obrt Kliše Kop</w:t>
      </w:r>
      <w:r w:rsidR="001A4D28">
        <w:rPr>
          <w:lang w:eastAsia="en-US"/>
        </w:rPr>
        <w:tab/>
      </w:r>
      <w:r w:rsidR="00C34820">
        <w:rPr>
          <w:lang w:eastAsia="en-US"/>
        </w:rPr>
        <w:tab/>
      </w:r>
      <w:r w:rsidR="00C34820">
        <w:rPr>
          <w:lang w:eastAsia="en-US"/>
        </w:rPr>
        <w:tab/>
      </w:r>
      <w:r w:rsidR="00C34820">
        <w:rPr>
          <w:lang w:eastAsia="en-US"/>
        </w:rPr>
        <w:tab/>
      </w:r>
      <w:r w:rsidR="009576FD">
        <w:rPr>
          <w:lang w:eastAsia="en-US"/>
        </w:rPr>
        <w:t xml:space="preserve"> </w:t>
      </w:r>
      <w:r w:rsidR="00C34820">
        <w:rPr>
          <w:lang w:eastAsia="en-US"/>
        </w:rPr>
        <w:t>1.220,63 kn</w:t>
      </w:r>
      <w:r w:rsidR="001A4D28">
        <w:rPr>
          <w:lang w:eastAsia="en-US"/>
        </w:rPr>
        <w:tab/>
      </w:r>
      <w:r w:rsidR="001A4D28">
        <w:rPr>
          <w:lang w:eastAsia="en-US"/>
        </w:rPr>
        <w:tab/>
      </w:r>
      <w:r>
        <w:rPr>
          <w:lang w:eastAsia="en-US"/>
        </w:rPr>
        <w:t xml:space="preserve">Strmec, Obrtnička 19,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33385763194</w:t>
      </w:r>
    </w:p>
    <w:p w:rsidRDefault="001A4D28" w:rsidP="00EB01EF" w:rsidR="001A4D28">
      <w:pPr>
        <w:ind w:left="709"/>
        <w:rPr>
          <w:lang w:eastAsia="en-US"/>
        </w:rPr>
      </w:pPr>
    </w:p>
    <w:p w:rsidRDefault="00EB01EF" w:rsidP="00EB01EF" w:rsidR="00C34820">
      <w:pPr>
        <w:ind w:left="709"/>
        <w:rPr>
          <w:lang w:eastAsia="en-US"/>
        </w:rPr>
      </w:pPr>
      <w:r>
        <w:rPr>
          <w:lang w:eastAsia="en-US"/>
        </w:rPr>
        <w:t>SINIŠA MANOJLOVIĆ vl. autoprijevozn</w:t>
      </w:r>
      <w:r w:rsidR="00F52EA0">
        <w:rPr>
          <w:lang w:eastAsia="en-US"/>
        </w:rPr>
        <w:t>i</w:t>
      </w:r>
      <w:r>
        <w:rPr>
          <w:lang w:eastAsia="en-US"/>
        </w:rPr>
        <w:t xml:space="preserve">čki obrt SM, </w:t>
      </w:r>
      <w:r w:rsidR="00C34820">
        <w:rPr>
          <w:lang w:eastAsia="en-US"/>
        </w:rPr>
        <w:tab/>
      </w:r>
      <w:r w:rsidR="00C34820">
        <w:rPr>
          <w:lang w:eastAsia="en-US"/>
        </w:rPr>
        <w:tab/>
      </w:r>
      <w:r w:rsidR="009576FD">
        <w:rPr>
          <w:lang w:eastAsia="en-US"/>
        </w:rPr>
        <w:t xml:space="preserve"> </w:t>
      </w:r>
      <w:r w:rsidR="00C34820">
        <w:rPr>
          <w:lang w:eastAsia="en-US"/>
        </w:rPr>
        <w:t>5.180,00 kn</w:t>
      </w:r>
    </w:p>
    <w:p w:rsidRDefault="00EB01EF" w:rsidP="00EB01EF" w:rsidR="00C34820">
      <w:pPr>
        <w:ind w:left="709"/>
        <w:rPr>
          <w:lang w:eastAsia="en-US"/>
        </w:rPr>
      </w:pPr>
      <w:r>
        <w:rPr>
          <w:lang w:eastAsia="en-US"/>
        </w:rPr>
        <w:t>Rijeka, Primorska 3,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68494834611</w:t>
      </w:r>
    </w:p>
    <w:p w:rsidRDefault="00C34820" w:rsidP="00EB01EF" w:rsidR="00C34820">
      <w:pPr>
        <w:ind w:left="709"/>
        <w:rPr>
          <w:lang w:eastAsia="en-US"/>
        </w:rPr>
      </w:pPr>
    </w:p>
    <w:p w:rsidRDefault="00EB01EF" w:rsidP="00EB01EF" w:rsidR="00C34820">
      <w:pPr>
        <w:ind w:left="709"/>
        <w:rPr>
          <w:lang w:eastAsia="en-US"/>
        </w:rPr>
      </w:pPr>
      <w:r>
        <w:rPr>
          <w:lang w:eastAsia="en-US"/>
        </w:rPr>
        <w:t>MANŠPED d.o.o. Kukuljanovo</w:t>
      </w:r>
      <w:r w:rsidR="00C34820">
        <w:rPr>
          <w:lang w:eastAsia="en-US"/>
        </w:rPr>
        <w:tab/>
      </w:r>
      <w:r w:rsidR="00C34820">
        <w:rPr>
          <w:lang w:eastAsia="en-US"/>
        </w:rPr>
        <w:tab/>
      </w:r>
      <w:r w:rsidR="00C34820">
        <w:rPr>
          <w:lang w:eastAsia="en-US"/>
        </w:rPr>
        <w:tab/>
      </w:r>
      <w:r w:rsidR="00C34820">
        <w:rPr>
          <w:lang w:eastAsia="en-US"/>
        </w:rPr>
        <w:tab/>
      </w:r>
      <w:r w:rsidR="00C34820">
        <w:rPr>
          <w:lang w:eastAsia="en-US"/>
        </w:rPr>
        <w:tab/>
        <w:t>41.213,67 kn</w:t>
      </w:r>
      <w:r>
        <w:rPr>
          <w:lang w:eastAsia="en-US"/>
        </w:rPr>
        <w:t xml:space="preserve"> </w:t>
      </w:r>
    </w:p>
    <w:p w:rsidRDefault="00EB01EF" w:rsidP="00EB01EF" w:rsidR="00C34820">
      <w:pPr>
        <w:ind w:left="709"/>
        <w:rPr>
          <w:lang w:eastAsia="en-US"/>
        </w:rPr>
      </w:pPr>
      <w:r>
        <w:rPr>
          <w:lang w:eastAsia="en-US"/>
        </w:rPr>
        <w:t xml:space="preserve">Kukuljanovo 387,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76154765407</w:t>
      </w:r>
    </w:p>
    <w:p w:rsidRDefault="00C34820" w:rsidP="00EB01EF" w:rsidR="00C34820">
      <w:pPr>
        <w:ind w:left="709"/>
        <w:rPr>
          <w:lang w:eastAsia="en-US"/>
        </w:rPr>
      </w:pPr>
    </w:p>
    <w:p w:rsidRDefault="00EB01EF" w:rsidP="00EB01EF" w:rsidR="00C34820">
      <w:pPr>
        <w:ind w:left="709"/>
        <w:rPr>
          <w:lang w:eastAsia="en-US"/>
        </w:rPr>
      </w:pPr>
      <w:r>
        <w:rPr>
          <w:lang w:eastAsia="en-US"/>
        </w:rPr>
        <w:t xml:space="preserve">MENSIS AV d.o.o. </w:t>
      </w:r>
      <w:r w:rsidR="00F52EA0">
        <w:rPr>
          <w:lang w:eastAsia="en-US"/>
        </w:rPr>
        <w:tab/>
      </w:r>
      <w:r w:rsidR="00F52EA0">
        <w:rPr>
          <w:lang w:eastAsia="en-US"/>
        </w:rPr>
        <w:tab/>
      </w:r>
      <w:r w:rsidR="00F52EA0">
        <w:rPr>
          <w:lang w:eastAsia="en-US"/>
        </w:rPr>
        <w:tab/>
      </w:r>
      <w:r w:rsidR="00F52EA0">
        <w:rPr>
          <w:lang w:eastAsia="en-US"/>
        </w:rPr>
        <w:tab/>
      </w:r>
      <w:r w:rsidR="00F52EA0">
        <w:rPr>
          <w:lang w:eastAsia="en-US"/>
        </w:rPr>
        <w:tab/>
      </w:r>
      <w:r w:rsidR="00F52EA0">
        <w:rPr>
          <w:lang w:eastAsia="en-US"/>
        </w:rPr>
        <w:tab/>
      </w:r>
      <w:r w:rsidR="00F52EA0">
        <w:rPr>
          <w:lang w:eastAsia="en-US"/>
        </w:rPr>
        <w:tab/>
        <w:t xml:space="preserve">  </w:t>
      </w:r>
      <w:r w:rsidR="009576FD">
        <w:rPr>
          <w:lang w:eastAsia="en-US"/>
        </w:rPr>
        <w:t xml:space="preserve">  </w:t>
      </w:r>
      <w:r w:rsidR="00F52EA0">
        <w:rPr>
          <w:lang w:eastAsia="en-US"/>
        </w:rPr>
        <w:t>399,00 kn</w:t>
      </w:r>
    </w:p>
    <w:p w:rsidRDefault="00EB01EF" w:rsidP="00EB01EF" w:rsidR="00C34820">
      <w:pPr>
        <w:ind w:left="709"/>
        <w:rPr>
          <w:lang w:eastAsia="en-US"/>
        </w:rPr>
      </w:pPr>
      <w:r>
        <w:rPr>
          <w:lang w:eastAsia="en-US"/>
        </w:rPr>
        <w:t xml:space="preserve">Zagreb, Markuševečka cesta 20 C,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66411260710</w:t>
      </w:r>
    </w:p>
    <w:p w:rsidRDefault="00F52EA0" w:rsidP="00EB01EF" w:rsidR="00F52EA0">
      <w:pPr>
        <w:ind w:left="709"/>
        <w:rPr>
          <w:lang w:eastAsia="en-US"/>
        </w:rPr>
      </w:pP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t xml:space="preserve">METAL ONE UK LTD, High Holborn, </w:t>
      </w:r>
      <w:r w:rsidR="00F52EA0">
        <w:rPr>
          <w:lang w:eastAsia="en-US"/>
        </w:rPr>
        <w:tab/>
      </w:r>
      <w:r w:rsidR="009576FD">
        <w:rPr>
          <w:lang w:eastAsia="en-US"/>
        </w:rPr>
        <w:tab/>
      </w:r>
      <w:r w:rsidR="009576FD">
        <w:rPr>
          <w:lang w:eastAsia="en-US"/>
        </w:rPr>
        <w:tab/>
        <w:t xml:space="preserve">         </w:t>
      </w:r>
      <w:r w:rsidR="00F52EA0">
        <w:rPr>
          <w:lang w:eastAsia="en-US"/>
        </w:rPr>
        <w:t>167.915,00 kn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 xml:space="preserve">London, Mid City Place 71, Engleska </w:t>
      </w:r>
    </w:p>
    <w:p w:rsidRDefault="00F52EA0" w:rsidP="00EB01EF" w:rsidR="00F52EA0">
      <w:pPr>
        <w:ind w:left="709"/>
        <w:rPr>
          <w:lang w:eastAsia="en-US"/>
        </w:rPr>
      </w:pP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t xml:space="preserve">METALPRINT SPA Italija, </w:t>
      </w:r>
      <w:r w:rsidR="00F52EA0">
        <w:rPr>
          <w:lang w:eastAsia="en-US"/>
        </w:rPr>
        <w:tab/>
      </w:r>
      <w:r w:rsidR="00F52EA0">
        <w:rPr>
          <w:lang w:eastAsia="en-US"/>
        </w:rPr>
        <w:tab/>
      </w:r>
      <w:r w:rsidR="00F52EA0">
        <w:rPr>
          <w:lang w:eastAsia="en-US"/>
        </w:rPr>
        <w:tab/>
      </w:r>
      <w:r w:rsidR="00F52EA0">
        <w:rPr>
          <w:lang w:eastAsia="en-US"/>
        </w:rPr>
        <w:tab/>
      </w:r>
      <w:r w:rsidR="00F52EA0">
        <w:rPr>
          <w:lang w:eastAsia="en-US"/>
        </w:rPr>
        <w:tab/>
      </w:r>
      <w:r w:rsidR="00F52EA0">
        <w:rPr>
          <w:lang w:eastAsia="en-US"/>
        </w:rPr>
        <w:tab/>
        <w:t>72.983,71 kn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Vamadrera, Via Santa Veccia 69/a</w:t>
      </w:r>
    </w:p>
    <w:p w:rsidRDefault="00F52EA0" w:rsidP="00EB01EF" w:rsidR="00F52EA0">
      <w:pPr>
        <w:ind w:left="709"/>
        <w:rPr>
          <w:lang w:eastAsia="en-US"/>
        </w:rPr>
      </w:pPr>
    </w:p>
    <w:p w:rsidRDefault="00F52EA0" w:rsidP="00EB01EF" w:rsidR="00F52EA0">
      <w:pPr>
        <w:ind w:left="709"/>
        <w:rPr>
          <w:lang w:eastAsia="en-US"/>
        </w:rPr>
      </w:pPr>
      <w:r>
        <w:rPr>
          <w:lang w:eastAsia="en-US"/>
        </w:rPr>
        <w:t>METIS d.d. Kukuljanovo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29.991,00 kn </w:t>
      </w:r>
      <w:r>
        <w:rPr>
          <w:lang w:eastAsia="en-US"/>
        </w:rPr>
        <w:tab/>
      </w: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t xml:space="preserve">Kukuljanovo 414,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19158233033</w:t>
      </w:r>
    </w:p>
    <w:p w:rsidRDefault="00F52EA0" w:rsidP="00EB01EF" w:rsidR="00F52EA0">
      <w:pPr>
        <w:ind w:left="709"/>
        <w:rPr>
          <w:lang w:eastAsia="en-US"/>
        </w:rPr>
      </w:pP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 xml:space="preserve">METLAC s.p.a. Italija, Bosco Marengo, </w:t>
      </w:r>
      <w:r w:rsidR="00F52EA0">
        <w:rPr>
          <w:lang w:eastAsia="en-US"/>
        </w:rPr>
        <w:tab/>
      </w:r>
      <w:r w:rsidR="00F52EA0">
        <w:rPr>
          <w:lang w:eastAsia="en-US"/>
        </w:rPr>
        <w:tab/>
      </w:r>
      <w:r w:rsidR="00F52EA0">
        <w:rPr>
          <w:lang w:eastAsia="en-US"/>
        </w:rPr>
        <w:tab/>
      </w:r>
      <w:r w:rsidR="009576FD">
        <w:rPr>
          <w:lang w:eastAsia="en-US"/>
        </w:rPr>
        <w:t xml:space="preserve">          </w:t>
      </w:r>
      <w:r w:rsidR="00F52EA0">
        <w:rPr>
          <w:lang w:eastAsia="en-US"/>
        </w:rPr>
        <w:t>694.984,82 kn</w:t>
      </w:r>
      <w:r w:rsidR="00F52EA0">
        <w:rPr>
          <w:lang w:eastAsia="en-US"/>
        </w:rPr>
        <w:tab/>
      </w:r>
      <w:r w:rsidR="00F52EA0">
        <w:rPr>
          <w:lang w:eastAsia="en-US"/>
        </w:rPr>
        <w:tab/>
      </w:r>
      <w:r>
        <w:rPr>
          <w:lang w:eastAsia="en-US"/>
        </w:rPr>
        <w:t xml:space="preserve">Bis Dei Giovi 53, </w:t>
      </w:r>
    </w:p>
    <w:p w:rsidRDefault="00F52EA0" w:rsidP="00EB01EF" w:rsidR="00F52EA0">
      <w:pPr>
        <w:ind w:left="709"/>
        <w:rPr>
          <w:lang w:eastAsia="en-US"/>
        </w:rPr>
      </w:pP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t xml:space="preserve">METRONET TELEKOMUNIKACIJE d.d. </w:t>
      </w:r>
      <w:r w:rsidR="00F52EA0">
        <w:rPr>
          <w:lang w:eastAsia="en-US"/>
        </w:rPr>
        <w:tab/>
      </w:r>
      <w:r w:rsidR="00F52EA0">
        <w:rPr>
          <w:lang w:eastAsia="en-US"/>
        </w:rPr>
        <w:tab/>
      </w:r>
      <w:r w:rsidR="00F52EA0">
        <w:rPr>
          <w:lang w:eastAsia="en-US"/>
        </w:rPr>
        <w:tab/>
      </w:r>
      <w:r w:rsidR="00F52EA0">
        <w:rPr>
          <w:lang w:eastAsia="en-US"/>
        </w:rPr>
        <w:tab/>
        <w:t>13.618,26 kn</w:t>
      </w: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t xml:space="preserve">Zagreb, Ulica grada Vukovara 269d,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23269006802</w:t>
      </w:r>
    </w:p>
    <w:p w:rsidRDefault="00F52EA0" w:rsidP="00EB01EF" w:rsidR="00F52EA0">
      <w:pPr>
        <w:ind w:left="709"/>
        <w:rPr>
          <w:lang w:eastAsia="en-US"/>
        </w:rPr>
      </w:pP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t xml:space="preserve">MIKOM d.o.o. Zlatar Bistrica, </w:t>
      </w:r>
      <w:r w:rsidR="00F52EA0">
        <w:rPr>
          <w:lang w:eastAsia="en-US"/>
        </w:rPr>
        <w:tab/>
      </w:r>
      <w:r w:rsidR="00F52EA0">
        <w:rPr>
          <w:lang w:eastAsia="en-US"/>
        </w:rPr>
        <w:tab/>
      </w:r>
      <w:r w:rsidR="00F52EA0">
        <w:rPr>
          <w:lang w:eastAsia="en-US"/>
        </w:rPr>
        <w:tab/>
      </w:r>
      <w:r w:rsidR="00F52EA0">
        <w:rPr>
          <w:lang w:eastAsia="en-US"/>
        </w:rPr>
        <w:tab/>
      </w:r>
      <w:r w:rsidR="00F52EA0">
        <w:rPr>
          <w:lang w:eastAsia="en-US"/>
        </w:rPr>
        <w:tab/>
      </w:r>
      <w:r w:rsidR="009576FD">
        <w:rPr>
          <w:lang w:eastAsia="en-US"/>
        </w:rPr>
        <w:t xml:space="preserve"> </w:t>
      </w:r>
      <w:r w:rsidR="00F52EA0">
        <w:rPr>
          <w:lang w:eastAsia="en-US"/>
        </w:rPr>
        <w:t>9.703,53 kn</w:t>
      </w: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t xml:space="preserve">Ulica Stjepana Radića 1A,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23959017603</w:t>
      </w:r>
    </w:p>
    <w:p w:rsidRDefault="00F52EA0" w:rsidP="00EB01EF" w:rsidR="00F52EA0">
      <w:pPr>
        <w:ind w:left="709"/>
        <w:rPr>
          <w:lang w:eastAsia="en-US"/>
        </w:rPr>
      </w:pPr>
    </w:p>
    <w:p w:rsidRDefault="009576FD" w:rsidP="00EB01EF" w:rsidR="009576FD">
      <w:pPr>
        <w:ind w:left="709"/>
        <w:rPr>
          <w:lang w:eastAsia="en-US"/>
        </w:rPr>
      </w:pP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lastRenderedPageBreak/>
        <w:t>R</w:t>
      </w:r>
      <w:r w:rsidR="00F52EA0">
        <w:rPr>
          <w:lang w:eastAsia="en-US"/>
        </w:rPr>
        <w:t>EPUBLIKA HRVATSKA</w:t>
      </w:r>
      <w:r w:rsidR="00F52EA0">
        <w:rPr>
          <w:lang w:eastAsia="en-US"/>
        </w:rPr>
        <w:tab/>
      </w:r>
      <w:r w:rsidR="00F52EA0">
        <w:rPr>
          <w:lang w:eastAsia="en-US"/>
        </w:rPr>
        <w:tab/>
      </w:r>
      <w:r w:rsidR="00F52EA0">
        <w:rPr>
          <w:lang w:eastAsia="en-US"/>
        </w:rPr>
        <w:tab/>
      </w:r>
      <w:r w:rsidR="00F52EA0">
        <w:rPr>
          <w:lang w:eastAsia="en-US"/>
        </w:rPr>
        <w:tab/>
      </w:r>
      <w:r w:rsidR="00F52EA0">
        <w:rPr>
          <w:lang w:eastAsia="en-US"/>
        </w:rPr>
        <w:tab/>
      </w:r>
      <w:r w:rsidR="009576FD">
        <w:rPr>
          <w:lang w:eastAsia="en-US"/>
        </w:rPr>
        <w:t xml:space="preserve">          </w:t>
      </w:r>
      <w:r w:rsidR="00F52EA0">
        <w:rPr>
          <w:lang w:eastAsia="en-US"/>
        </w:rPr>
        <w:t>910.445,93 kn</w:t>
      </w: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t xml:space="preserve">MINISTARSTVO FINANCIJA Zagreb, </w:t>
      </w:r>
      <w:r w:rsidR="00F52EA0">
        <w:rPr>
          <w:lang w:eastAsia="en-US"/>
        </w:rPr>
        <w:tab/>
      </w:r>
      <w:r w:rsidR="00F52EA0">
        <w:rPr>
          <w:lang w:eastAsia="en-US"/>
        </w:rPr>
        <w:tab/>
      </w:r>
      <w:r w:rsidR="00F52EA0">
        <w:rPr>
          <w:lang w:eastAsia="en-US"/>
        </w:rPr>
        <w:tab/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18683136487</w:t>
      </w:r>
    </w:p>
    <w:p w:rsidRDefault="00F52EA0" w:rsidP="00EB01EF" w:rsidR="00F52EA0">
      <w:pPr>
        <w:ind w:left="709"/>
        <w:rPr>
          <w:lang w:eastAsia="en-US"/>
        </w:rPr>
      </w:pPr>
    </w:p>
    <w:p w:rsidRDefault="00F52EA0" w:rsidP="00EB01EF" w:rsidR="00F52EA0">
      <w:pPr>
        <w:ind w:left="709"/>
        <w:rPr>
          <w:lang w:eastAsia="en-US"/>
        </w:rPr>
      </w:pPr>
      <w:r>
        <w:rPr>
          <w:lang w:eastAsia="en-US"/>
        </w:rPr>
        <w:t>REPUBLIKA HRVATSKA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26.383,83 kn</w:t>
      </w: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t xml:space="preserve">MINISTARSTVO POLJOPRIVREDE Zagreb,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76767369197</w:t>
      </w:r>
    </w:p>
    <w:p w:rsidRDefault="00F52EA0" w:rsidP="00EB01EF" w:rsidR="00F52EA0">
      <w:pPr>
        <w:ind w:left="709"/>
        <w:rPr>
          <w:lang w:eastAsia="en-US"/>
        </w:rPr>
      </w:pP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t xml:space="preserve">RANKO MLADENIĆ vl. obrta za izradu predmeta od plastike </w:t>
      </w:r>
      <w:r w:rsidR="00F52EA0">
        <w:rPr>
          <w:lang w:eastAsia="en-US"/>
        </w:rPr>
        <w:tab/>
        <w:t>6.855,23 kn</w:t>
      </w: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t xml:space="preserve">"Plastika" Mladenići, Mladenići 91,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26903751365</w:t>
      </w:r>
    </w:p>
    <w:p w:rsidRDefault="00F52EA0" w:rsidP="00EB01EF" w:rsidR="00F52EA0">
      <w:pPr>
        <w:ind w:left="709"/>
        <w:rPr>
          <w:lang w:eastAsia="en-US"/>
        </w:rPr>
      </w:pP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t xml:space="preserve">Model pakiranja d.d.  </w:t>
      </w:r>
      <w:r w:rsidR="00F52EA0">
        <w:rPr>
          <w:lang w:eastAsia="en-US"/>
        </w:rPr>
        <w:tab/>
      </w:r>
      <w:r w:rsidR="00F52EA0">
        <w:rPr>
          <w:lang w:eastAsia="en-US"/>
        </w:rPr>
        <w:tab/>
      </w:r>
      <w:r w:rsidR="00F52EA0">
        <w:rPr>
          <w:lang w:eastAsia="en-US"/>
        </w:rPr>
        <w:tab/>
      </w:r>
      <w:r w:rsidR="00F52EA0">
        <w:rPr>
          <w:lang w:eastAsia="en-US"/>
        </w:rPr>
        <w:tab/>
      </w:r>
      <w:r w:rsidR="00F52EA0">
        <w:rPr>
          <w:lang w:eastAsia="en-US"/>
        </w:rPr>
        <w:tab/>
      </w:r>
      <w:r w:rsidR="00F52EA0">
        <w:rPr>
          <w:lang w:eastAsia="en-US"/>
        </w:rPr>
        <w:tab/>
      </w:r>
      <w:r w:rsidR="00F52EA0">
        <w:rPr>
          <w:lang w:eastAsia="en-US"/>
        </w:rPr>
        <w:tab/>
        <w:t>66.950,07 kn</w:t>
      </w: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t xml:space="preserve">Zagreb, Kanalski put 14a,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01993249507</w:t>
      </w:r>
    </w:p>
    <w:p w:rsidRDefault="00F52EA0" w:rsidP="00EB01EF" w:rsidR="00F52EA0">
      <w:pPr>
        <w:ind w:left="709"/>
        <w:rPr>
          <w:lang w:eastAsia="en-US"/>
        </w:rPr>
      </w:pP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t xml:space="preserve">MOTOMARINER d.o.o. </w:t>
      </w:r>
      <w:r w:rsidR="00F52EA0">
        <w:rPr>
          <w:lang w:eastAsia="en-US"/>
        </w:rPr>
        <w:tab/>
      </w:r>
      <w:r w:rsidR="00F52EA0">
        <w:rPr>
          <w:lang w:eastAsia="en-US"/>
        </w:rPr>
        <w:tab/>
      </w:r>
      <w:r w:rsidR="00F52EA0">
        <w:rPr>
          <w:lang w:eastAsia="en-US"/>
        </w:rPr>
        <w:tab/>
      </w:r>
      <w:r w:rsidR="00F52EA0">
        <w:rPr>
          <w:lang w:eastAsia="en-US"/>
        </w:rPr>
        <w:tab/>
      </w:r>
      <w:r w:rsidR="00F52EA0">
        <w:rPr>
          <w:lang w:eastAsia="en-US"/>
        </w:rPr>
        <w:tab/>
      </w:r>
      <w:r w:rsidR="00F52EA0">
        <w:rPr>
          <w:lang w:eastAsia="en-US"/>
        </w:rPr>
        <w:tab/>
        <w:t>1.745,00 kn</w:t>
      </w: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t xml:space="preserve">Rijeka, J. Vlahovića 16,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97340283479</w:t>
      </w:r>
    </w:p>
    <w:p w:rsidRDefault="00F52EA0" w:rsidP="00EB01EF" w:rsidR="00F52EA0">
      <w:pPr>
        <w:ind w:left="709"/>
        <w:rPr>
          <w:lang w:eastAsia="en-US"/>
        </w:rPr>
      </w:pP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t xml:space="preserve">MTC-CL MURSKA SOBOTA d.o.o. </w:t>
      </w:r>
      <w:r w:rsidR="00F52EA0">
        <w:rPr>
          <w:lang w:eastAsia="en-US"/>
        </w:rPr>
        <w:tab/>
      </w:r>
      <w:r w:rsidR="00F52EA0">
        <w:rPr>
          <w:lang w:eastAsia="en-US"/>
        </w:rPr>
        <w:tab/>
      </w:r>
      <w:r w:rsidR="00F52EA0">
        <w:rPr>
          <w:lang w:eastAsia="en-US"/>
        </w:rPr>
        <w:tab/>
      </w:r>
      <w:r w:rsidR="00F52EA0">
        <w:rPr>
          <w:lang w:eastAsia="en-US"/>
        </w:rPr>
        <w:tab/>
        <w:t>4.334,92 kn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Murska Sobota, Slovenska ulica 25, Slovenija</w:t>
      </w:r>
    </w:p>
    <w:p w:rsidRDefault="00F52EA0" w:rsidP="00EB01EF" w:rsidR="00F52EA0">
      <w:pPr>
        <w:ind w:left="709"/>
        <w:rPr>
          <w:lang w:eastAsia="en-US"/>
        </w:rPr>
      </w:pP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t xml:space="preserve">MULTIPRO d.o.o. Čakovec </w:t>
      </w:r>
      <w:r w:rsidR="00F52EA0">
        <w:rPr>
          <w:lang w:eastAsia="en-US"/>
        </w:rPr>
        <w:tab/>
      </w:r>
      <w:r w:rsidR="00F52EA0">
        <w:rPr>
          <w:lang w:eastAsia="en-US"/>
        </w:rPr>
        <w:tab/>
      </w:r>
      <w:r w:rsidR="00F52EA0">
        <w:rPr>
          <w:lang w:eastAsia="en-US"/>
        </w:rPr>
        <w:tab/>
      </w:r>
      <w:r w:rsidR="00F52EA0">
        <w:rPr>
          <w:lang w:eastAsia="en-US"/>
        </w:rPr>
        <w:tab/>
      </w:r>
      <w:r w:rsidR="00F52EA0">
        <w:rPr>
          <w:lang w:eastAsia="en-US"/>
        </w:rPr>
        <w:tab/>
      </w:r>
      <w:r w:rsidR="00F52EA0">
        <w:rPr>
          <w:lang w:eastAsia="en-US"/>
        </w:rPr>
        <w:tab/>
        <w:t>3.406,32 kn</w:t>
      </w: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t xml:space="preserve">Dr. Ivana Novaka 6,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09987499274</w:t>
      </w:r>
    </w:p>
    <w:p w:rsidRDefault="00F52EA0" w:rsidP="00EB01EF" w:rsidR="00F52EA0">
      <w:pPr>
        <w:ind w:left="709"/>
        <w:rPr>
          <w:lang w:eastAsia="en-US"/>
        </w:rPr>
      </w:pP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t xml:space="preserve">MLADEN MUSTAČ vl. dimnjačarski obrt Vediko </w:t>
      </w:r>
      <w:r w:rsidR="00F52EA0">
        <w:rPr>
          <w:lang w:eastAsia="en-US"/>
        </w:rPr>
        <w:tab/>
      </w:r>
      <w:r w:rsidR="00F52EA0">
        <w:rPr>
          <w:lang w:eastAsia="en-US"/>
        </w:rPr>
        <w:tab/>
      </w:r>
      <w:r w:rsidR="00F52EA0">
        <w:rPr>
          <w:lang w:eastAsia="en-US"/>
        </w:rPr>
        <w:tab/>
        <w:t>1.297,50 kn</w:t>
      </w: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t xml:space="preserve">Graberje Ivanićko,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81579898501</w:t>
      </w:r>
    </w:p>
    <w:p w:rsidRDefault="00F52EA0" w:rsidP="00EB01EF" w:rsidR="00F52EA0">
      <w:pPr>
        <w:ind w:left="709"/>
        <w:rPr>
          <w:lang w:eastAsia="en-US"/>
        </w:rPr>
      </w:pP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t>NASTAVNI ZAVOD ZA JAVNO ZDRAVST</w:t>
      </w:r>
      <w:r w:rsidR="00F52EA0">
        <w:rPr>
          <w:lang w:eastAsia="en-US"/>
        </w:rPr>
        <w:t>V</w:t>
      </w:r>
      <w:r>
        <w:rPr>
          <w:lang w:eastAsia="en-US"/>
        </w:rPr>
        <w:t xml:space="preserve">O </w:t>
      </w:r>
      <w:r w:rsidR="00F52EA0">
        <w:rPr>
          <w:lang w:eastAsia="en-US"/>
        </w:rPr>
        <w:tab/>
      </w:r>
      <w:r w:rsidR="00F52EA0">
        <w:rPr>
          <w:lang w:eastAsia="en-US"/>
        </w:rPr>
        <w:tab/>
      </w:r>
      <w:r w:rsidR="00F52EA0">
        <w:rPr>
          <w:lang w:eastAsia="en-US"/>
        </w:rPr>
        <w:tab/>
        <w:t>12.166,46 kn</w:t>
      </w: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t>P</w:t>
      </w:r>
      <w:r w:rsidR="00F52EA0">
        <w:rPr>
          <w:lang w:eastAsia="en-US"/>
        </w:rPr>
        <w:t>RIMORSKOGORANSKE ŽUPANIJE</w:t>
      </w:r>
      <w:r>
        <w:rPr>
          <w:lang w:eastAsia="en-US"/>
        </w:rPr>
        <w:t xml:space="preserve">, </w:t>
      </w: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t xml:space="preserve">Rijeka, Krešimirova 52a,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45613787772</w:t>
      </w:r>
    </w:p>
    <w:p w:rsidRDefault="00F52EA0" w:rsidP="00EB01EF" w:rsidR="00F52EA0">
      <w:pPr>
        <w:ind w:left="709"/>
        <w:rPr>
          <w:lang w:eastAsia="en-US"/>
        </w:rPr>
      </w:pP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t>NASTAVNI ZAVOD ZA JAVNO ZDRAVST</w:t>
      </w:r>
      <w:r w:rsidR="00F52EA0">
        <w:rPr>
          <w:lang w:eastAsia="en-US"/>
        </w:rPr>
        <w:t>V</w:t>
      </w:r>
      <w:r>
        <w:rPr>
          <w:lang w:eastAsia="en-US"/>
        </w:rPr>
        <w:t xml:space="preserve">O </w:t>
      </w:r>
      <w:r w:rsidR="00F52EA0">
        <w:rPr>
          <w:lang w:eastAsia="en-US"/>
        </w:rPr>
        <w:tab/>
      </w:r>
      <w:r w:rsidR="00F52EA0">
        <w:rPr>
          <w:lang w:eastAsia="en-US"/>
        </w:rPr>
        <w:tab/>
      </w:r>
      <w:r w:rsidR="00F52EA0">
        <w:rPr>
          <w:lang w:eastAsia="en-US"/>
        </w:rPr>
        <w:tab/>
        <w:t>1.587,50 kn</w:t>
      </w: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t xml:space="preserve">DR. ANDRIJA ŠTAMPAR, Zagreb Mirogojska cesta 16,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33392005961</w:t>
      </w:r>
    </w:p>
    <w:p w:rsidRDefault="00F52EA0" w:rsidP="00EB01EF" w:rsidR="00F52EA0">
      <w:pPr>
        <w:ind w:left="709"/>
        <w:rPr>
          <w:lang w:eastAsia="en-US"/>
        </w:rPr>
      </w:pP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t xml:space="preserve">NBM PROJEKT j.d.o.o. </w:t>
      </w:r>
      <w:r w:rsidR="00F52EA0">
        <w:rPr>
          <w:lang w:eastAsia="en-US"/>
        </w:rPr>
        <w:tab/>
      </w:r>
      <w:r w:rsidR="00F52EA0">
        <w:rPr>
          <w:lang w:eastAsia="en-US"/>
        </w:rPr>
        <w:tab/>
      </w:r>
      <w:r w:rsidR="00F52EA0">
        <w:rPr>
          <w:lang w:eastAsia="en-US"/>
        </w:rPr>
        <w:tab/>
      </w:r>
      <w:r w:rsidR="00F52EA0">
        <w:rPr>
          <w:lang w:eastAsia="en-US"/>
        </w:rPr>
        <w:tab/>
      </w:r>
      <w:r w:rsidR="00F52EA0">
        <w:rPr>
          <w:lang w:eastAsia="en-US"/>
        </w:rPr>
        <w:tab/>
      </w:r>
      <w:r w:rsidR="00F52EA0">
        <w:rPr>
          <w:lang w:eastAsia="en-US"/>
        </w:rPr>
        <w:tab/>
        <w:t>1.968,75 kn</w:t>
      </w: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t xml:space="preserve">Rijeka, Radićeva 36,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77838701111</w:t>
      </w:r>
    </w:p>
    <w:p w:rsidRDefault="00F52EA0" w:rsidP="00EB01EF" w:rsidR="00F52EA0">
      <w:pPr>
        <w:ind w:left="709"/>
        <w:rPr>
          <w:lang w:eastAsia="en-US"/>
        </w:rPr>
      </w:pP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t xml:space="preserve">AKZO NOBEL HILDEN GmbH, </w:t>
      </w:r>
      <w:r w:rsidR="00F52EA0">
        <w:rPr>
          <w:lang w:eastAsia="en-US"/>
        </w:rPr>
        <w:tab/>
      </w:r>
      <w:r w:rsidR="00F52EA0">
        <w:rPr>
          <w:lang w:eastAsia="en-US"/>
        </w:rPr>
        <w:tab/>
      </w:r>
      <w:r w:rsidR="00F52EA0">
        <w:rPr>
          <w:lang w:eastAsia="en-US"/>
        </w:rPr>
        <w:tab/>
      </w:r>
      <w:r w:rsidR="00F52EA0">
        <w:rPr>
          <w:lang w:eastAsia="en-US"/>
        </w:rPr>
        <w:tab/>
      </w:r>
      <w:r w:rsidR="00F52EA0">
        <w:rPr>
          <w:lang w:eastAsia="en-US"/>
        </w:rPr>
        <w:tab/>
        <w:t>30.999,59 kn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Hilden Dusseldorf, Dofen Stgrasse 96-100, Njemačka</w:t>
      </w:r>
    </w:p>
    <w:p w:rsidRDefault="00F52EA0" w:rsidP="00EB01EF" w:rsidR="00F52EA0">
      <w:pPr>
        <w:ind w:left="709"/>
        <w:rPr>
          <w:lang w:eastAsia="en-US"/>
        </w:rPr>
      </w:pP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t xml:space="preserve">NOVA DOMENA j.d.o.o. </w:t>
      </w:r>
      <w:r w:rsidR="00F52EA0">
        <w:rPr>
          <w:lang w:eastAsia="en-US"/>
        </w:rPr>
        <w:tab/>
      </w:r>
      <w:r w:rsidR="00F52EA0">
        <w:rPr>
          <w:lang w:eastAsia="en-US"/>
        </w:rPr>
        <w:tab/>
      </w:r>
      <w:r w:rsidR="00F52EA0">
        <w:rPr>
          <w:lang w:eastAsia="en-US"/>
        </w:rPr>
        <w:tab/>
      </w:r>
      <w:r w:rsidR="00F52EA0">
        <w:rPr>
          <w:lang w:eastAsia="en-US"/>
        </w:rPr>
        <w:tab/>
      </w:r>
      <w:r w:rsidR="00F52EA0">
        <w:rPr>
          <w:lang w:eastAsia="en-US"/>
        </w:rPr>
        <w:tab/>
      </w:r>
      <w:r w:rsidR="00F52EA0">
        <w:rPr>
          <w:lang w:eastAsia="en-US"/>
        </w:rPr>
        <w:tab/>
        <w:t>21.220,03 kn</w:t>
      </w: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t xml:space="preserve">Viškovo, Zorzići 1c,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28366193920</w:t>
      </w: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lastRenderedPageBreak/>
        <w:t xml:space="preserve">NOVAGRAF d.o.o. </w:t>
      </w:r>
      <w:r w:rsidR="00F52EA0">
        <w:rPr>
          <w:lang w:eastAsia="en-US"/>
        </w:rPr>
        <w:tab/>
      </w:r>
      <w:r w:rsidR="00F52EA0">
        <w:rPr>
          <w:lang w:eastAsia="en-US"/>
        </w:rPr>
        <w:tab/>
      </w:r>
      <w:r w:rsidR="00F52EA0">
        <w:rPr>
          <w:lang w:eastAsia="en-US"/>
        </w:rPr>
        <w:tab/>
      </w:r>
      <w:r w:rsidR="00F52EA0">
        <w:rPr>
          <w:lang w:eastAsia="en-US"/>
        </w:rPr>
        <w:tab/>
      </w:r>
      <w:r w:rsidR="00F52EA0">
        <w:rPr>
          <w:lang w:eastAsia="en-US"/>
        </w:rPr>
        <w:tab/>
      </w:r>
      <w:r w:rsidR="00F52EA0">
        <w:rPr>
          <w:lang w:eastAsia="en-US"/>
        </w:rPr>
        <w:tab/>
      </w:r>
      <w:r w:rsidR="00F52EA0">
        <w:rPr>
          <w:lang w:eastAsia="en-US"/>
        </w:rPr>
        <w:tab/>
      </w:r>
      <w:r w:rsidR="009576FD">
        <w:rPr>
          <w:lang w:eastAsia="en-US"/>
        </w:rPr>
        <w:t xml:space="preserve">   </w:t>
      </w:r>
      <w:r w:rsidR="00F52EA0">
        <w:rPr>
          <w:lang w:eastAsia="en-US"/>
        </w:rPr>
        <w:t>1.081,88 kn</w:t>
      </w: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t xml:space="preserve">Zagreb, I. Serdara 6,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72527272233</w:t>
      </w:r>
    </w:p>
    <w:p w:rsidRDefault="00F52EA0" w:rsidP="00EB01EF" w:rsidR="00F52EA0">
      <w:pPr>
        <w:ind w:left="709"/>
        <w:rPr>
          <w:lang w:eastAsia="en-US"/>
        </w:rPr>
      </w:pP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t xml:space="preserve">NOVELIS ITALIA s.p.a. Via Vittorio Veneto 106, </w:t>
      </w:r>
      <w:r w:rsidR="00F52EA0">
        <w:rPr>
          <w:lang w:eastAsia="en-US"/>
        </w:rPr>
        <w:tab/>
      </w:r>
      <w:r w:rsidR="00F52EA0">
        <w:rPr>
          <w:lang w:eastAsia="en-US"/>
        </w:rPr>
        <w:tab/>
      </w:r>
      <w:r w:rsidR="00F52EA0">
        <w:rPr>
          <w:lang w:eastAsia="en-US"/>
        </w:rPr>
        <w:tab/>
        <w:t>418.307,43 kn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Bresso, Italija</w:t>
      </w:r>
    </w:p>
    <w:p w:rsidRDefault="00F52EA0" w:rsidP="00EB01EF" w:rsidR="00F52EA0">
      <w:pPr>
        <w:ind w:left="709"/>
        <w:rPr>
          <w:lang w:eastAsia="en-US"/>
        </w:rPr>
      </w:pP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t xml:space="preserve">DAMIR OCVIREK vl. obrta Metaloplast, </w:t>
      </w:r>
      <w:r w:rsidR="00F52EA0">
        <w:rPr>
          <w:lang w:eastAsia="en-US"/>
        </w:rPr>
        <w:tab/>
      </w:r>
      <w:r w:rsidR="00F52EA0">
        <w:rPr>
          <w:lang w:eastAsia="en-US"/>
        </w:rPr>
        <w:tab/>
      </w:r>
      <w:r w:rsidR="00F52EA0">
        <w:rPr>
          <w:lang w:eastAsia="en-US"/>
        </w:rPr>
        <w:tab/>
      </w:r>
      <w:r w:rsidR="00F52EA0">
        <w:rPr>
          <w:lang w:eastAsia="en-US"/>
        </w:rPr>
        <w:tab/>
        <w:t xml:space="preserve">   5.878,69 kn</w:t>
      </w: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t xml:space="preserve">S. Radića 160, Batrina, </w:t>
      </w:r>
      <w:r w:rsidR="00F52EA0">
        <w:rPr>
          <w:lang w:eastAsia="en-US"/>
        </w:rPr>
        <w:tab/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12256216869</w:t>
      </w:r>
    </w:p>
    <w:p w:rsidRDefault="00F52EA0" w:rsidP="00EB01EF" w:rsidR="00F52EA0">
      <w:pPr>
        <w:ind w:left="709"/>
        <w:rPr>
          <w:lang w:eastAsia="en-US"/>
        </w:rPr>
      </w:pP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t xml:space="preserve">Odvjetničko društvo USKOKOVIĆ &amp; PARTNERI d.o.o. </w:t>
      </w:r>
      <w:r w:rsidR="00F52EA0">
        <w:rPr>
          <w:lang w:eastAsia="en-US"/>
        </w:rPr>
        <w:tab/>
      </w:r>
      <w:r w:rsidR="00F52EA0">
        <w:rPr>
          <w:lang w:eastAsia="en-US"/>
        </w:rPr>
        <w:tab/>
        <w:t xml:space="preserve">   1.589,49 kn</w:t>
      </w: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t xml:space="preserve">Varaždin, V. Lisinskog 6,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80328852561</w:t>
      </w:r>
    </w:p>
    <w:p w:rsidRDefault="00F52EA0" w:rsidP="00EB01EF" w:rsidR="00F52EA0">
      <w:pPr>
        <w:ind w:left="709"/>
        <w:rPr>
          <w:lang w:eastAsia="en-US"/>
        </w:rPr>
      </w:pP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t xml:space="preserve">OPTIPLAST d.o.o. </w:t>
      </w:r>
      <w:r w:rsidR="00F52EA0">
        <w:rPr>
          <w:lang w:eastAsia="en-US"/>
        </w:rPr>
        <w:tab/>
      </w:r>
      <w:r w:rsidR="00F52EA0">
        <w:rPr>
          <w:lang w:eastAsia="en-US"/>
        </w:rPr>
        <w:tab/>
      </w:r>
      <w:r w:rsidR="00F52EA0">
        <w:rPr>
          <w:lang w:eastAsia="en-US"/>
        </w:rPr>
        <w:tab/>
      </w:r>
      <w:r w:rsidR="00F52EA0">
        <w:rPr>
          <w:lang w:eastAsia="en-US"/>
        </w:rPr>
        <w:tab/>
      </w:r>
      <w:r w:rsidR="00F52EA0">
        <w:rPr>
          <w:lang w:eastAsia="en-US"/>
        </w:rPr>
        <w:tab/>
      </w:r>
      <w:r w:rsidR="00F52EA0">
        <w:rPr>
          <w:lang w:eastAsia="en-US"/>
        </w:rPr>
        <w:tab/>
      </w:r>
      <w:r w:rsidR="00F52EA0">
        <w:rPr>
          <w:lang w:eastAsia="en-US"/>
        </w:rPr>
        <w:tab/>
        <w:t xml:space="preserve">  12.053,44 kn</w:t>
      </w: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t xml:space="preserve">Odra Sisačka, Odra Sisačka 46,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22399381390</w:t>
      </w:r>
    </w:p>
    <w:p w:rsidRDefault="00F52EA0" w:rsidP="00EB01EF" w:rsidR="00F52EA0">
      <w:pPr>
        <w:ind w:left="709"/>
        <w:rPr>
          <w:lang w:eastAsia="en-US"/>
        </w:rPr>
      </w:pP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t xml:space="preserve">OT- OPTIMA TELEKOM d.d., </w:t>
      </w:r>
      <w:r w:rsidR="00F52EA0">
        <w:rPr>
          <w:lang w:eastAsia="en-US"/>
        </w:rPr>
        <w:t xml:space="preserve"> </w:t>
      </w:r>
      <w:r w:rsidR="006C139C">
        <w:rPr>
          <w:lang w:eastAsia="en-US"/>
        </w:rPr>
        <w:tab/>
      </w:r>
      <w:r w:rsidR="006C139C">
        <w:rPr>
          <w:lang w:eastAsia="en-US"/>
        </w:rPr>
        <w:tab/>
      </w:r>
      <w:r w:rsidR="006C139C">
        <w:rPr>
          <w:lang w:eastAsia="en-US"/>
        </w:rPr>
        <w:tab/>
      </w:r>
      <w:r w:rsidR="006C139C">
        <w:rPr>
          <w:lang w:eastAsia="en-US"/>
        </w:rPr>
        <w:tab/>
      </w:r>
      <w:r w:rsidR="006C139C">
        <w:rPr>
          <w:lang w:eastAsia="en-US"/>
        </w:rPr>
        <w:tab/>
        <w:t xml:space="preserve">  48.942,26 kn</w:t>
      </w: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t xml:space="preserve">Zagreb, Bani 75a,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36004425025</w:t>
      </w:r>
    </w:p>
    <w:p w:rsidRDefault="00F52EA0" w:rsidP="00EB01EF" w:rsidR="00F52EA0">
      <w:pPr>
        <w:ind w:left="709"/>
        <w:rPr>
          <w:lang w:eastAsia="en-US"/>
        </w:rPr>
      </w:pP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t xml:space="preserve">VELIBOR PANJKOVIĆ javni bilježnik </w:t>
      </w:r>
      <w:r w:rsidR="006C139C">
        <w:rPr>
          <w:lang w:eastAsia="en-US"/>
        </w:rPr>
        <w:tab/>
      </w:r>
      <w:r w:rsidR="006C139C">
        <w:rPr>
          <w:lang w:eastAsia="en-US"/>
        </w:rPr>
        <w:tab/>
      </w:r>
      <w:r w:rsidR="006C139C">
        <w:rPr>
          <w:lang w:eastAsia="en-US"/>
        </w:rPr>
        <w:tab/>
      </w:r>
      <w:r w:rsidR="006C139C">
        <w:rPr>
          <w:lang w:eastAsia="en-US"/>
        </w:rPr>
        <w:tab/>
        <w:t xml:space="preserve">   4.487,50 kn </w:t>
      </w: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t xml:space="preserve">Rijeka, Trg braće Mažuranića 6,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4494629011</w:t>
      </w:r>
    </w:p>
    <w:p w:rsidRDefault="00F52EA0" w:rsidP="00EB01EF" w:rsidR="00F52EA0">
      <w:pPr>
        <w:ind w:left="709"/>
        <w:rPr>
          <w:lang w:eastAsia="en-US"/>
        </w:rPr>
      </w:pP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t xml:space="preserve">KREŠIMIR PENCINGER, </w:t>
      </w:r>
      <w:r w:rsidR="006C139C">
        <w:rPr>
          <w:lang w:eastAsia="en-US"/>
        </w:rPr>
        <w:tab/>
      </w:r>
      <w:r w:rsidR="006C139C">
        <w:rPr>
          <w:lang w:eastAsia="en-US"/>
        </w:rPr>
        <w:tab/>
      </w:r>
      <w:r w:rsidR="006C139C">
        <w:rPr>
          <w:lang w:eastAsia="en-US"/>
        </w:rPr>
        <w:tab/>
      </w:r>
      <w:r w:rsidR="006C139C">
        <w:rPr>
          <w:lang w:eastAsia="en-US"/>
        </w:rPr>
        <w:tab/>
      </w:r>
      <w:r w:rsidR="006C139C">
        <w:rPr>
          <w:lang w:eastAsia="en-US"/>
        </w:rPr>
        <w:tab/>
      </w:r>
      <w:r w:rsidR="006C139C">
        <w:rPr>
          <w:lang w:eastAsia="en-US"/>
        </w:rPr>
        <w:tab/>
      </w:r>
      <w:r w:rsidR="009576FD">
        <w:rPr>
          <w:lang w:eastAsia="en-US"/>
        </w:rPr>
        <w:t xml:space="preserve">       </w:t>
      </w:r>
      <w:r w:rsidR="006C139C">
        <w:rPr>
          <w:lang w:eastAsia="en-US"/>
        </w:rPr>
        <w:t>937,50 kn</w:t>
      </w: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t xml:space="preserve">Slavonski Brod, Vukovarska 8,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53289450435</w:t>
      </w:r>
    </w:p>
    <w:p w:rsidRDefault="00F52EA0" w:rsidP="00EB01EF" w:rsidR="00F52EA0">
      <w:pPr>
        <w:ind w:left="709"/>
        <w:rPr>
          <w:lang w:eastAsia="en-US"/>
        </w:rPr>
      </w:pP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t xml:space="preserve">FRANE PERKIĆ vl. limarske i izolaterske radnje </w:t>
      </w:r>
      <w:r w:rsidR="006C139C">
        <w:rPr>
          <w:lang w:eastAsia="en-US"/>
        </w:rPr>
        <w:tab/>
      </w:r>
      <w:r w:rsidR="006C139C">
        <w:rPr>
          <w:lang w:eastAsia="en-US"/>
        </w:rPr>
        <w:tab/>
      </w:r>
      <w:r w:rsidR="006C139C">
        <w:rPr>
          <w:lang w:eastAsia="en-US"/>
        </w:rPr>
        <w:tab/>
      </w:r>
      <w:r w:rsidR="009576FD">
        <w:rPr>
          <w:lang w:eastAsia="en-US"/>
        </w:rPr>
        <w:t xml:space="preserve"> </w:t>
      </w:r>
      <w:r w:rsidR="006C139C">
        <w:rPr>
          <w:lang w:eastAsia="en-US"/>
        </w:rPr>
        <w:t xml:space="preserve">18.400,00 kn </w:t>
      </w: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t xml:space="preserve">Rijeka, Uspon L. Tomee 16,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97563166930</w:t>
      </w:r>
    </w:p>
    <w:p w:rsidRDefault="00F52EA0" w:rsidP="00EB01EF" w:rsidR="00F52EA0">
      <w:pPr>
        <w:ind w:left="709"/>
        <w:rPr>
          <w:lang w:eastAsia="en-US"/>
        </w:rPr>
      </w:pP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t xml:space="preserve">NEVEN PERKOVIĆ vl. servis plamenika i elektronike Perković, </w:t>
      </w:r>
      <w:r w:rsidR="006C139C">
        <w:rPr>
          <w:lang w:eastAsia="en-US"/>
        </w:rPr>
        <w:tab/>
      </w:r>
      <w:r w:rsidR="009576FD">
        <w:rPr>
          <w:lang w:eastAsia="en-US"/>
        </w:rPr>
        <w:t xml:space="preserve">    </w:t>
      </w:r>
      <w:r w:rsidR="006C139C">
        <w:rPr>
          <w:lang w:eastAsia="en-US"/>
        </w:rPr>
        <w:t>2.225,00 kn</w:t>
      </w: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t xml:space="preserve">Jablanovec, Stubička 188,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14762062825</w:t>
      </w:r>
    </w:p>
    <w:p w:rsidRDefault="00F52EA0" w:rsidP="00EB01EF" w:rsidR="00F52EA0">
      <w:pPr>
        <w:ind w:left="709"/>
        <w:rPr>
          <w:lang w:eastAsia="en-US"/>
        </w:rPr>
      </w:pP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t>PERT d.o.o. Ilok</w:t>
      </w:r>
      <w:r w:rsidR="006C139C">
        <w:rPr>
          <w:lang w:eastAsia="en-US"/>
        </w:rPr>
        <w:tab/>
      </w:r>
      <w:r w:rsidR="006C139C">
        <w:rPr>
          <w:lang w:eastAsia="en-US"/>
        </w:rPr>
        <w:tab/>
      </w:r>
      <w:r w:rsidR="006C139C">
        <w:rPr>
          <w:lang w:eastAsia="en-US"/>
        </w:rPr>
        <w:tab/>
      </w:r>
      <w:r w:rsidR="006C139C">
        <w:rPr>
          <w:lang w:eastAsia="en-US"/>
        </w:rPr>
        <w:tab/>
      </w:r>
      <w:r w:rsidR="006C139C">
        <w:rPr>
          <w:lang w:eastAsia="en-US"/>
        </w:rPr>
        <w:tab/>
      </w:r>
      <w:r w:rsidR="006C139C">
        <w:rPr>
          <w:lang w:eastAsia="en-US"/>
        </w:rPr>
        <w:tab/>
      </w:r>
      <w:r w:rsidR="006C139C">
        <w:rPr>
          <w:lang w:eastAsia="en-US"/>
        </w:rPr>
        <w:tab/>
      </w:r>
      <w:r w:rsidR="009576FD">
        <w:rPr>
          <w:lang w:eastAsia="en-US"/>
        </w:rPr>
        <w:t xml:space="preserve"> </w:t>
      </w:r>
      <w:r w:rsidR="006C139C">
        <w:rPr>
          <w:lang w:eastAsia="en-US"/>
        </w:rPr>
        <w:t>14.980,00 kn</w:t>
      </w:r>
      <w:r>
        <w:rPr>
          <w:lang w:eastAsia="en-US"/>
        </w:rPr>
        <w:t xml:space="preserve"> </w:t>
      </w: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t xml:space="preserve">Hercegovačkih brigada 27,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42255248046</w:t>
      </w:r>
    </w:p>
    <w:p w:rsidRDefault="00F52EA0" w:rsidP="00EB01EF" w:rsidR="00F52EA0">
      <w:pPr>
        <w:ind w:left="709"/>
        <w:rPr>
          <w:lang w:eastAsia="en-US"/>
        </w:rPr>
      </w:pP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t xml:space="preserve">PILANA MRKOPALJ d.o.o. </w:t>
      </w:r>
      <w:r w:rsidR="006C139C">
        <w:rPr>
          <w:lang w:eastAsia="en-US"/>
        </w:rPr>
        <w:tab/>
      </w:r>
      <w:r w:rsidR="006C139C">
        <w:rPr>
          <w:lang w:eastAsia="en-US"/>
        </w:rPr>
        <w:tab/>
      </w:r>
      <w:r w:rsidR="006C139C">
        <w:rPr>
          <w:lang w:eastAsia="en-US"/>
        </w:rPr>
        <w:tab/>
      </w:r>
      <w:r w:rsidR="006C139C">
        <w:rPr>
          <w:lang w:eastAsia="en-US"/>
        </w:rPr>
        <w:tab/>
      </w:r>
      <w:r w:rsidR="006C139C">
        <w:rPr>
          <w:lang w:eastAsia="en-US"/>
        </w:rPr>
        <w:tab/>
      </w:r>
      <w:r w:rsidR="006C139C">
        <w:rPr>
          <w:lang w:eastAsia="en-US"/>
        </w:rPr>
        <w:tab/>
        <w:t>187.467,42 kn</w:t>
      </w:r>
      <w:r w:rsidR="006C139C">
        <w:rPr>
          <w:lang w:eastAsia="en-US"/>
        </w:rPr>
        <w:tab/>
      </w: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t xml:space="preserve">Mrkopalj, Pilanska 6,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22945189155</w:t>
      </w:r>
    </w:p>
    <w:p w:rsidRDefault="00F52EA0" w:rsidP="00EB01EF" w:rsidR="00F52EA0">
      <w:pPr>
        <w:ind w:left="709"/>
        <w:rPr>
          <w:lang w:eastAsia="en-US"/>
        </w:rPr>
      </w:pP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t xml:space="preserve">PKL d.o.o. Rijeka, Martinkovac 112, </w:t>
      </w:r>
      <w:r w:rsidR="006C139C">
        <w:rPr>
          <w:lang w:eastAsia="en-US"/>
        </w:rPr>
        <w:tab/>
      </w:r>
      <w:r w:rsidR="006C139C">
        <w:rPr>
          <w:lang w:eastAsia="en-US"/>
        </w:rPr>
        <w:tab/>
      </w:r>
      <w:r w:rsidR="006C139C">
        <w:rPr>
          <w:lang w:eastAsia="en-US"/>
        </w:rPr>
        <w:tab/>
      </w:r>
      <w:r w:rsidR="006C139C">
        <w:rPr>
          <w:lang w:eastAsia="en-US"/>
        </w:rPr>
        <w:tab/>
        <w:t xml:space="preserve"> </w:t>
      </w:r>
      <w:r w:rsidR="009576FD">
        <w:rPr>
          <w:lang w:eastAsia="en-US"/>
        </w:rPr>
        <w:t xml:space="preserve">   </w:t>
      </w:r>
      <w:r w:rsidR="006C139C">
        <w:rPr>
          <w:lang w:eastAsia="en-US"/>
        </w:rPr>
        <w:t xml:space="preserve">4.386,00 kn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51999974804</w:t>
      </w:r>
    </w:p>
    <w:p w:rsidRDefault="00F52EA0" w:rsidP="00EB01EF" w:rsidR="00F52EA0">
      <w:pPr>
        <w:ind w:left="709"/>
        <w:rPr>
          <w:lang w:eastAsia="en-US"/>
        </w:rPr>
      </w:pP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lastRenderedPageBreak/>
        <w:t xml:space="preserve">PLIMASAR j.d.o.o. </w:t>
      </w:r>
      <w:r w:rsidR="006C139C">
        <w:rPr>
          <w:lang w:eastAsia="en-US"/>
        </w:rPr>
        <w:tab/>
      </w:r>
      <w:r w:rsidR="006C139C">
        <w:rPr>
          <w:lang w:eastAsia="en-US"/>
        </w:rPr>
        <w:tab/>
      </w:r>
      <w:r w:rsidR="006C139C">
        <w:rPr>
          <w:lang w:eastAsia="en-US"/>
        </w:rPr>
        <w:tab/>
      </w:r>
      <w:r w:rsidR="006C139C">
        <w:rPr>
          <w:lang w:eastAsia="en-US"/>
        </w:rPr>
        <w:tab/>
      </w:r>
      <w:r w:rsidR="006C139C">
        <w:rPr>
          <w:lang w:eastAsia="en-US"/>
        </w:rPr>
        <w:tab/>
      </w:r>
      <w:r w:rsidR="006C139C">
        <w:rPr>
          <w:lang w:eastAsia="en-US"/>
        </w:rPr>
        <w:tab/>
      </w:r>
      <w:r w:rsidR="006C139C">
        <w:rPr>
          <w:lang w:eastAsia="en-US"/>
        </w:rPr>
        <w:tab/>
      </w:r>
      <w:r w:rsidR="009576FD">
        <w:rPr>
          <w:lang w:eastAsia="en-US"/>
        </w:rPr>
        <w:t xml:space="preserve">      </w:t>
      </w:r>
      <w:r w:rsidR="006C139C">
        <w:rPr>
          <w:lang w:eastAsia="en-US"/>
        </w:rPr>
        <w:t>575,00 kn</w:t>
      </w: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t xml:space="preserve">Rijeka, Pećine 9,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02716951905</w:t>
      </w:r>
    </w:p>
    <w:p w:rsidRDefault="00F52EA0" w:rsidP="00EB01EF" w:rsidR="00F52EA0">
      <w:pPr>
        <w:ind w:left="709"/>
        <w:rPr>
          <w:lang w:eastAsia="en-US"/>
        </w:rPr>
      </w:pP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t xml:space="preserve">POSLOVNI SISTEMI d.o.o. </w:t>
      </w:r>
      <w:r w:rsidR="006C139C">
        <w:rPr>
          <w:lang w:eastAsia="en-US"/>
        </w:rPr>
        <w:tab/>
      </w:r>
      <w:r w:rsidR="006C139C">
        <w:rPr>
          <w:lang w:eastAsia="en-US"/>
        </w:rPr>
        <w:tab/>
      </w:r>
      <w:r w:rsidR="006C139C">
        <w:rPr>
          <w:lang w:eastAsia="en-US"/>
        </w:rPr>
        <w:tab/>
      </w:r>
      <w:r w:rsidR="006C139C">
        <w:rPr>
          <w:lang w:eastAsia="en-US"/>
        </w:rPr>
        <w:tab/>
      </w:r>
      <w:r w:rsidR="006C139C">
        <w:rPr>
          <w:lang w:eastAsia="en-US"/>
        </w:rPr>
        <w:tab/>
      </w:r>
      <w:r w:rsidR="006C139C">
        <w:rPr>
          <w:lang w:eastAsia="en-US"/>
        </w:rPr>
        <w:tab/>
      </w:r>
      <w:r w:rsidR="009576FD">
        <w:rPr>
          <w:lang w:eastAsia="en-US"/>
        </w:rPr>
        <w:t xml:space="preserve"> </w:t>
      </w:r>
      <w:r w:rsidR="006C139C">
        <w:rPr>
          <w:lang w:eastAsia="en-US"/>
        </w:rPr>
        <w:t>19.932,31 kn</w:t>
      </w: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t xml:space="preserve">Rijeka, Mihovilići 17,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99261498335</w:t>
      </w:r>
    </w:p>
    <w:p w:rsidRDefault="00F52EA0" w:rsidP="00EB01EF" w:rsidR="00F52EA0">
      <w:pPr>
        <w:ind w:left="709"/>
        <w:rPr>
          <w:lang w:eastAsia="en-US"/>
        </w:rPr>
      </w:pP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t>POWER SYSTEM</w:t>
      </w:r>
      <w:r w:rsidR="006C139C">
        <w:rPr>
          <w:lang w:eastAsia="en-US"/>
        </w:rPr>
        <w:t>S</w:t>
      </w:r>
      <w:r>
        <w:rPr>
          <w:lang w:eastAsia="en-US"/>
        </w:rPr>
        <w:t xml:space="preserve"> ENGINEERING SERVICES d.o.o. </w:t>
      </w:r>
      <w:r w:rsidR="006C139C">
        <w:rPr>
          <w:lang w:eastAsia="en-US"/>
        </w:rPr>
        <w:tab/>
      </w:r>
      <w:r w:rsidR="006C139C">
        <w:rPr>
          <w:lang w:eastAsia="en-US"/>
        </w:rPr>
        <w:tab/>
      </w:r>
      <w:r w:rsidR="009576FD">
        <w:rPr>
          <w:lang w:eastAsia="en-US"/>
        </w:rPr>
        <w:t xml:space="preserve"> </w:t>
      </w:r>
      <w:r w:rsidR="006C139C">
        <w:rPr>
          <w:lang w:eastAsia="en-US"/>
        </w:rPr>
        <w:t xml:space="preserve">12.070,00 kn </w:t>
      </w: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t xml:space="preserve">Rijeka, Šojska 25d,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76478500503</w:t>
      </w:r>
    </w:p>
    <w:p w:rsidRDefault="00F52EA0" w:rsidP="00EB01EF" w:rsidR="00F52EA0">
      <w:pPr>
        <w:ind w:left="709"/>
        <w:rPr>
          <w:lang w:eastAsia="en-US"/>
        </w:rPr>
      </w:pP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t xml:space="preserve">POŽEŠKA DOLINA d.d. </w:t>
      </w:r>
      <w:r w:rsidR="00F02BAF">
        <w:rPr>
          <w:lang w:eastAsia="en-US"/>
        </w:rPr>
        <w:tab/>
      </w:r>
      <w:r w:rsidR="00F02BAF">
        <w:rPr>
          <w:lang w:eastAsia="en-US"/>
        </w:rPr>
        <w:tab/>
      </w:r>
      <w:r w:rsidR="00F02BAF">
        <w:rPr>
          <w:lang w:eastAsia="en-US"/>
        </w:rPr>
        <w:tab/>
      </w:r>
      <w:r w:rsidR="00F02BAF">
        <w:rPr>
          <w:lang w:eastAsia="en-US"/>
        </w:rPr>
        <w:tab/>
      </w:r>
      <w:r w:rsidR="00F02BAF">
        <w:rPr>
          <w:lang w:eastAsia="en-US"/>
        </w:rPr>
        <w:tab/>
      </w:r>
      <w:r w:rsidR="00F02BAF">
        <w:rPr>
          <w:lang w:eastAsia="en-US"/>
        </w:rPr>
        <w:tab/>
      </w:r>
      <w:r w:rsidR="009576FD">
        <w:rPr>
          <w:lang w:eastAsia="en-US"/>
        </w:rPr>
        <w:t xml:space="preserve">   </w:t>
      </w:r>
      <w:r w:rsidR="00F02BAF">
        <w:rPr>
          <w:lang w:eastAsia="en-US"/>
        </w:rPr>
        <w:t xml:space="preserve">1.306,00 kn </w:t>
      </w: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t xml:space="preserve">Požega, Dubrovačka 65A,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20922732186</w:t>
      </w:r>
    </w:p>
    <w:p w:rsidRDefault="00F52EA0" w:rsidP="00EB01EF" w:rsidR="00F52EA0">
      <w:pPr>
        <w:ind w:left="709"/>
        <w:rPr>
          <w:lang w:eastAsia="en-US"/>
        </w:rPr>
      </w:pP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t xml:space="preserve">PROENERGY d.o.o. </w:t>
      </w:r>
      <w:r w:rsidR="00F02BAF">
        <w:rPr>
          <w:lang w:eastAsia="en-US"/>
        </w:rPr>
        <w:tab/>
      </w:r>
      <w:r w:rsidR="00F02BAF">
        <w:rPr>
          <w:lang w:eastAsia="en-US"/>
        </w:rPr>
        <w:tab/>
      </w:r>
      <w:r w:rsidR="00F02BAF">
        <w:rPr>
          <w:lang w:eastAsia="en-US"/>
        </w:rPr>
        <w:tab/>
      </w:r>
      <w:r w:rsidR="00F02BAF">
        <w:rPr>
          <w:lang w:eastAsia="en-US"/>
        </w:rPr>
        <w:tab/>
      </w:r>
      <w:r w:rsidR="00F02BAF">
        <w:rPr>
          <w:lang w:eastAsia="en-US"/>
        </w:rPr>
        <w:tab/>
      </w:r>
      <w:r w:rsidR="00F02BAF">
        <w:rPr>
          <w:lang w:eastAsia="en-US"/>
        </w:rPr>
        <w:tab/>
      </w:r>
      <w:r w:rsidR="00F02BAF">
        <w:rPr>
          <w:lang w:eastAsia="en-US"/>
        </w:rPr>
        <w:tab/>
        <w:t xml:space="preserve">775.665,88 kn </w:t>
      </w: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t xml:space="preserve">Zagreb, J. Marohnića 1,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63962176928</w:t>
      </w:r>
    </w:p>
    <w:p w:rsidRDefault="00F52EA0" w:rsidP="00EB01EF" w:rsidR="00F52EA0">
      <w:pPr>
        <w:ind w:left="709"/>
        <w:rPr>
          <w:lang w:eastAsia="en-US"/>
        </w:rPr>
      </w:pP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t xml:space="preserve">PRIMACOŠPED d.o.o. </w:t>
      </w:r>
      <w:r w:rsidR="00F02BAF">
        <w:rPr>
          <w:lang w:eastAsia="en-US"/>
        </w:rPr>
        <w:tab/>
      </w:r>
      <w:r w:rsidR="00F02BAF">
        <w:rPr>
          <w:lang w:eastAsia="en-US"/>
        </w:rPr>
        <w:tab/>
      </w:r>
      <w:r w:rsidR="00F02BAF">
        <w:rPr>
          <w:lang w:eastAsia="en-US"/>
        </w:rPr>
        <w:tab/>
      </w:r>
      <w:r w:rsidR="00F02BAF">
        <w:rPr>
          <w:lang w:eastAsia="en-US"/>
        </w:rPr>
        <w:tab/>
      </w:r>
      <w:r w:rsidR="00F02BAF">
        <w:rPr>
          <w:lang w:eastAsia="en-US"/>
        </w:rPr>
        <w:tab/>
      </w:r>
      <w:r w:rsidR="00F02BAF">
        <w:rPr>
          <w:lang w:eastAsia="en-US"/>
        </w:rPr>
        <w:tab/>
      </w:r>
      <w:r w:rsidR="009576FD">
        <w:rPr>
          <w:lang w:eastAsia="en-US"/>
        </w:rPr>
        <w:t xml:space="preserve">   </w:t>
      </w:r>
      <w:r w:rsidR="00F02BAF">
        <w:rPr>
          <w:lang w:eastAsia="en-US"/>
        </w:rPr>
        <w:t>5.394,27 kn</w:t>
      </w: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t xml:space="preserve">Zagreb, Jankomir 25,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92921096103</w:t>
      </w:r>
    </w:p>
    <w:p w:rsidRDefault="00F52EA0" w:rsidP="00EB01EF" w:rsidR="00F52EA0">
      <w:pPr>
        <w:ind w:left="709"/>
        <w:rPr>
          <w:lang w:eastAsia="en-US"/>
        </w:rPr>
      </w:pP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t xml:space="preserve">PRIMOTRONIC d.o.o. Zagreb, </w:t>
      </w:r>
      <w:r w:rsidR="00F02BAF">
        <w:rPr>
          <w:lang w:eastAsia="en-US"/>
        </w:rPr>
        <w:tab/>
      </w:r>
      <w:r w:rsidR="00F02BAF">
        <w:rPr>
          <w:lang w:eastAsia="en-US"/>
        </w:rPr>
        <w:tab/>
      </w:r>
      <w:r w:rsidR="00F02BAF">
        <w:rPr>
          <w:lang w:eastAsia="en-US"/>
        </w:rPr>
        <w:tab/>
      </w:r>
      <w:r w:rsidR="00F02BAF">
        <w:rPr>
          <w:lang w:eastAsia="en-US"/>
        </w:rPr>
        <w:tab/>
      </w:r>
      <w:r w:rsidR="00F02BAF">
        <w:rPr>
          <w:lang w:eastAsia="en-US"/>
        </w:rPr>
        <w:tab/>
      </w:r>
      <w:r w:rsidR="009576FD">
        <w:rPr>
          <w:lang w:eastAsia="en-US"/>
        </w:rPr>
        <w:t xml:space="preserve">   </w:t>
      </w:r>
      <w:r w:rsidR="00F02BAF">
        <w:rPr>
          <w:lang w:eastAsia="en-US"/>
        </w:rPr>
        <w:t>3.182,23 kn</w:t>
      </w: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t xml:space="preserve">Karlovačka cesta 4 I,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01385353636</w:t>
      </w:r>
    </w:p>
    <w:p w:rsidRDefault="00F52EA0" w:rsidP="00EB01EF" w:rsidR="00F52EA0">
      <w:pPr>
        <w:ind w:left="709"/>
        <w:rPr>
          <w:lang w:eastAsia="en-US"/>
        </w:rPr>
      </w:pP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t xml:space="preserve">PRO KOLEKT d.o.o. </w:t>
      </w:r>
      <w:r w:rsidR="00F02BAF">
        <w:rPr>
          <w:lang w:eastAsia="en-US"/>
        </w:rPr>
        <w:tab/>
      </w:r>
      <w:r w:rsidR="00F02BAF">
        <w:rPr>
          <w:lang w:eastAsia="en-US"/>
        </w:rPr>
        <w:tab/>
      </w:r>
      <w:r w:rsidR="00F02BAF">
        <w:rPr>
          <w:lang w:eastAsia="en-US"/>
        </w:rPr>
        <w:tab/>
      </w:r>
      <w:r w:rsidR="00F02BAF">
        <w:rPr>
          <w:lang w:eastAsia="en-US"/>
        </w:rPr>
        <w:tab/>
      </w:r>
      <w:r w:rsidR="00F02BAF">
        <w:rPr>
          <w:lang w:eastAsia="en-US"/>
        </w:rPr>
        <w:tab/>
      </w:r>
      <w:r w:rsidR="00F02BAF">
        <w:rPr>
          <w:lang w:eastAsia="en-US"/>
        </w:rPr>
        <w:tab/>
      </w:r>
      <w:r w:rsidR="00F02BAF">
        <w:rPr>
          <w:lang w:eastAsia="en-US"/>
        </w:rPr>
        <w:tab/>
        <w:t xml:space="preserve">   </w:t>
      </w:r>
      <w:r w:rsidR="009576FD">
        <w:rPr>
          <w:lang w:eastAsia="en-US"/>
        </w:rPr>
        <w:t xml:space="preserve">   </w:t>
      </w:r>
      <w:r w:rsidR="00F02BAF">
        <w:rPr>
          <w:lang w:eastAsia="en-US"/>
        </w:rPr>
        <w:t>312,50 kn</w:t>
      </w: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t xml:space="preserve">Zagreb, Strojarska cesta 20,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44736955324</w:t>
      </w:r>
    </w:p>
    <w:p w:rsidRDefault="00F52EA0" w:rsidP="00EB01EF" w:rsidR="00F52EA0">
      <w:pPr>
        <w:ind w:left="709"/>
        <w:rPr>
          <w:lang w:eastAsia="en-US"/>
        </w:rPr>
      </w:pP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t xml:space="preserve">RAIL CARGO LOGISTICS – CROATIA Zagreb, </w:t>
      </w:r>
      <w:r w:rsidR="00F02BAF">
        <w:rPr>
          <w:lang w:eastAsia="en-US"/>
        </w:rPr>
        <w:tab/>
      </w:r>
      <w:r w:rsidR="00F02BAF">
        <w:rPr>
          <w:lang w:eastAsia="en-US"/>
        </w:rPr>
        <w:tab/>
      </w:r>
      <w:r w:rsidR="00F02BAF">
        <w:rPr>
          <w:lang w:eastAsia="en-US"/>
        </w:rPr>
        <w:tab/>
      </w:r>
      <w:r w:rsidR="009576FD">
        <w:rPr>
          <w:lang w:eastAsia="en-US"/>
        </w:rPr>
        <w:t xml:space="preserve"> </w:t>
      </w:r>
      <w:r w:rsidR="00F02BAF">
        <w:rPr>
          <w:lang w:eastAsia="en-US"/>
        </w:rPr>
        <w:t>24.618,21 kn</w:t>
      </w: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t xml:space="preserve">Radnička cesta 39,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25444851024</w:t>
      </w:r>
    </w:p>
    <w:p w:rsidRDefault="00F52EA0" w:rsidP="00EB01EF" w:rsidR="00F52EA0">
      <w:pPr>
        <w:ind w:left="709"/>
        <w:rPr>
          <w:lang w:eastAsia="en-US"/>
        </w:rPr>
      </w:pP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t xml:space="preserve">RI – ALMAR d.o.o. </w:t>
      </w:r>
      <w:r w:rsidR="00F02BAF">
        <w:rPr>
          <w:lang w:eastAsia="en-US"/>
        </w:rPr>
        <w:tab/>
      </w:r>
      <w:r w:rsidR="00F02BAF">
        <w:rPr>
          <w:lang w:eastAsia="en-US"/>
        </w:rPr>
        <w:tab/>
      </w:r>
      <w:r w:rsidR="00F02BAF">
        <w:rPr>
          <w:lang w:eastAsia="en-US"/>
        </w:rPr>
        <w:tab/>
      </w:r>
      <w:r w:rsidR="00F02BAF">
        <w:rPr>
          <w:lang w:eastAsia="en-US"/>
        </w:rPr>
        <w:tab/>
      </w:r>
      <w:r w:rsidR="00F02BAF">
        <w:rPr>
          <w:lang w:eastAsia="en-US"/>
        </w:rPr>
        <w:tab/>
      </w:r>
      <w:r w:rsidR="00F02BAF">
        <w:rPr>
          <w:lang w:eastAsia="en-US"/>
        </w:rPr>
        <w:tab/>
      </w:r>
      <w:r w:rsidR="00F02BAF">
        <w:rPr>
          <w:lang w:eastAsia="en-US"/>
        </w:rPr>
        <w:tab/>
      </w:r>
      <w:r w:rsidR="009576FD">
        <w:rPr>
          <w:lang w:eastAsia="en-US"/>
        </w:rPr>
        <w:t xml:space="preserve"> </w:t>
      </w:r>
      <w:r w:rsidR="00F02BAF">
        <w:rPr>
          <w:lang w:eastAsia="en-US"/>
        </w:rPr>
        <w:t xml:space="preserve">33.535,26 kn </w:t>
      </w: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t xml:space="preserve">Rijeka, Srdoči 15,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64070307339</w:t>
      </w:r>
    </w:p>
    <w:p w:rsidRDefault="00F52EA0" w:rsidP="00EB01EF" w:rsidR="00F52EA0">
      <w:pPr>
        <w:ind w:left="709"/>
        <w:rPr>
          <w:lang w:eastAsia="en-US"/>
        </w:rPr>
      </w:pP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t xml:space="preserve">RIJEČKI USLUŽNI CENTAR d.o.o. </w:t>
      </w:r>
      <w:r w:rsidR="00F02BAF">
        <w:rPr>
          <w:lang w:eastAsia="en-US"/>
        </w:rPr>
        <w:tab/>
      </w:r>
      <w:r w:rsidR="00F02BAF">
        <w:rPr>
          <w:lang w:eastAsia="en-US"/>
        </w:rPr>
        <w:tab/>
      </w:r>
      <w:r w:rsidR="00F02BAF">
        <w:rPr>
          <w:lang w:eastAsia="en-US"/>
        </w:rPr>
        <w:tab/>
      </w:r>
      <w:r w:rsidR="00F02BAF">
        <w:rPr>
          <w:lang w:eastAsia="en-US"/>
        </w:rPr>
        <w:tab/>
      </w:r>
      <w:r w:rsidR="009576FD">
        <w:rPr>
          <w:lang w:eastAsia="en-US"/>
        </w:rPr>
        <w:t xml:space="preserve"> </w:t>
      </w:r>
      <w:r w:rsidR="00F02BAF">
        <w:rPr>
          <w:lang w:eastAsia="en-US"/>
        </w:rPr>
        <w:t xml:space="preserve">68.723,22 kn </w:t>
      </w:r>
    </w:p>
    <w:p w:rsidRDefault="00EB01EF" w:rsidP="00EB01EF" w:rsidR="00F52EA0">
      <w:pPr>
        <w:ind w:left="709"/>
        <w:rPr>
          <w:lang w:eastAsia="en-US"/>
        </w:rPr>
      </w:pPr>
      <w:r>
        <w:rPr>
          <w:lang w:eastAsia="en-US"/>
        </w:rPr>
        <w:t xml:space="preserve">Rijeka, A. Medulića 4,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89570662388</w:t>
      </w:r>
    </w:p>
    <w:p w:rsidRDefault="00F52EA0" w:rsidP="00EB01EF" w:rsidR="00F52EA0">
      <w:pPr>
        <w:ind w:left="709"/>
        <w:rPr>
          <w:lang w:eastAsia="en-US"/>
        </w:rPr>
      </w:pPr>
    </w:p>
    <w:p w:rsidRDefault="00EB01EF" w:rsidP="00EB01EF" w:rsidR="00725A8C">
      <w:pPr>
        <w:ind w:left="709"/>
        <w:rPr>
          <w:lang w:eastAsia="en-US"/>
        </w:rPr>
      </w:pPr>
      <w:r>
        <w:rPr>
          <w:lang w:eastAsia="en-US"/>
        </w:rPr>
        <w:t xml:space="preserve">RIJEKATANK d.o.o. </w:t>
      </w:r>
      <w:r w:rsidR="00F02BAF">
        <w:rPr>
          <w:lang w:eastAsia="en-US"/>
        </w:rPr>
        <w:tab/>
      </w:r>
      <w:r w:rsidR="00F02BAF">
        <w:rPr>
          <w:lang w:eastAsia="en-US"/>
        </w:rPr>
        <w:tab/>
      </w:r>
      <w:r w:rsidR="00F02BAF">
        <w:rPr>
          <w:lang w:eastAsia="en-US"/>
        </w:rPr>
        <w:tab/>
      </w:r>
      <w:r w:rsidR="00F02BAF">
        <w:rPr>
          <w:lang w:eastAsia="en-US"/>
        </w:rPr>
        <w:tab/>
      </w:r>
      <w:r w:rsidR="00F02BAF">
        <w:rPr>
          <w:lang w:eastAsia="en-US"/>
        </w:rPr>
        <w:tab/>
      </w:r>
      <w:r w:rsidR="00F02BAF">
        <w:rPr>
          <w:lang w:eastAsia="en-US"/>
        </w:rPr>
        <w:tab/>
      </w:r>
      <w:r w:rsidR="00F02BAF">
        <w:rPr>
          <w:lang w:eastAsia="en-US"/>
        </w:rPr>
        <w:tab/>
      </w:r>
      <w:r w:rsidR="009576FD">
        <w:rPr>
          <w:lang w:eastAsia="en-US"/>
        </w:rPr>
        <w:t xml:space="preserve">   </w:t>
      </w:r>
      <w:r w:rsidR="00F02BAF">
        <w:rPr>
          <w:lang w:eastAsia="en-US"/>
        </w:rPr>
        <w:t xml:space="preserve">2.750,00 kn </w:t>
      </w:r>
    </w:p>
    <w:p w:rsidRDefault="00EB01EF" w:rsidP="00EB01EF" w:rsidR="00725A8C">
      <w:pPr>
        <w:ind w:left="709"/>
        <w:rPr>
          <w:lang w:eastAsia="en-US"/>
        </w:rPr>
      </w:pPr>
      <w:r>
        <w:rPr>
          <w:lang w:eastAsia="en-US"/>
        </w:rPr>
        <w:t xml:space="preserve">Rijeka, B. Kašića 52,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94465937851</w:t>
      </w:r>
    </w:p>
    <w:p w:rsidRDefault="00F02BAF" w:rsidP="00EB01EF" w:rsidR="00F02BAF">
      <w:pPr>
        <w:ind w:left="709"/>
        <w:rPr>
          <w:lang w:eastAsia="en-US"/>
        </w:rPr>
      </w:pPr>
    </w:p>
    <w:p w:rsidRDefault="00EB01EF" w:rsidP="00EB01EF" w:rsidR="00725A8C">
      <w:pPr>
        <w:ind w:left="709"/>
        <w:rPr>
          <w:lang w:eastAsia="en-US"/>
        </w:rPr>
      </w:pPr>
      <w:r>
        <w:rPr>
          <w:lang w:eastAsia="en-US"/>
        </w:rPr>
        <w:t xml:space="preserve">SALCHI METALCOST S.R.L. </w:t>
      </w:r>
      <w:r w:rsidR="00F02BAF">
        <w:rPr>
          <w:lang w:eastAsia="en-US"/>
        </w:rPr>
        <w:tab/>
      </w:r>
      <w:r w:rsidR="00F02BAF">
        <w:rPr>
          <w:lang w:eastAsia="en-US"/>
        </w:rPr>
        <w:tab/>
      </w:r>
      <w:r w:rsidR="00F02BAF">
        <w:rPr>
          <w:lang w:eastAsia="en-US"/>
        </w:rPr>
        <w:tab/>
      </w:r>
      <w:r w:rsidR="00F02BAF">
        <w:rPr>
          <w:lang w:eastAsia="en-US"/>
        </w:rPr>
        <w:tab/>
      </w:r>
      <w:r w:rsidR="00F02BAF">
        <w:rPr>
          <w:lang w:eastAsia="en-US"/>
        </w:rPr>
        <w:tab/>
        <w:t>112.662,33 kn</w:t>
      </w:r>
    </w:p>
    <w:p w:rsidRDefault="00EB01EF" w:rsidP="00670E4F" w:rsidR="00670E4F">
      <w:pPr>
        <w:ind w:left="709"/>
        <w:rPr>
          <w:lang w:eastAsia="en-US"/>
        </w:rPr>
      </w:pPr>
      <w:r>
        <w:rPr>
          <w:lang w:eastAsia="en-US"/>
        </w:rPr>
        <w:t xml:space="preserve">Italija, Burago di Molgora, </w:t>
      </w:r>
      <w:r w:rsidR="00670E4F">
        <w:rPr>
          <w:lang w:eastAsia="en-US"/>
        </w:rPr>
        <w:t>Viale dell Industria 3a-3b</w:t>
      </w:r>
    </w:p>
    <w:p w:rsidRDefault="00EB01EF" w:rsidP="00EB01EF" w:rsidR="00725A8C">
      <w:pPr>
        <w:ind w:left="709"/>
        <w:rPr>
          <w:lang w:eastAsia="en-US"/>
        </w:rPr>
      </w:pPr>
      <w:r>
        <w:rPr>
          <w:lang w:eastAsia="en-US"/>
        </w:rPr>
        <w:lastRenderedPageBreak/>
        <w:t xml:space="preserve">SALESIANER MIETTEX d.o.o. </w:t>
      </w:r>
      <w:r w:rsidR="00F02BAF">
        <w:rPr>
          <w:lang w:eastAsia="en-US"/>
        </w:rPr>
        <w:tab/>
      </w:r>
      <w:r w:rsidR="00F02BAF">
        <w:rPr>
          <w:lang w:eastAsia="en-US"/>
        </w:rPr>
        <w:tab/>
      </w:r>
      <w:r w:rsidR="00F02BAF">
        <w:rPr>
          <w:lang w:eastAsia="en-US"/>
        </w:rPr>
        <w:tab/>
      </w:r>
      <w:r w:rsidR="00F02BAF">
        <w:rPr>
          <w:lang w:eastAsia="en-US"/>
        </w:rPr>
        <w:tab/>
      </w:r>
      <w:r w:rsidR="00F02BAF">
        <w:rPr>
          <w:lang w:eastAsia="en-US"/>
        </w:rPr>
        <w:tab/>
      </w:r>
      <w:r w:rsidR="00670E4F">
        <w:rPr>
          <w:lang w:eastAsia="en-US"/>
        </w:rPr>
        <w:t xml:space="preserve">     </w:t>
      </w:r>
      <w:r w:rsidR="00F02BAF">
        <w:rPr>
          <w:lang w:eastAsia="en-US"/>
        </w:rPr>
        <w:t xml:space="preserve">971,19 kn </w:t>
      </w:r>
    </w:p>
    <w:p w:rsidRDefault="00EB01EF" w:rsidP="00EB01EF" w:rsidR="00725A8C">
      <w:pPr>
        <w:ind w:left="709"/>
        <w:rPr>
          <w:lang w:eastAsia="en-US"/>
        </w:rPr>
      </w:pPr>
      <w:r>
        <w:rPr>
          <w:lang w:eastAsia="en-US"/>
        </w:rPr>
        <w:t xml:space="preserve">Zagreb, Cesta 169,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77537887715</w:t>
      </w:r>
    </w:p>
    <w:p w:rsidRDefault="00725A8C" w:rsidP="00EB01EF" w:rsidR="00725A8C">
      <w:pPr>
        <w:ind w:left="709"/>
        <w:rPr>
          <w:lang w:eastAsia="en-US"/>
        </w:rPr>
      </w:pPr>
    </w:p>
    <w:p w:rsidRDefault="00EB01EF" w:rsidP="00EB01EF" w:rsidR="00725A8C">
      <w:pPr>
        <w:ind w:left="709"/>
        <w:rPr>
          <w:lang w:eastAsia="en-US"/>
        </w:rPr>
      </w:pPr>
      <w:r>
        <w:rPr>
          <w:lang w:eastAsia="en-US"/>
        </w:rPr>
        <w:t xml:space="preserve">SAVAL ZG d.o.o. </w:t>
      </w:r>
      <w:r w:rsidR="00F02BAF">
        <w:rPr>
          <w:lang w:eastAsia="en-US"/>
        </w:rPr>
        <w:tab/>
      </w:r>
      <w:r w:rsidR="00F02BAF">
        <w:rPr>
          <w:lang w:eastAsia="en-US"/>
        </w:rPr>
        <w:tab/>
      </w:r>
      <w:r w:rsidR="00F02BAF">
        <w:rPr>
          <w:lang w:eastAsia="en-US"/>
        </w:rPr>
        <w:tab/>
      </w:r>
      <w:r w:rsidR="00F02BAF">
        <w:rPr>
          <w:lang w:eastAsia="en-US"/>
        </w:rPr>
        <w:tab/>
      </w:r>
      <w:r w:rsidR="00F02BAF">
        <w:rPr>
          <w:lang w:eastAsia="en-US"/>
        </w:rPr>
        <w:tab/>
      </w:r>
      <w:r w:rsidR="00F02BAF">
        <w:rPr>
          <w:lang w:eastAsia="en-US"/>
        </w:rPr>
        <w:tab/>
      </w:r>
      <w:r w:rsidR="00F02BAF">
        <w:rPr>
          <w:lang w:eastAsia="en-US"/>
        </w:rPr>
        <w:tab/>
        <w:t xml:space="preserve">13.903,83 kn </w:t>
      </w:r>
    </w:p>
    <w:p w:rsidRDefault="00EB01EF" w:rsidP="00EB01EF" w:rsidR="00725A8C">
      <w:pPr>
        <w:ind w:left="709"/>
        <w:rPr>
          <w:lang w:eastAsia="en-US"/>
        </w:rPr>
      </w:pPr>
      <w:r>
        <w:rPr>
          <w:lang w:eastAsia="en-US"/>
        </w:rPr>
        <w:t xml:space="preserve">Zagreb, Fallerovo šetalište 22,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28065665817</w:t>
      </w:r>
    </w:p>
    <w:p w:rsidRDefault="00725A8C" w:rsidP="00EB01EF" w:rsidR="00725A8C">
      <w:pPr>
        <w:ind w:left="709"/>
        <w:rPr>
          <w:lang w:eastAsia="en-US"/>
        </w:rPr>
      </w:pPr>
    </w:p>
    <w:p w:rsidRDefault="00EB01EF" w:rsidP="00EB01EF" w:rsidR="00725A8C">
      <w:pPr>
        <w:ind w:left="709"/>
        <w:rPr>
          <w:lang w:eastAsia="en-US"/>
        </w:rPr>
      </w:pPr>
      <w:r>
        <w:rPr>
          <w:lang w:eastAsia="en-US"/>
        </w:rPr>
        <w:t xml:space="preserve">SCHEKOLIN AG Industrie Strasse 3, </w:t>
      </w:r>
      <w:r w:rsidR="00F02BAF">
        <w:rPr>
          <w:lang w:eastAsia="en-US"/>
        </w:rPr>
        <w:tab/>
      </w:r>
      <w:r w:rsidR="00F02BAF">
        <w:rPr>
          <w:lang w:eastAsia="en-US"/>
        </w:rPr>
        <w:tab/>
      </w:r>
      <w:r w:rsidR="00F02BAF">
        <w:rPr>
          <w:lang w:eastAsia="en-US"/>
        </w:rPr>
        <w:tab/>
      </w:r>
      <w:r w:rsidR="00670E4F">
        <w:rPr>
          <w:lang w:eastAsia="en-US"/>
        </w:rPr>
        <w:t xml:space="preserve">           </w:t>
      </w:r>
      <w:r w:rsidR="00F02BAF">
        <w:rPr>
          <w:lang w:eastAsia="en-US"/>
        </w:rPr>
        <w:t xml:space="preserve">130.851,75 kn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Njemačka</w:t>
      </w:r>
    </w:p>
    <w:p w:rsidRDefault="00725A8C" w:rsidP="00EB01EF" w:rsidR="00725A8C">
      <w:pPr>
        <w:ind w:left="709"/>
        <w:rPr>
          <w:lang w:eastAsia="en-US"/>
        </w:rPr>
      </w:pPr>
    </w:p>
    <w:p w:rsidRDefault="00EB01EF" w:rsidP="00EB01EF" w:rsidR="00F02BAF">
      <w:pPr>
        <w:ind w:left="709"/>
        <w:rPr>
          <w:lang w:eastAsia="en-US"/>
        </w:rPr>
      </w:pPr>
      <w:r>
        <w:rPr>
          <w:lang w:eastAsia="en-US"/>
        </w:rPr>
        <w:t xml:space="preserve">SCHRACK TECHNIK d.o.o. Zagreb, </w:t>
      </w:r>
      <w:r w:rsidR="00F02BAF">
        <w:rPr>
          <w:lang w:eastAsia="en-US"/>
        </w:rPr>
        <w:tab/>
      </w:r>
      <w:r w:rsidR="00F02BAF">
        <w:rPr>
          <w:lang w:eastAsia="en-US"/>
        </w:rPr>
        <w:tab/>
      </w:r>
      <w:r w:rsidR="00F02BAF">
        <w:rPr>
          <w:lang w:eastAsia="en-US"/>
        </w:rPr>
        <w:tab/>
      </w:r>
      <w:r w:rsidR="00F02BAF">
        <w:rPr>
          <w:lang w:eastAsia="en-US"/>
        </w:rPr>
        <w:tab/>
      </w:r>
      <w:r w:rsidR="00670E4F">
        <w:rPr>
          <w:lang w:eastAsia="en-US"/>
        </w:rPr>
        <w:t xml:space="preserve">      </w:t>
      </w:r>
      <w:r w:rsidR="00F02BAF">
        <w:rPr>
          <w:lang w:eastAsia="en-US"/>
        </w:rPr>
        <w:t>174,52 kn</w:t>
      </w:r>
    </w:p>
    <w:p w:rsidRDefault="00EB01EF" w:rsidP="00EB01EF" w:rsidR="00F02BAF">
      <w:pPr>
        <w:ind w:left="709"/>
        <w:rPr>
          <w:lang w:eastAsia="en-US"/>
        </w:rPr>
      </w:pPr>
      <w:r>
        <w:rPr>
          <w:lang w:eastAsia="en-US"/>
        </w:rPr>
        <w:t xml:space="preserve">Zavrtnica 17,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36365310424</w:t>
      </w:r>
    </w:p>
    <w:p w:rsidRDefault="00F02BAF" w:rsidP="00EB01EF" w:rsidR="00F02BAF">
      <w:pPr>
        <w:ind w:left="709"/>
        <w:rPr>
          <w:lang w:eastAsia="en-US"/>
        </w:rPr>
      </w:pPr>
    </w:p>
    <w:p w:rsidRDefault="00EB01EF" w:rsidP="00EB01EF" w:rsidR="00F02BAF">
      <w:pPr>
        <w:ind w:left="709"/>
        <w:rPr>
          <w:lang w:eastAsia="en-US"/>
        </w:rPr>
      </w:pPr>
      <w:r>
        <w:rPr>
          <w:lang w:eastAsia="en-US"/>
        </w:rPr>
        <w:t xml:space="preserve">SHIN-I MACHINERY WORKS CO. Ltd, Tai Chung, </w:t>
      </w:r>
      <w:r w:rsidR="00F02BAF">
        <w:rPr>
          <w:lang w:eastAsia="en-US"/>
        </w:rPr>
        <w:tab/>
      </w:r>
      <w:r w:rsidR="00670E4F">
        <w:rPr>
          <w:lang w:eastAsia="en-US"/>
        </w:rPr>
        <w:t xml:space="preserve">           </w:t>
      </w:r>
      <w:r w:rsidR="00F02BAF">
        <w:rPr>
          <w:lang w:eastAsia="en-US"/>
        </w:rPr>
        <w:t xml:space="preserve">319.019,14 kn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Chung Cheng Street, Kina</w:t>
      </w:r>
    </w:p>
    <w:p w:rsidRDefault="00F02BAF" w:rsidP="00EB01EF" w:rsidR="00F02BAF">
      <w:pPr>
        <w:ind w:left="709"/>
        <w:rPr>
          <w:lang w:eastAsia="en-US"/>
        </w:rPr>
      </w:pP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SIDERMEC S.P.A. Gatteo, Italija</w:t>
      </w:r>
      <w:r w:rsidR="00F02BAF">
        <w:rPr>
          <w:lang w:eastAsia="en-US"/>
        </w:rPr>
        <w:tab/>
      </w:r>
      <w:r w:rsidR="00F02BAF">
        <w:rPr>
          <w:lang w:eastAsia="en-US"/>
        </w:rPr>
        <w:tab/>
      </w:r>
      <w:r w:rsidR="00F02BAF">
        <w:rPr>
          <w:lang w:eastAsia="en-US"/>
        </w:rPr>
        <w:tab/>
      </w:r>
      <w:r w:rsidR="00F02BAF">
        <w:rPr>
          <w:lang w:eastAsia="en-US"/>
        </w:rPr>
        <w:tab/>
      </w:r>
      <w:r w:rsidR="00F02BAF">
        <w:rPr>
          <w:lang w:eastAsia="en-US"/>
        </w:rPr>
        <w:tab/>
      </w:r>
      <w:r w:rsidR="00670E4F">
        <w:rPr>
          <w:lang w:eastAsia="en-US"/>
        </w:rPr>
        <w:t xml:space="preserve">   </w:t>
      </w:r>
      <w:r w:rsidR="00F02BAF">
        <w:rPr>
          <w:lang w:eastAsia="en-US"/>
        </w:rPr>
        <w:t xml:space="preserve">1.229,68 kn </w:t>
      </w:r>
    </w:p>
    <w:p w:rsidRDefault="00F02BAF" w:rsidP="00EB01EF" w:rsidR="00F02BAF">
      <w:pPr>
        <w:ind w:left="709"/>
        <w:rPr>
          <w:lang w:eastAsia="en-US"/>
        </w:rPr>
      </w:pPr>
    </w:p>
    <w:p w:rsidRDefault="00EB01EF" w:rsidP="00EB01EF" w:rsidR="00F02BAF">
      <w:pPr>
        <w:ind w:left="709"/>
        <w:rPr>
          <w:lang w:eastAsia="en-US"/>
        </w:rPr>
      </w:pPr>
      <w:r>
        <w:rPr>
          <w:lang w:eastAsia="en-US"/>
        </w:rPr>
        <w:t xml:space="preserve">SINTOMA d.o.o. Zagreb, </w:t>
      </w:r>
      <w:r w:rsidR="00F02BAF">
        <w:rPr>
          <w:lang w:eastAsia="en-US"/>
        </w:rPr>
        <w:tab/>
      </w:r>
      <w:r w:rsidR="00F02BAF">
        <w:rPr>
          <w:lang w:eastAsia="en-US"/>
        </w:rPr>
        <w:tab/>
      </w:r>
      <w:r w:rsidR="00F02BAF">
        <w:rPr>
          <w:lang w:eastAsia="en-US"/>
        </w:rPr>
        <w:tab/>
      </w:r>
      <w:r w:rsidR="00F02BAF">
        <w:rPr>
          <w:lang w:eastAsia="en-US"/>
        </w:rPr>
        <w:tab/>
      </w:r>
      <w:r w:rsidR="00F02BAF">
        <w:rPr>
          <w:lang w:eastAsia="en-US"/>
        </w:rPr>
        <w:tab/>
      </w:r>
      <w:r w:rsidR="00F02BAF">
        <w:rPr>
          <w:lang w:eastAsia="en-US"/>
        </w:rPr>
        <w:tab/>
      </w:r>
      <w:r w:rsidR="00670E4F">
        <w:rPr>
          <w:lang w:eastAsia="en-US"/>
        </w:rPr>
        <w:t xml:space="preserve">      </w:t>
      </w:r>
      <w:r w:rsidR="00F02BAF">
        <w:rPr>
          <w:lang w:eastAsia="en-US"/>
        </w:rPr>
        <w:t>525,00 kn</w:t>
      </w:r>
    </w:p>
    <w:p w:rsidRDefault="00EB01EF" w:rsidP="00EB01EF" w:rsidR="00F02BAF">
      <w:pPr>
        <w:ind w:left="709"/>
        <w:rPr>
          <w:lang w:eastAsia="en-US"/>
        </w:rPr>
      </w:pPr>
      <w:r>
        <w:rPr>
          <w:lang w:eastAsia="en-US"/>
        </w:rPr>
        <w:t xml:space="preserve">Vojakovačka 21,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 xml:space="preserve">OIB 58792118983 </w:t>
      </w:r>
    </w:p>
    <w:p w:rsidRDefault="00F02BAF" w:rsidP="00EB01EF" w:rsidR="00F02BAF">
      <w:pPr>
        <w:ind w:left="709"/>
        <w:rPr>
          <w:lang w:eastAsia="en-US"/>
        </w:rPr>
      </w:pPr>
    </w:p>
    <w:p w:rsidRDefault="00EB01EF" w:rsidP="00EB01EF" w:rsidR="00F02BAF">
      <w:pPr>
        <w:ind w:left="709"/>
        <w:rPr>
          <w:lang w:eastAsia="en-US"/>
        </w:rPr>
      </w:pPr>
      <w:r>
        <w:rPr>
          <w:lang w:eastAsia="en-US"/>
        </w:rPr>
        <w:t xml:space="preserve">SLOGA d.o.o.. Sarajevo, </w:t>
      </w:r>
      <w:r w:rsidR="00F02BAF">
        <w:rPr>
          <w:lang w:eastAsia="en-US"/>
        </w:rPr>
        <w:tab/>
      </w:r>
      <w:r w:rsidR="00F02BAF">
        <w:rPr>
          <w:lang w:eastAsia="en-US"/>
        </w:rPr>
        <w:tab/>
      </w:r>
      <w:r w:rsidR="00F02BAF">
        <w:rPr>
          <w:lang w:eastAsia="en-US"/>
        </w:rPr>
        <w:tab/>
      </w:r>
      <w:r w:rsidR="00F02BAF">
        <w:rPr>
          <w:lang w:eastAsia="en-US"/>
        </w:rPr>
        <w:tab/>
      </w:r>
      <w:r w:rsidR="00F02BAF">
        <w:rPr>
          <w:lang w:eastAsia="en-US"/>
        </w:rPr>
        <w:tab/>
      </w:r>
      <w:r w:rsidR="00670E4F">
        <w:rPr>
          <w:lang w:eastAsia="en-US"/>
        </w:rPr>
        <w:t xml:space="preserve">            </w:t>
      </w:r>
      <w:r w:rsidR="00F02BAF">
        <w:rPr>
          <w:lang w:eastAsia="en-US"/>
        </w:rPr>
        <w:t>338.978,79 kn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BIH, Binjezevo bb, Hadžić,</w:t>
      </w:r>
    </w:p>
    <w:p w:rsidRDefault="00F02BAF" w:rsidP="00EB01EF" w:rsidR="00F02BAF">
      <w:pPr>
        <w:ind w:left="709"/>
        <w:rPr>
          <w:lang w:eastAsia="en-US"/>
        </w:rPr>
      </w:pPr>
    </w:p>
    <w:p w:rsidRDefault="00EB01EF" w:rsidP="00EB01EF" w:rsidR="00F02BAF">
      <w:pPr>
        <w:ind w:left="709"/>
        <w:rPr>
          <w:lang w:eastAsia="en-US"/>
        </w:rPr>
      </w:pPr>
      <w:r>
        <w:rPr>
          <w:lang w:eastAsia="en-US"/>
        </w:rPr>
        <w:t xml:space="preserve">SMIT – COMMERCE d.o.o. Gornji Stupnik, </w:t>
      </w:r>
      <w:r w:rsidR="00F02BAF">
        <w:rPr>
          <w:lang w:eastAsia="en-US"/>
        </w:rPr>
        <w:tab/>
      </w:r>
      <w:r w:rsidR="00F02BAF">
        <w:rPr>
          <w:lang w:eastAsia="en-US"/>
        </w:rPr>
        <w:tab/>
      </w:r>
      <w:r w:rsidR="00F02BAF">
        <w:rPr>
          <w:lang w:eastAsia="en-US"/>
        </w:rPr>
        <w:tab/>
      </w:r>
      <w:r w:rsidR="00670E4F">
        <w:rPr>
          <w:lang w:eastAsia="en-US"/>
        </w:rPr>
        <w:t xml:space="preserve">    </w:t>
      </w:r>
      <w:r w:rsidR="00F02BAF">
        <w:rPr>
          <w:lang w:eastAsia="en-US"/>
        </w:rPr>
        <w:t>4.170,85 kn</w:t>
      </w:r>
    </w:p>
    <w:p w:rsidRDefault="00EB01EF" w:rsidP="00EB01EF" w:rsidR="00F02BAF">
      <w:pPr>
        <w:ind w:left="709"/>
        <w:rPr>
          <w:lang w:eastAsia="en-US"/>
        </w:rPr>
      </w:pPr>
      <w:r>
        <w:rPr>
          <w:lang w:eastAsia="en-US"/>
        </w:rPr>
        <w:t xml:space="preserve">Gornjostupnička 9b,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95243482140</w:t>
      </w:r>
    </w:p>
    <w:p w:rsidRDefault="00F02BAF" w:rsidP="00EB01EF" w:rsidR="00F02BAF">
      <w:pPr>
        <w:ind w:left="709"/>
        <w:rPr>
          <w:lang w:eastAsia="en-US"/>
        </w:rPr>
      </w:pPr>
    </w:p>
    <w:p w:rsidRDefault="00EB01EF" w:rsidP="00EB01EF" w:rsidR="00F02BAF">
      <w:pPr>
        <w:ind w:left="709"/>
        <w:rPr>
          <w:lang w:eastAsia="en-US"/>
        </w:rPr>
      </w:pPr>
      <w:r>
        <w:rPr>
          <w:lang w:eastAsia="en-US"/>
        </w:rPr>
        <w:t xml:space="preserve">SOS – DJEČJE SELO HRVATSKA, Zagreb, </w:t>
      </w:r>
      <w:r w:rsidR="00F02BAF">
        <w:rPr>
          <w:lang w:eastAsia="en-US"/>
        </w:rPr>
        <w:tab/>
      </w:r>
      <w:r w:rsidR="00F02BAF">
        <w:rPr>
          <w:lang w:eastAsia="en-US"/>
        </w:rPr>
        <w:tab/>
      </w:r>
      <w:r w:rsidR="00F02BAF">
        <w:rPr>
          <w:lang w:eastAsia="en-US"/>
        </w:rPr>
        <w:tab/>
      </w:r>
      <w:r w:rsidR="00670E4F">
        <w:rPr>
          <w:lang w:eastAsia="en-US"/>
        </w:rPr>
        <w:t xml:space="preserve">    </w:t>
      </w:r>
      <w:r w:rsidR="00F02BAF">
        <w:rPr>
          <w:lang w:eastAsia="en-US"/>
        </w:rPr>
        <w:t>1.320,00 kn</w:t>
      </w:r>
      <w:r w:rsidR="00F02BAF">
        <w:rPr>
          <w:lang w:eastAsia="en-US"/>
        </w:rPr>
        <w:tab/>
      </w:r>
    </w:p>
    <w:p w:rsidRDefault="00EB01EF" w:rsidP="00EB01EF" w:rsidR="00F02BAF">
      <w:pPr>
        <w:ind w:left="709"/>
        <w:rPr>
          <w:lang w:eastAsia="en-US"/>
        </w:rPr>
      </w:pPr>
      <w:r>
        <w:rPr>
          <w:lang w:eastAsia="en-US"/>
        </w:rPr>
        <w:t xml:space="preserve">Zavrtnica 5III,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40473432889</w:t>
      </w:r>
    </w:p>
    <w:p w:rsidRDefault="00F02BAF" w:rsidP="00EB01EF" w:rsidR="00F02BAF">
      <w:pPr>
        <w:ind w:left="709"/>
        <w:rPr>
          <w:lang w:eastAsia="en-US"/>
        </w:rPr>
      </w:pPr>
    </w:p>
    <w:p w:rsidRDefault="00EB01EF" w:rsidP="00EB01EF" w:rsidR="00F02BAF">
      <w:pPr>
        <w:ind w:left="709"/>
        <w:rPr>
          <w:lang w:eastAsia="en-US"/>
        </w:rPr>
      </w:pPr>
      <w:r>
        <w:rPr>
          <w:lang w:eastAsia="en-US"/>
        </w:rPr>
        <w:t>SREDIŠNJE KLIRINŠ</w:t>
      </w:r>
      <w:r w:rsidR="00F02BAF">
        <w:rPr>
          <w:lang w:eastAsia="en-US"/>
        </w:rPr>
        <w:t>K</w:t>
      </w:r>
      <w:r>
        <w:rPr>
          <w:lang w:eastAsia="en-US"/>
        </w:rPr>
        <w:t xml:space="preserve">O DEPOZITARNO DRUŠTVO d.d. </w:t>
      </w:r>
      <w:r w:rsidR="00645763">
        <w:rPr>
          <w:lang w:eastAsia="en-US"/>
        </w:rPr>
        <w:tab/>
      </w:r>
      <w:r w:rsidR="00670E4F">
        <w:rPr>
          <w:lang w:eastAsia="en-US"/>
        </w:rPr>
        <w:t xml:space="preserve">    </w:t>
      </w:r>
      <w:r w:rsidR="00645763">
        <w:rPr>
          <w:lang w:eastAsia="en-US"/>
        </w:rPr>
        <w:t>9.302,30 kn</w:t>
      </w:r>
    </w:p>
    <w:p w:rsidRDefault="00EB01EF" w:rsidP="00EB01EF" w:rsidR="00F02BAF">
      <w:pPr>
        <w:ind w:left="709"/>
        <w:rPr>
          <w:lang w:eastAsia="en-US"/>
        </w:rPr>
      </w:pPr>
      <w:r>
        <w:rPr>
          <w:lang w:eastAsia="en-US"/>
        </w:rPr>
        <w:t xml:space="preserve">Zagreb, Heinzelova 62a,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61106809162</w:t>
      </w:r>
    </w:p>
    <w:p w:rsidRDefault="00F02BAF" w:rsidP="00EB01EF" w:rsidR="00F02BAF">
      <w:pPr>
        <w:ind w:left="709"/>
        <w:rPr>
          <w:lang w:eastAsia="en-US"/>
        </w:rPr>
      </w:pPr>
    </w:p>
    <w:p w:rsidRDefault="00EB01EF" w:rsidP="00EB01EF" w:rsidR="00645763">
      <w:pPr>
        <w:ind w:left="709"/>
        <w:rPr>
          <w:lang w:eastAsia="en-US"/>
        </w:rPr>
      </w:pPr>
      <w:r>
        <w:rPr>
          <w:lang w:eastAsia="en-US"/>
        </w:rPr>
        <w:t xml:space="preserve">STAN-FAR d.o.o. Zagreb, </w:t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70E4F">
        <w:rPr>
          <w:lang w:eastAsia="en-US"/>
        </w:rPr>
        <w:t xml:space="preserve">   </w:t>
      </w:r>
      <w:r w:rsidR="00645763">
        <w:rPr>
          <w:lang w:eastAsia="en-US"/>
        </w:rPr>
        <w:t xml:space="preserve">3.000,00 kn </w:t>
      </w:r>
    </w:p>
    <w:p w:rsidRDefault="00EB01EF" w:rsidP="00EB01EF" w:rsidR="00645763">
      <w:pPr>
        <w:ind w:left="709"/>
        <w:rPr>
          <w:lang w:eastAsia="en-US"/>
        </w:rPr>
      </w:pPr>
      <w:r>
        <w:rPr>
          <w:lang w:eastAsia="en-US"/>
        </w:rPr>
        <w:t xml:space="preserve">Slavonska Avenija 52,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73036167195</w:t>
      </w:r>
    </w:p>
    <w:p w:rsidRDefault="00645763" w:rsidP="00EB01EF" w:rsidR="00645763">
      <w:pPr>
        <w:ind w:left="709"/>
        <w:rPr>
          <w:lang w:eastAsia="en-US"/>
        </w:rPr>
      </w:pPr>
    </w:p>
    <w:p w:rsidRDefault="00EB01EF" w:rsidP="00EB01EF" w:rsidR="00645763">
      <w:pPr>
        <w:ind w:left="709"/>
        <w:rPr>
          <w:lang w:eastAsia="en-US"/>
        </w:rPr>
      </w:pPr>
      <w:r>
        <w:rPr>
          <w:lang w:eastAsia="en-US"/>
        </w:rPr>
        <w:t xml:space="preserve">STEELFORCE NV, Belgija, </w:t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70E4F">
        <w:rPr>
          <w:lang w:eastAsia="en-US"/>
        </w:rPr>
        <w:t xml:space="preserve"> </w:t>
      </w:r>
      <w:r w:rsidR="00645763">
        <w:rPr>
          <w:lang w:eastAsia="en-US"/>
        </w:rPr>
        <w:t>57.437,33 kn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Antwerpen, Lange Klarenstraat 16-20</w:t>
      </w:r>
    </w:p>
    <w:p w:rsidRDefault="00645763" w:rsidP="00EB01EF" w:rsidR="00645763">
      <w:pPr>
        <w:ind w:left="709"/>
        <w:rPr>
          <w:lang w:eastAsia="en-US"/>
        </w:rPr>
      </w:pPr>
    </w:p>
    <w:p w:rsidRDefault="00EB01EF" w:rsidP="00EB01EF" w:rsidR="00645763">
      <w:pPr>
        <w:ind w:left="709"/>
        <w:rPr>
          <w:lang w:eastAsia="en-US"/>
        </w:rPr>
      </w:pPr>
      <w:r>
        <w:rPr>
          <w:lang w:eastAsia="en-US"/>
        </w:rPr>
        <w:t xml:space="preserve">DARKO STIPERSKI vl. DMS obrt za promet i usluge </w:t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70E4F">
        <w:rPr>
          <w:lang w:eastAsia="en-US"/>
        </w:rPr>
        <w:t xml:space="preserve">   </w:t>
      </w:r>
      <w:r w:rsidR="00645763">
        <w:rPr>
          <w:lang w:eastAsia="en-US"/>
        </w:rPr>
        <w:t>7.000,00 kn</w:t>
      </w:r>
      <w:r w:rsidR="00645763">
        <w:rPr>
          <w:lang w:eastAsia="en-US"/>
        </w:rPr>
        <w:tab/>
      </w:r>
    </w:p>
    <w:p w:rsidRDefault="00EB01EF" w:rsidP="00EB01EF" w:rsidR="00645763">
      <w:pPr>
        <w:ind w:left="709"/>
        <w:rPr>
          <w:lang w:eastAsia="en-US"/>
        </w:rPr>
      </w:pPr>
      <w:r>
        <w:rPr>
          <w:lang w:eastAsia="en-US"/>
        </w:rPr>
        <w:t xml:space="preserve">Zagreb, Kozjačka ulica 17,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92838009941</w:t>
      </w:r>
    </w:p>
    <w:p w:rsidRDefault="00645763" w:rsidP="00EB01EF" w:rsidR="00645763">
      <w:pPr>
        <w:ind w:left="709"/>
        <w:rPr>
          <w:lang w:eastAsia="en-US"/>
        </w:rPr>
      </w:pPr>
    </w:p>
    <w:p w:rsidRDefault="00EB01EF" w:rsidP="00EB01EF" w:rsidR="00645763">
      <w:pPr>
        <w:ind w:left="709"/>
        <w:rPr>
          <w:lang w:eastAsia="en-US"/>
        </w:rPr>
      </w:pPr>
      <w:r>
        <w:rPr>
          <w:lang w:eastAsia="en-US"/>
        </w:rPr>
        <w:lastRenderedPageBreak/>
        <w:t xml:space="preserve">SUBMARINE d.o.o. </w:t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70E4F">
        <w:rPr>
          <w:lang w:eastAsia="en-US"/>
        </w:rPr>
        <w:t xml:space="preserve">   </w:t>
      </w:r>
      <w:r w:rsidR="00645763">
        <w:rPr>
          <w:lang w:eastAsia="en-US"/>
        </w:rPr>
        <w:t>9.065,00 kn</w:t>
      </w:r>
    </w:p>
    <w:p w:rsidRDefault="00EB01EF" w:rsidP="00EB01EF" w:rsidR="00645763">
      <w:pPr>
        <w:ind w:left="709"/>
        <w:rPr>
          <w:lang w:eastAsia="en-US"/>
        </w:rPr>
      </w:pPr>
      <w:r>
        <w:rPr>
          <w:lang w:eastAsia="en-US"/>
        </w:rPr>
        <w:t xml:space="preserve">Zagreb, Šišićeva 1,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76768109657</w:t>
      </w:r>
    </w:p>
    <w:p w:rsidRDefault="00645763" w:rsidP="00EB01EF" w:rsidR="00645763">
      <w:pPr>
        <w:ind w:left="709"/>
        <w:rPr>
          <w:lang w:eastAsia="en-US"/>
        </w:rPr>
      </w:pPr>
    </w:p>
    <w:p w:rsidRDefault="00EB01EF" w:rsidP="00EB01EF" w:rsidR="00645763">
      <w:pPr>
        <w:ind w:left="709"/>
        <w:rPr>
          <w:lang w:eastAsia="en-US"/>
        </w:rPr>
      </w:pPr>
      <w:r>
        <w:rPr>
          <w:lang w:eastAsia="en-US"/>
        </w:rPr>
        <w:t xml:space="preserve">SVEUČILIŠTE U ZAGREBU – STUDENTSKI CENTAR </w:t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70E4F">
        <w:rPr>
          <w:lang w:eastAsia="en-US"/>
        </w:rPr>
        <w:t xml:space="preserve">      </w:t>
      </w:r>
      <w:r w:rsidR="00645763">
        <w:rPr>
          <w:lang w:eastAsia="en-US"/>
        </w:rPr>
        <w:t>433,56 kn</w:t>
      </w:r>
    </w:p>
    <w:p w:rsidRDefault="00EB01EF" w:rsidP="00EB01EF" w:rsidR="00645763">
      <w:pPr>
        <w:ind w:left="709"/>
        <w:rPr>
          <w:lang w:eastAsia="en-US"/>
        </w:rPr>
      </w:pPr>
      <w:r>
        <w:rPr>
          <w:lang w:eastAsia="en-US"/>
        </w:rPr>
        <w:t xml:space="preserve">U ZAGREBU, Savska cesta 25, Zagreb,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22597784145</w:t>
      </w:r>
    </w:p>
    <w:p w:rsidRDefault="00645763" w:rsidP="00EB01EF" w:rsidR="00645763">
      <w:pPr>
        <w:ind w:left="709"/>
        <w:rPr>
          <w:lang w:eastAsia="en-US"/>
        </w:rPr>
      </w:pPr>
    </w:p>
    <w:p w:rsidRDefault="00EB01EF" w:rsidP="00EB01EF" w:rsidR="00645763">
      <w:pPr>
        <w:ind w:left="709"/>
        <w:rPr>
          <w:lang w:eastAsia="en-US"/>
        </w:rPr>
      </w:pPr>
      <w:r>
        <w:rPr>
          <w:lang w:eastAsia="en-US"/>
        </w:rPr>
        <w:t xml:space="preserve">DANIELA ŠEPČIĆ vl. "DŠ" obrta, </w:t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70E4F">
        <w:rPr>
          <w:lang w:eastAsia="en-US"/>
        </w:rPr>
        <w:t xml:space="preserve">    </w:t>
      </w:r>
      <w:r w:rsidR="00645763">
        <w:rPr>
          <w:lang w:eastAsia="en-US"/>
        </w:rPr>
        <w:t xml:space="preserve">2.442,76 kn </w:t>
      </w:r>
    </w:p>
    <w:p w:rsidRDefault="00EB01EF" w:rsidP="00EB01EF" w:rsidR="00645763">
      <w:pPr>
        <w:ind w:left="709"/>
        <w:rPr>
          <w:lang w:eastAsia="en-US"/>
        </w:rPr>
      </w:pPr>
      <w:r>
        <w:rPr>
          <w:lang w:eastAsia="en-US"/>
        </w:rPr>
        <w:t xml:space="preserve">Čavle, Krenovac 5,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91346500833</w:t>
      </w:r>
    </w:p>
    <w:p w:rsidRDefault="00645763" w:rsidP="00EB01EF" w:rsidR="00645763">
      <w:pPr>
        <w:ind w:left="709"/>
        <w:rPr>
          <w:lang w:eastAsia="en-US"/>
        </w:rPr>
      </w:pPr>
    </w:p>
    <w:p w:rsidRDefault="00EB01EF" w:rsidP="00EB01EF" w:rsidR="00645763">
      <w:pPr>
        <w:ind w:left="709"/>
        <w:rPr>
          <w:lang w:eastAsia="en-US"/>
        </w:rPr>
      </w:pPr>
      <w:r>
        <w:rPr>
          <w:lang w:eastAsia="en-US"/>
        </w:rPr>
        <w:t xml:space="preserve">VESNA ŠEŠKAR, </w:t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70E4F">
        <w:rPr>
          <w:lang w:eastAsia="en-US"/>
        </w:rPr>
        <w:t xml:space="preserve">    </w:t>
      </w:r>
      <w:r w:rsidR="00645763">
        <w:rPr>
          <w:lang w:eastAsia="en-US"/>
        </w:rPr>
        <w:t>1.037,50 kn</w:t>
      </w:r>
    </w:p>
    <w:p w:rsidRDefault="00EB01EF" w:rsidP="00EB01EF" w:rsidR="00645763">
      <w:pPr>
        <w:ind w:left="709"/>
        <w:rPr>
          <w:lang w:eastAsia="en-US"/>
        </w:rPr>
      </w:pPr>
      <w:r>
        <w:rPr>
          <w:lang w:eastAsia="en-US"/>
        </w:rPr>
        <w:t xml:space="preserve">Marinići, Marinići 138,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79890080780</w:t>
      </w:r>
    </w:p>
    <w:p w:rsidRDefault="00645763" w:rsidP="00EB01EF" w:rsidR="00645763">
      <w:pPr>
        <w:ind w:left="709"/>
        <w:rPr>
          <w:lang w:eastAsia="en-US"/>
        </w:rPr>
      </w:pPr>
    </w:p>
    <w:p w:rsidRDefault="00EB01EF" w:rsidP="00EB01EF" w:rsidR="00645763">
      <w:pPr>
        <w:ind w:left="709"/>
        <w:rPr>
          <w:lang w:eastAsia="en-US"/>
        </w:rPr>
      </w:pPr>
      <w:r>
        <w:rPr>
          <w:lang w:eastAsia="en-US"/>
        </w:rPr>
        <w:t xml:space="preserve">ŠPED STRELA, Srbija, </w:t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70E4F">
        <w:rPr>
          <w:lang w:eastAsia="en-US"/>
        </w:rPr>
        <w:t xml:space="preserve">    </w:t>
      </w:r>
      <w:r w:rsidR="00645763">
        <w:rPr>
          <w:lang w:eastAsia="en-US"/>
        </w:rPr>
        <w:t xml:space="preserve">1.869,67 kn </w:t>
      </w:r>
      <w:r w:rsidR="00645763">
        <w:rPr>
          <w:lang w:eastAsia="en-US"/>
        </w:rPr>
        <w:tab/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Čepure – Paraćin</w:t>
      </w:r>
    </w:p>
    <w:p w:rsidRDefault="00645763" w:rsidP="00EB01EF" w:rsidR="00645763">
      <w:pPr>
        <w:ind w:left="709"/>
        <w:rPr>
          <w:lang w:eastAsia="en-US"/>
        </w:rPr>
      </w:pPr>
    </w:p>
    <w:p w:rsidRDefault="00EB01EF" w:rsidP="00EB01EF" w:rsidR="00645763">
      <w:pPr>
        <w:ind w:left="709"/>
        <w:rPr>
          <w:lang w:eastAsia="en-US"/>
        </w:rPr>
      </w:pPr>
      <w:r>
        <w:rPr>
          <w:lang w:eastAsia="en-US"/>
        </w:rPr>
        <w:t xml:space="preserve">ŠPEDTRANS WORLD </w:t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70E4F">
        <w:rPr>
          <w:lang w:eastAsia="en-US"/>
        </w:rPr>
        <w:t xml:space="preserve">  </w:t>
      </w:r>
      <w:r w:rsidR="00645763">
        <w:rPr>
          <w:lang w:eastAsia="en-US"/>
        </w:rPr>
        <w:t xml:space="preserve">30.575,00 kn </w:t>
      </w:r>
    </w:p>
    <w:p w:rsidRDefault="00EB01EF" w:rsidP="00EB01EF" w:rsidR="00645763">
      <w:pPr>
        <w:ind w:left="709"/>
        <w:rPr>
          <w:lang w:eastAsia="en-US"/>
        </w:rPr>
      </w:pPr>
      <w:r>
        <w:rPr>
          <w:lang w:eastAsia="en-US"/>
        </w:rPr>
        <w:t xml:space="preserve">Kukuljanovo, Kukuljanovo 387,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29295795822</w:t>
      </w:r>
    </w:p>
    <w:p w:rsidRDefault="00645763" w:rsidP="00EB01EF" w:rsidR="00645763">
      <w:pPr>
        <w:ind w:left="709"/>
        <w:rPr>
          <w:lang w:eastAsia="en-US"/>
        </w:rPr>
      </w:pPr>
    </w:p>
    <w:p w:rsidRDefault="00EB01EF" w:rsidP="00EB01EF" w:rsidR="00645763">
      <w:pPr>
        <w:ind w:left="709"/>
        <w:rPr>
          <w:lang w:eastAsia="en-US"/>
        </w:rPr>
      </w:pPr>
      <w:r>
        <w:rPr>
          <w:lang w:eastAsia="en-US"/>
        </w:rPr>
        <w:t xml:space="preserve">TAU ON-LINE d.o.o. Zagreb, </w:t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70E4F">
        <w:rPr>
          <w:lang w:eastAsia="en-US"/>
        </w:rPr>
        <w:t xml:space="preserve">       </w:t>
      </w:r>
      <w:r w:rsidR="00645763">
        <w:rPr>
          <w:lang w:eastAsia="en-US"/>
        </w:rPr>
        <w:t>487,50 kn</w:t>
      </w:r>
    </w:p>
    <w:p w:rsidRDefault="00EB01EF" w:rsidP="00EB01EF" w:rsidR="00645763">
      <w:pPr>
        <w:ind w:left="709"/>
        <w:rPr>
          <w:lang w:eastAsia="en-US"/>
        </w:rPr>
      </w:pPr>
      <w:r>
        <w:rPr>
          <w:lang w:eastAsia="en-US"/>
        </w:rPr>
        <w:t xml:space="preserve">Strojarska cesta 20,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14273924910</w:t>
      </w:r>
    </w:p>
    <w:p w:rsidRDefault="00645763" w:rsidP="00EB01EF" w:rsidR="00645763">
      <w:pPr>
        <w:ind w:left="709"/>
        <w:rPr>
          <w:lang w:eastAsia="en-US"/>
        </w:rPr>
      </w:pPr>
    </w:p>
    <w:p w:rsidRDefault="00EB01EF" w:rsidP="00EB01EF" w:rsidR="00645763">
      <w:pPr>
        <w:ind w:left="709"/>
        <w:rPr>
          <w:lang w:eastAsia="en-US"/>
        </w:rPr>
      </w:pPr>
      <w:r>
        <w:rPr>
          <w:lang w:eastAsia="en-US"/>
        </w:rPr>
        <w:t xml:space="preserve">TEH-PROJEKT ENERGETIKA d.o.o. </w:t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70E4F">
        <w:rPr>
          <w:lang w:eastAsia="en-US"/>
        </w:rPr>
        <w:t xml:space="preserve"> </w:t>
      </w:r>
      <w:r w:rsidR="00645763">
        <w:rPr>
          <w:lang w:eastAsia="en-US"/>
        </w:rPr>
        <w:t>57.716,64 kn</w:t>
      </w:r>
    </w:p>
    <w:p w:rsidRDefault="00EB01EF" w:rsidP="00EB01EF" w:rsidR="00645763">
      <w:pPr>
        <w:ind w:left="709"/>
        <w:rPr>
          <w:lang w:eastAsia="en-US"/>
        </w:rPr>
      </w:pPr>
      <w:r>
        <w:rPr>
          <w:lang w:eastAsia="en-US"/>
        </w:rPr>
        <w:t xml:space="preserve">Rijeka, Fiorella La Guardia 13,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89370831907</w:t>
      </w:r>
    </w:p>
    <w:p w:rsidRDefault="00645763" w:rsidP="00EB01EF" w:rsidR="00645763">
      <w:pPr>
        <w:ind w:left="709"/>
        <w:rPr>
          <w:lang w:eastAsia="en-US"/>
        </w:rPr>
      </w:pPr>
    </w:p>
    <w:p w:rsidRDefault="00EB01EF" w:rsidP="00EB01EF" w:rsidR="00645763">
      <w:pPr>
        <w:ind w:left="709"/>
        <w:rPr>
          <w:lang w:eastAsia="en-US"/>
        </w:rPr>
      </w:pPr>
      <w:r>
        <w:rPr>
          <w:lang w:eastAsia="en-US"/>
        </w:rPr>
        <w:t xml:space="preserve">TEHNIČAR-COPYSERVIS d.o.o. </w:t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70E4F">
        <w:rPr>
          <w:lang w:eastAsia="en-US"/>
        </w:rPr>
        <w:t xml:space="preserve">   </w:t>
      </w:r>
      <w:r w:rsidR="00645763">
        <w:rPr>
          <w:lang w:eastAsia="en-US"/>
        </w:rPr>
        <w:t>1.234,10 kn</w:t>
      </w:r>
    </w:p>
    <w:p w:rsidRDefault="00EB01EF" w:rsidP="00EB01EF" w:rsidR="00645763">
      <w:pPr>
        <w:ind w:left="709"/>
        <w:rPr>
          <w:lang w:eastAsia="en-US"/>
        </w:rPr>
      </w:pPr>
      <w:r>
        <w:rPr>
          <w:lang w:eastAsia="en-US"/>
        </w:rPr>
        <w:t xml:space="preserve">Zagreb, Kranjčevićeva 25,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51390945090</w:t>
      </w:r>
    </w:p>
    <w:p w:rsidRDefault="00645763" w:rsidP="00EB01EF" w:rsidR="00645763">
      <w:pPr>
        <w:ind w:left="709"/>
        <w:rPr>
          <w:lang w:eastAsia="en-US"/>
        </w:rPr>
      </w:pPr>
    </w:p>
    <w:p w:rsidRDefault="00EB01EF" w:rsidP="00EB01EF" w:rsidR="00645763">
      <w:pPr>
        <w:ind w:left="709"/>
        <w:rPr>
          <w:lang w:eastAsia="en-US"/>
        </w:rPr>
      </w:pPr>
      <w:r>
        <w:rPr>
          <w:lang w:eastAsia="en-US"/>
        </w:rPr>
        <w:t xml:space="preserve">TEHNODIV d.o.o. </w:t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70E4F">
        <w:rPr>
          <w:lang w:eastAsia="en-US"/>
        </w:rPr>
        <w:t xml:space="preserve"> </w:t>
      </w:r>
      <w:r w:rsidR="00645763">
        <w:rPr>
          <w:lang w:eastAsia="en-US"/>
        </w:rPr>
        <w:t>11.943,32 kn</w:t>
      </w:r>
    </w:p>
    <w:p w:rsidRDefault="00EB01EF" w:rsidP="00EB01EF" w:rsidR="00645763">
      <w:pPr>
        <w:ind w:left="709"/>
        <w:rPr>
          <w:lang w:eastAsia="en-US"/>
        </w:rPr>
      </w:pPr>
      <w:r>
        <w:rPr>
          <w:lang w:eastAsia="en-US"/>
        </w:rPr>
        <w:t xml:space="preserve">Orahovica, Kralja Zvonimira 19a,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99111228874</w:t>
      </w:r>
    </w:p>
    <w:p w:rsidRDefault="00645763" w:rsidP="00EB01EF" w:rsidR="00645763">
      <w:pPr>
        <w:ind w:left="709"/>
        <w:rPr>
          <w:lang w:eastAsia="en-US"/>
        </w:rPr>
      </w:pPr>
    </w:p>
    <w:p w:rsidRDefault="00EB01EF" w:rsidP="00EB01EF" w:rsidR="00645763">
      <w:pPr>
        <w:ind w:left="709"/>
        <w:rPr>
          <w:lang w:eastAsia="en-US"/>
        </w:rPr>
      </w:pPr>
      <w:r>
        <w:rPr>
          <w:lang w:eastAsia="en-US"/>
        </w:rPr>
        <w:t xml:space="preserve">THE END OF LINE d.o.o. </w:t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70E4F">
        <w:rPr>
          <w:lang w:eastAsia="en-US"/>
        </w:rPr>
        <w:t xml:space="preserve"> </w:t>
      </w:r>
      <w:r w:rsidR="00645763">
        <w:rPr>
          <w:lang w:eastAsia="en-US"/>
        </w:rPr>
        <w:t>35.456,40 kn</w:t>
      </w:r>
    </w:p>
    <w:p w:rsidRDefault="00EB01EF" w:rsidP="00EB01EF" w:rsidR="00645763">
      <w:pPr>
        <w:ind w:left="709"/>
        <w:rPr>
          <w:lang w:eastAsia="en-US"/>
        </w:rPr>
      </w:pPr>
      <w:r>
        <w:rPr>
          <w:lang w:eastAsia="en-US"/>
        </w:rPr>
        <w:t xml:space="preserve">Zagreb, Selska cesta 141,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73871442076</w:t>
      </w:r>
    </w:p>
    <w:p w:rsidRDefault="00645763" w:rsidP="00EB01EF" w:rsidR="00645763">
      <w:pPr>
        <w:ind w:left="709"/>
        <w:rPr>
          <w:lang w:eastAsia="en-US"/>
        </w:rPr>
      </w:pPr>
    </w:p>
    <w:p w:rsidRDefault="00EB01EF" w:rsidP="00EB01EF" w:rsidR="00645763">
      <w:pPr>
        <w:ind w:left="709"/>
        <w:rPr>
          <w:lang w:eastAsia="en-US"/>
        </w:rPr>
      </w:pPr>
      <w:r>
        <w:rPr>
          <w:lang w:eastAsia="en-US"/>
        </w:rPr>
        <w:t xml:space="preserve">THE VALSPAR (NANTES) CORPORATI </w:t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70E4F">
        <w:rPr>
          <w:lang w:eastAsia="en-US"/>
        </w:rPr>
        <w:t xml:space="preserve"> </w:t>
      </w:r>
      <w:r w:rsidR="00645763">
        <w:rPr>
          <w:lang w:eastAsia="en-US"/>
        </w:rPr>
        <w:t xml:space="preserve">49.062,09 kn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Francuska 25, bd Marechal, A. Juin, Nantes, Cedex</w:t>
      </w:r>
    </w:p>
    <w:p w:rsidRDefault="00645763" w:rsidP="00EB01EF" w:rsidR="00645763">
      <w:pPr>
        <w:ind w:left="709"/>
        <w:rPr>
          <w:lang w:eastAsia="en-US"/>
        </w:rPr>
      </w:pPr>
    </w:p>
    <w:p w:rsidRDefault="00EB01EF" w:rsidP="00EB01EF" w:rsidR="00645763">
      <w:pPr>
        <w:ind w:left="709"/>
        <w:rPr>
          <w:lang w:eastAsia="en-US"/>
        </w:rPr>
      </w:pPr>
      <w:r>
        <w:rPr>
          <w:lang w:eastAsia="en-US"/>
        </w:rPr>
        <w:t xml:space="preserve">THYSSENKRUPP RASSELSTEIN G.m.b.H. </w:t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70E4F">
        <w:rPr>
          <w:lang w:eastAsia="en-US"/>
        </w:rPr>
        <w:t xml:space="preserve">        </w:t>
      </w:r>
      <w:r w:rsidR="00645763">
        <w:rPr>
          <w:lang w:eastAsia="en-US"/>
        </w:rPr>
        <w:t>3.725.175,82 kn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Andernach, Koblenzer, Str.141., Njemačka</w:t>
      </w:r>
    </w:p>
    <w:p w:rsidRDefault="00645763" w:rsidP="00EB01EF" w:rsidR="00645763">
      <w:pPr>
        <w:ind w:left="709"/>
        <w:rPr>
          <w:lang w:eastAsia="en-US"/>
        </w:rPr>
      </w:pPr>
    </w:p>
    <w:p w:rsidRDefault="00EB01EF" w:rsidP="00EB01EF" w:rsidR="00645763">
      <w:pPr>
        <w:ind w:left="709"/>
        <w:rPr>
          <w:lang w:eastAsia="en-US"/>
        </w:rPr>
      </w:pPr>
      <w:r>
        <w:rPr>
          <w:lang w:eastAsia="en-US"/>
        </w:rPr>
        <w:lastRenderedPageBreak/>
        <w:t xml:space="preserve">ANDREJ TODTLING Zagreb, </w:t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70E4F">
        <w:rPr>
          <w:lang w:eastAsia="en-US"/>
        </w:rPr>
        <w:t xml:space="preserve"> </w:t>
      </w:r>
      <w:r w:rsidR="00645763">
        <w:rPr>
          <w:lang w:eastAsia="en-US"/>
        </w:rPr>
        <w:t xml:space="preserve">41.930,62 kn </w:t>
      </w:r>
    </w:p>
    <w:p w:rsidRDefault="00EB01EF" w:rsidP="00EB01EF" w:rsidR="00645763">
      <w:pPr>
        <w:ind w:left="709"/>
        <w:rPr>
          <w:lang w:eastAsia="en-US"/>
        </w:rPr>
      </w:pPr>
      <w:r>
        <w:rPr>
          <w:lang w:eastAsia="en-US"/>
        </w:rPr>
        <w:t xml:space="preserve">Crvenog križa 12,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76276702394</w:t>
      </w:r>
    </w:p>
    <w:p w:rsidRDefault="00645763" w:rsidP="00EB01EF" w:rsidR="00645763">
      <w:pPr>
        <w:ind w:left="709"/>
        <w:rPr>
          <w:lang w:eastAsia="en-US"/>
        </w:rPr>
      </w:pPr>
    </w:p>
    <w:p w:rsidRDefault="00EB01EF" w:rsidP="00EB01EF" w:rsidR="00645763">
      <w:pPr>
        <w:ind w:left="709"/>
        <w:rPr>
          <w:lang w:eastAsia="en-US"/>
        </w:rPr>
      </w:pPr>
      <w:r>
        <w:rPr>
          <w:lang w:eastAsia="en-US"/>
        </w:rPr>
        <w:t xml:space="preserve">TPZ d.o.o. Zagreb, </w:t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70E4F">
        <w:rPr>
          <w:lang w:eastAsia="en-US"/>
        </w:rPr>
        <w:t xml:space="preserve">   </w:t>
      </w:r>
      <w:r w:rsidR="00645763">
        <w:rPr>
          <w:lang w:eastAsia="en-US"/>
        </w:rPr>
        <w:t>8.628,57 kn</w:t>
      </w:r>
    </w:p>
    <w:p w:rsidRDefault="00EB01EF" w:rsidP="00EB01EF" w:rsidR="00645763">
      <w:pPr>
        <w:ind w:left="709"/>
        <w:rPr>
          <w:lang w:eastAsia="en-US"/>
        </w:rPr>
      </w:pPr>
      <w:r>
        <w:rPr>
          <w:lang w:eastAsia="en-US"/>
        </w:rPr>
        <w:t xml:space="preserve">Novoselska 25,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68119083236</w:t>
      </w:r>
    </w:p>
    <w:p w:rsidRDefault="00645763" w:rsidP="00EB01EF" w:rsidR="00645763">
      <w:pPr>
        <w:ind w:left="709"/>
        <w:rPr>
          <w:lang w:eastAsia="en-US"/>
        </w:rPr>
      </w:pPr>
    </w:p>
    <w:p w:rsidRDefault="00EB01EF" w:rsidP="00EB01EF" w:rsidR="00645763">
      <w:pPr>
        <w:ind w:left="709"/>
        <w:rPr>
          <w:lang w:eastAsia="en-US"/>
        </w:rPr>
      </w:pPr>
      <w:r>
        <w:rPr>
          <w:lang w:eastAsia="en-US"/>
        </w:rPr>
        <w:t xml:space="preserve">TRANSAGENT međunarodna pomorska i </w:t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70E4F">
        <w:rPr>
          <w:lang w:eastAsia="en-US"/>
        </w:rPr>
        <w:t xml:space="preserve"> </w:t>
      </w:r>
      <w:r w:rsidR="00645763">
        <w:rPr>
          <w:lang w:eastAsia="en-US"/>
        </w:rPr>
        <w:t>18.258,83 kn</w:t>
      </w:r>
      <w:r w:rsidR="00645763">
        <w:rPr>
          <w:lang w:eastAsia="en-US"/>
        </w:rPr>
        <w:tab/>
      </w:r>
    </w:p>
    <w:p w:rsidRDefault="00645763" w:rsidP="00EB01EF" w:rsidR="00645763">
      <w:pPr>
        <w:ind w:left="709"/>
        <w:rPr>
          <w:lang w:eastAsia="en-US"/>
        </w:rPr>
      </w:pPr>
      <w:r>
        <w:rPr>
          <w:lang w:eastAsia="en-US"/>
        </w:rPr>
        <w:t xml:space="preserve">prometna agencija d.o.o.  </w:t>
      </w:r>
      <w:r w:rsidR="00EB01EF">
        <w:rPr>
          <w:lang w:eastAsia="en-US"/>
        </w:rPr>
        <w:t xml:space="preserve">Rijeka, Verdieva 6,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65317199776</w:t>
      </w:r>
    </w:p>
    <w:p w:rsidRDefault="00645763" w:rsidP="00EB01EF" w:rsidR="00645763">
      <w:pPr>
        <w:ind w:left="709"/>
        <w:rPr>
          <w:lang w:eastAsia="en-US"/>
        </w:rPr>
      </w:pPr>
    </w:p>
    <w:p w:rsidRDefault="00EB01EF" w:rsidP="00EB01EF" w:rsidR="00645763">
      <w:pPr>
        <w:ind w:left="709"/>
        <w:rPr>
          <w:lang w:eastAsia="en-US"/>
        </w:rPr>
      </w:pPr>
      <w:r>
        <w:rPr>
          <w:lang w:eastAsia="en-US"/>
        </w:rPr>
        <w:t xml:space="preserve">TRAST NEKRETNINE d.d. </w:t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70E4F">
        <w:rPr>
          <w:lang w:eastAsia="en-US"/>
        </w:rPr>
        <w:t xml:space="preserve">      </w:t>
      </w:r>
      <w:r w:rsidR="00645763">
        <w:rPr>
          <w:lang w:eastAsia="en-US"/>
        </w:rPr>
        <w:t>180,00 kn</w:t>
      </w:r>
    </w:p>
    <w:p w:rsidRDefault="00EB01EF" w:rsidP="00EB01EF" w:rsidR="00645763">
      <w:pPr>
        <w:ind w:left="709"/>
        <w:rPr>
          <w:lang w:eastAsia="en-US"/>
        </w:rPr>
      </w:pPr>
      <w:r>
        <w:rPr>
          <w:lang w:eastAsia="en-US"/>
        </w:rPr>
        <w:t xml:space="preserve">Zagreb, Prisavlje 2,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93225891495</w:t>
      </w:r>
    </w:p>
    <w:p w:rsidRDefault="00645763" w:rsidP="00EB01EF" w:rsidR="00645763">
      <w:pPr>
        <w:ind w:left="709"/>
        <w:rPr>
          <w:lang w:eastAsia="en-US"/>
        </w:rPr>
      </w:pPr>
    </w:p>
    <w:p w:rsidRDefault="00EB01EF" w:rsidP="00EB01EF" w:rsidR="00645763">
      <w:pPr>
        <w:ind w:left="709"/>
        <w:rPr>
          <w:lang w:eastAsia="en-US"/>
        </w:rPr>
      </w:pPr>
      <w:r>
        <w:rPr>
          <w:lang w:eastAsia="en-US"/>
        </w:rPr>
        <w:t xml:space="preserve">TRAST OTPREMNIŠTVO d.o.o. </w:t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70E4F">
        <w:rPr>
          <w:lang w:eastAsia="en-US"/>
        </w:rPr>
        <w:t xml:space="preserve">   </w:t>
      </w:r>
      <w:r w:rsidR="00645763">
        <w:rPr>
          <w:lang w:eastAsia="en-US"/>
        </w:rPr>
        <w:t>3.730,00 kn</w:t>
      </w:r>
    </w:p>
    <w:p w:rsidRDefault="00EB01EF" w:rsidP="00EB01EF" w:rsidR="00645763">
      <w:pPr>
        <w:ind w:left="709"/>
        <w:rPr>
          <w:lang w:eastAsia="en-US"/>
        </w:rPr>
      </w:pPr>
      <w:r>
        <w:rPr>
          <w:lang w:eastAsia="en-US"/>
        </w:rPr>
        <w:t xml:space="preserve">Novaki, Vojvodići 11,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24839920900</w:t>
      </w:r>
    </w:p>
    <w:p w:rsidRDefault="00645763" w:rsidP="00EB01EF" w:rsidR="00645763">
      <w:pPr>
        <w:ind w:left="709"/>
        <w:rPr>
          <w:lang w:eastAsia="en-US"/>
        </w:rPr>
      </w:pPr>
    </w:p>
    <w:p w:rsidRDefault="00EB01EF" w:rsidP="00EB01EF" w:rsidR="00645763">
      <w:pPr>
        <w:ind w:left="709"/>
        <w:rPr>
          <w:lang w:eastAsia="en-US"/>
        </w:rPr>
      </w:pPr>
      <w:r>
        <w:rPr>
          <w:lang w:eastAsia="en-US"/>
        </w:rPr>
        <w:t>TRIGLAV OSIGURANJE d.d.</w:t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70E4F">
        <w:rPr>
          <w:lang w:eastAsia="en-US"/>
        </w:rPr>
        <w:t xml:space="preserve">   </w:t>
      </w:r>
      <w:r w:rsidR="00645763">
        <w:rPr>
          <w:lang w:eastAsia="en-US"/>
        </w:rPr>
        <w:t>1.569,54 kn</w:t>
      </w:r>
    </w:p>
    <w:p w:rsidRDefault="00EB01EF" w:rsidP="00EB01EF" w:rsidR="00645763">
      <w:pPr>
        <w:ind w:left="709"/>
        <w:rPr>
          <w:lang w:eastAsia="en-US"/>
        </w:rPr>
      </w:pPr>
      <w:r>
        <w:rPr>
          <w:lang w:eastAsia="en-US"/>
        </w:rPr>
        <w:t xml:space="preserve"> Zagreb, Antuna Heinza 4,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29743547503</w:t>
      </w:r>
    </w:p>
    <w:p w:rsidRDefault="00645763" w:rsidP="00EB01EF" w:rsidR="00645763">
      <w:pPr>
        <w:ind w:left="709"/>
        <w:rPr>
          <w:lang w:eastAsia="en-US"/>
        </w:rPr>
      </w:pPr>
    </w:p>
    <w:p w:rsidRDefault="00EB01EF" w:rsidP="00EB01EF" w:rsidR="00645763">
      <w:pPr>
        <w:ind w:left="709"/>
        <w:rPr>
          <w:lang w:eastAsia="en-US"/>
        </w:rPr>
      </w:pPr>
      <w:r>
        <w:rPr>
          <w:lang w:eastAsia="en-US"/>
        </w:rPr>
        <w:t xml:space="preserve">UGOSTITELJSTVO ČULJAK d.o.o. </w:t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70E4F">
        <w:rPr>
          <w:lang w:eastAsia="en-US"/>
        </w:rPr>
        <w:t xml:space="preserve">      </w:t>
      </w:r>
      <w:r w:rsidR="00645763">
        <w:rPr>
          <w:lang w:eastAsia="en-US"/>
        </w:rPr>
        <w:t>594,00 kn</w:t>
      </w:r>
    </w:p>
    <w:p w:rsidRDefault="00EB01EF" w:rsidP="00EB01EF" w:rsidR="00645763">
      <w:pPr>
        <w:ind w:left="709"/>
        <w:rPr>
          <w:lang w:eastAsia="en-US"/>
        </w:rPr>
      </w:pPr>
      <w:r>
        <w:rPr>
          <w:lang w:eastAsia="en-US"/>
        </w:rPr>
        <w:t xml:space="preserve">Zagreb, Bosutska 38,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31878401363</w:t>
      </w:r>
    </w:p>
    <w:p w:rsidRDefault="00645763" w:rsidP="00EB01EF" w:rsidR="00645763">
      <w:pPr>
        <w:ind w:left="709"/>
        <w:rPr>
          <w:lang w:eastAsia="en-US"/>
        </w:rPr>
      </w:pPr>
    </w:p>
    <w:p w:rsidRDefault="00EB01EF" w:rsidP="00EB01EF" w:rsidR="00645763">
      <w:pPr>
        <w:ind w:left="709"/>
        <w:rPr>
          <w:lang w:eastAsia="en-US"/>
        </w:rPr>
      </w:pPr>
      <w:r>
        <w:rPr>
          <w:lang w:eastAsia="en-US"/>
        </w:rPr>
        <w:t xml:space="preserve">UNICREDIT LEASING CROATIA d.o.o. </w:t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70E4F">
        <w:rPr>
          <w:lang w:eastAsia="en-US"/>
        </w:rPr>
        <w:t xml:space="preserve">   </w:t>
      </w:r>
      <w:r w:rsidR="00645763">
        <w:rPr>
          <w:lang w:eastAsia="en-US"/>
        </w:rPr>
        <w:t>5.164,38 kn</w:t>
      </w:r>
    </w:p>
    <w:p w:rsidRDefault="00EB01EF" w:rsidP="00EB01EF" w:rsidR="00645763">
      <w:pPr>
        <w:ind w:left="709"/>
        <w:rPr>
          <w:lang w:eastAsia="en-US"/>
        </w:rPr>
      </w:pPr>
      <w:r>
        <w:rPr>
          <w:lang w:eastAsia="en-US"/>
        </w:rPr>
        <w:t xml:space="preserve">Zagreb, Heinzelova 33,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18736141210</w:t>
      </w:r>
    </w:p>
    <w:p w:rsidRDefault="00645763" w:rsidP="00EB01EF" w:rsidR="00645763">
      <w:pPr>
        <w:ind w:left="709"/>
        <w:rPr>
          <w:lang w:eastAsia="en-US"/>
        </w:rPr>
      </w:pPr>
    </w:p>
    <w:p w:rsidRDefault="00EB01EF" w:rsidP="00EB01EF" w:rsidR="00645763">
      <w:pPr>
        <w:ind w:left="709"/>
        <w:rPr>
          <w:lang w:eastAsia="en-US"/>
        </w:rPr>
      </w:pPr>
      <w:r>
        <w:rPr>
          <w:lang w:eastAsia="en-US"/>
        </w:rPr>
        <w:t xml:space="preserve">USTANOVA ZA ZDRAVSTVENU SKRB U </w:t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70E4F">
        <w:rPr>
          <w:lang w:eastAsia="en-US"/>
        </w:rPr>
        <w:t xml:space="preserve">   </w:t>
      </w:r>
      <w:r w:rsidR="00645763">
        <w:rPr>
          <w:lang w:eastAsia="en-US"/>
        </w:rPr>
        <w:t>6.965,00 kn</w:t>
      </w:r>
    </w:p>
    <w:p w:rsidRDefault="00EB01EF" w:rsidP="00EB01EF" w:rsidR="00645763">
      <w:pPr>
        <w:ind w:left="709"/>
        <w:rPr>
          <w:lang w:eastAsia="en-US"/>
        </w:rPr>
      </w:pPr>
      <w:r>
        <w:rPr>
          <w:lang w:eastAsia="en-US"/>
        </w:rPr>
        <w:t xml:space="preserve">MEDICINI RADA DR. TUDOR-PAVLIĆ, </w:t>
      </w:r>
    </w:p>
    <w:p w:rsidRDefault="00EB01EF" w:rsidP="00EB01EF" w:rsidR="00645763">
      <w:pPr>
        <w:ind w:left="709"/>
        <w:rPr>
          <w:lang w:eastAsia="en-US"/>
        </w:rPr>
      </w:pPr>
      <w:r>
        <w:rPr>
          <w:lang w:eastAsia="en-US"/>
        </w:rPr>
        <w:t xml:space="preserve">Rijeka, Dolac 3,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28440665923</w:t>
      </w:r>
    </w:p>
    <w:p w:rsidRDefault="00645763" w:rsidP="00EB01EF" w:rsidR="00645763">
      <w:pPr>
        <w:ind w:left="709"/>
        <w:rPr>
          <w:lang w:eastAsia="en-US"/>
        </w:rPr>
      </w:pPr>
    </w:p>
    <w:p w:rsidRDefault="00EB01EF" w:rsidP="00EB01EF" w:rsidR="00645763">
      <w:pPr>
        <w:ind w:left="709"/>
        <w:rPr>
          <w:lang w:eastAsia="en-US"/>
        </w:rPr>
      </w:pPr>
      <w:r>
        <w:rPr>
          <w:lang w:eastAsia="en-US"/>
        </w:rPr>
        <w:t xml:space="preserve">VB LEASING d.o.o. </w:t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70E4F">
        <w:rPr>
          <w:lang w:eastAsia="en-US"/>
        </w:rPr>
        <w:t xml:space="preserve">   </w:t>
      </w:r>
      <w:r w:rsidR="00645763">
        <w:rPr>
          <w:lang w:eastAsia="en-US"/>
        </w:rPr>
        <w:t>8.362,11 kn</w:t>
      </w:r>
    </w:p>
    <w:p w:rsidRDefault="00EB01EF" w:rsidP="00EB01EF" w:rsidR="00645763">
      <w:pPr>
        <w:ind w:left="709"/>
        <w:rPr>
          <w:lang w:eastAsia="en-US"/>
        </w:rPr>
      </w:pPr>
      <w:r>
        <w:rPr>
          <w:lang w:eastAsia="en-US"/>
        </w:rPr>
        <w:t xml:space="preserve">Zagreb, Horvatova 82,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55525619967</w:t>
      </w:r>
    </w:p>
    <w:p w:rsidRDefault="00645763" w:rsidP="00EB01EF" w:rsidR="00645763">
      <w:pPr>
        <w:ind w:left="709"/>
        <w:rPr>
          <w:lang w:eastAsia="en-US"/>
        </w:rPr>
      </w:pPr>
    </w:p>
    <w:p w:rsidRDefault="00EB01EF" w:rsidP="00EB01EF" w:rsidR="00645763">
      <w:pPr>
        <w:ind w:left="709"/>
        <w:rPr>
          <w:lang w:eastAsia="en-US"/>
        </w:rPr>
      </w:pPr>
      <w:r>
        <w:rPr>
          <w:lang w:eastAsia="en-US"/>
        </w:rPr>
        <w:t xml:space="preserve">VEMAR d.o.o. Rijeka, </w:t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70E4F">
        <w:rPr>
          <w:lang w:eastAsia="en-US"/>
        </w:rPr>
        <w:t xml:space="preserve"> </w:t>
      </w:r>
      <w:r w:rsidR="00645763">
        <w:rPr>
          <w:lang w:eastAsia="en-US"/>
        </w:rPr>
        <w:t>13.825,00 kn</w:t>
      </w:r>
    </w:p>
    <w:p w:rsidRDefault="00EB01EF" w:rsidP="00EB01EF" w:rsidR="00645763">
      <w:pPr>
        <w:ind w:left="709"/>
        <w:rPr>
          <w:lang w:eastAsia="en-US"/>
        </w:rPr>
      </w:pPr>
      <w:r>
        <w:rPr>
          <w:lang w:eastAsia="en-US"/>
        </w:rPr>
        <w:t xml:space="preserve">M. Jengića 19, </w:t>
      </w:r>
    </w:p>
    <w:p w:rsidRDefault="00645763" w:rsidP="00EB01EF" w:rsidR="00EB01EF">
      <w:pPr>
        <w:ind w:left="709"/>
        <w:rPr>
          <w:lang w:eastAsia="en-US"/>
        </w:rPr>
      </w:pPr>
      <w:r>
        <w:rPr>
          <w:lang w:eastAsia="en-US"/>
        </w:rPr>
        <w:t>O</w:t>
      </w:r>
      <w:r w:rsidR="00EB01EF">
        <w:rPr>
          <w:lang w:eastAsia="en-US"/>
        </w:rPr>
        <w:t>IB 16952196692</w:t>
      </w:r>
    </w:p>
    <w:p w:rsidRDefault="00645763" w:rsidP="00EB01EF" w:rsidR="00645763">
      <w:pPr>
        <w:ind w:left="709"/>
        <w:rPr>
          <w:lang w:eastAsia="en-US"/>
        </w:rPr>
      </w:pPr>
    </w:p>
    <w:p w:rsidRDefault="00EB01EF" w:rsidP="00EB01EF" w:rsidR="00645763">
      <w:pPr>
        <w:ind w:left="709"/>
        <w:rPr>
          <w:lang w:eastAsia="en-US"/>
        </w:rPr>
      </w:pPr>
      <w:r>
        <w:rPr>
          <w:lang w:eastAsia="en-US"/>
        </w:rPr>
        <w:t xml:space="preserve">VETERINARSKA STANICA RIJEKA d.o.o. </w:t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70E4F">
        <w:rPr>
          <w:lang w:eastAsia="en-US"/>
        </w:rPr>
        <w:t xml:space="preserve">   </w:t>
      </w:r>
      <w:r w:rsidR="00645763">
        <w:rPr>
          <w:lang w:eastAsia="en-US"/>
        </w:rPr>
        <w:t>2.562,50 kn</w:t>
      </w:r>
    </w:p>
    <w:p w:rsidRDefault="00EB01EF" w:rsidP="00EB01EF" w:rsidR="00645763">
      <w:pPr>
        <w:ind w:left="709"/>
        <w:rPr>
          <w:lang w:eastAsia="en-US"/>
        </w:rPr>
      </w:pPr>
      <w:r>
        <w:rPr>
          <w:lang w:eastAsia="en-US"/>
        </w:rPr>
        <w:t xml:space="preserve">Rijeka, M. Remsa 1,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 xml:space="preserve">OIB 02918144179 </w:t>
      </w:r>
    </w:p>
    <w:p w:rsidRDefault="00670E4F" w:rsidP="00EB01EF" w:rsidR="00670E4F">
      <w:pPr>
        <w:ind w:left="709"/>
        <w:rPr>
          <w:lang w:eastAsia="en-US"/>
        </w:rPr>
      </w:pPr>
    </w:p>
    <w:p w:rsidRDefault="00670E4F" w:rsidP="00EB01EF" w:rsidR="00670E4F">
      <w:pPr>
        <w:ind w:left="709"/>
        <w:rPr>
          <w:lang w:eastAsia="en-US"/>
        </w:rPr>
      </w:pPr>
    </w:p>
    <w:p w:rsidRDefault="00EB01EF" w:rsidP="00EB01EF" w:rsidR="00645763">
      <w:pPr>
        <w:ind w:left="709"/>
        <w:rPr>
          <w:lang w:eastAsia="en-US"/>
        </w:rPr>
      </w:pPr>
      <w:r>
        <w:rPr>
          <w:lang w:eastAsia="en-US"/>
        </w:rPr>
        <w:lastRenderedPageBreak/>
        <w:t xml:space="preserve">VIATOR &amp; VEKTOR PROJEKTI d.o.o. </w:t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70E4F">
        <w:rPr>
          <w:lang w:eastAsia="en-US"/>
        </w:rPr>
        <w:t xml:space="preserve">  </w:t>
      </w:r>
      <w:r w:rsidR="00645763">
        <w:rPr>
          <w:lang w:eastAsia="en-US"/>
        </w:rPr>
        <w:t>1.185,43 kn</w:t>
      </w:r>
    </w:p>
    <w:p w:rsidRDefault="00EB01EF" w:rsidP="00EB01EF" w:rsidR="00645763">
      <w:pPr>
        <w:ind w:left="709"/>
        <w:rPr>
          <w:lang w:eastAsia="en-US"/>
        </w:rPr>
      </w:pPr>
      <w:r>
        <w:rPr>
          <w:lang w:eastAsia="en-US"/>
        </w:rPr>
        <w:t xml:space="preserve">Zagreb, Beetovenova 3,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96740215145</w:t>
      </w:r>
    </w:p>
    <w:p w:rsidRDefault="00645763" w:rsidP="00EB01EF" w:rsidR="00645763">
      <w:pPr>
        <w:ind w:left="709"/>
        <w:rPr>
          <w:lang w:eastAsia="en-US"/>
        </w:rPr>
      </w:pPr>
    </w:p>
    <w:p w:rsidRDefault="00EB01EF" w:rsidP="00EB01EF" w:rsidR="00645763">
      <w:pPr>
        <w:ind w:left="709"/>
        <w:rPr>
          <w:lang w:eastAsia="en-US"/>
        </w:rPr>
      </w:pPr>
      <w:r>
        <w:rPr>
          <w:lang w:eastAsia="en-US"/>
        </w:rPr>
        <w:t xml:space="preserve">VILIČARI d.o.o. </w:t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70E4F">
        <w:rPr>
          <w:lang w:eastAsia="en-US"/>
        </w:rPr>
        <w:t xml:space="preserve">  </w:t>
      </w:r>
      <w:r w:rsidR="00645763">
        <w:rPr>
          <w:lang w:eastAsia="en-US"/>
        </w:rPr>
        <w:t>1.966,57 kn</w:t>
      </w:r>
    </w:p>
    <w:p w:rsidRDefault="00EB01EF" w:rsidP="00EB01EF" w:rsidR="00645763">
      <w:pPr>
        <w:ind w:left="709"/>
        <w:rPr>
          <w:lang w:eastAsia="en-US"/>
        </w:rPr>
      </w:pPr>
      <w:r>
        <w:rPr>
          <w:lang w:eastAsia="en-US"/>
        </w:rPr>
        <w:t xml:space="preserve">Čavle, Dražina 4,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37934850916</w:t>
      </w:r>
    </w:p>
    <w:p w:rsidRDefault="00645763" w:rsidP="00EB01EF" w:rsidR="00645763">
      <w:pPr>
        <w:ind w:left="709"/>
        <w:rPr>
          <w:lang w:eastAsia="en-US"/>
        </w:rPr>
      </w:pPr>
    </w:p>
    <w:p w:rsidRDefault="00EB01EF" w:rsidP="00EB01EF" w:rsidR="00645763">
      <w:pPr>
        <w:ind w:left="709"/>
        <w:rPr>
          <w:lang w:eastAsia="en-US"/>
        </w:rPr>
      </w:pPr>
      <w:r>
        <w:rPr>
          <w:lang w:eastAsia="en-US"/>
        </w:rPr>
        <w:t xml:space="preserve">VIZOR ekologija-zaštita-konzalting d.o.o. </w:t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70E4F">
        <w:rPr>
          <w:lang w:eastAsia="en-US"/>
        </w:rPr>
        <w:t xml:space="preserve">  </w:t>
      </w:r>
      <w:r w:rsidR="00645763">
        <w:rPr>
          <w:lang w:eastAsia="en-US"/>
        </w:rPr>
        <w:t>2.250,00 kn</w:t>
      </w:r>
    </w:p>
    <w:p w:rsidRDefault="00EB01EF" w:rsidP="00EB01EF" w:rsidR="00645763">
      <w:pPr>
        <w:ind w:left="709"/>
        <w:rPr>
          <w:lang w:eastAsia="en-US"/>
        </w:rPr>
      </w:pPr>
      <w:r>
        <w:rPr>
          <w:lang w:eastAsia="en-US"/>
        </w:rPr>
        <w:t xml:space="preserve">Varaždin, Koprivnička 1,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28579840610</w:t>
      </w:r>
    </w:p>
    <w:p w:rsidRDefault="00645763" w:rsidP="00EB01EF" w:rsidR="00645763">
      <w:pPr>
        <w:ind w:left="709"/>
        <w:rPr>
          <w:lang w:eastAsia="en-US"/>
        </w:rPr>
      </w:pPr>
    </w:p>
    <w:p w:rsidRDefault="00EB01EF" w:rsidP="00EB01EF" w:rsidR="00645763">
      <w:pPr>
        <w:ind w:left="709"/>
        <w:rPr>
          <w:lang w:eastAsia="en-US"/>
        </w:rPr>
      </w:pPr>
      <w:r>
        <w:rPr>
          <w:lang w:eastAsia="en-US"/>
        </w:rPr>
        <w:t xml:space="preserve">VODOOPSKRBA I ODVODNJA d.o.o. </w:t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</w:r>
      <w:r w:rsidR="00645763">
        <w:rPr>
          <w:lang w:eastAsia="en-US"/>
        </w:rPr>
        <w:tab/>
        <w:t>16.941,49 kn</w:t>
      </w:r>
    </w:p>
    <w:p w:rsidRDefault="00EB01EF" w:rsidP="00EB01EF" w:rsidR="00645763">
      <w:pPr>
        <w:ind w:left="709"/>
        <w:rPr>
          <w:lang w:eastAsia="en-US"/>
        </w:rPr>
      </w:pPr>
      <w:r>
        <w:rPr>
          <w:lang w:eastAsia="en-US"/>
        </w:rPr>
        <w:t xml:space="preserve">Zagreb, Folnegovićeva 1,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83416546499</w:t>
      </w:r>
    </w:p>
    <w:p w:rsidRDefault="00645763" w:rsidP="00EB01EF" w:rsidR="00645763">
      <w:pPr>
        <w:ind w:left="709"/>
        <w:rPr>
          <w:lang w:eastAsia="en-US"/>
        </w:rPr>
      </w:pPr>
    </w:p>
    <w:p w:rsidRDefault="00EB01EF" w:rsidP="00EB01EF" w:rsidR="00B84D1B">
      <w:pPr>
        <w:ind w:left="709"/>
        <w:rPr>
          <w:lang w:eastAsia="en-US"/>
        </w:rPr>
      </w:pPr>
      <w:r>
        <w:rPr>
          <w:lang w:eastAsia="en-US"/>
        </w:rPr>
        <w:t xml:space="preserve">WIENER OSIGURANJA </w:t>
      </w:r>
      <w:r w:rsidR="00B84D1B">
        <w:rPr>
          <w:lang w:eastAsia="en-US"/>
        </w:rPr>
        <w:tab/>
      </w:r>
      <w:r w:rsidR="00B84D1B">
        <w:rPr>
          <w:lang w:eastAsia="en-US"/>
        </w:rPr>
        <w:tab/>
      </w:r>
      <w:r w:rsidR="00B84D1B">
        <w:rPr>
          <w:lang w:eastAsia="en-US"/>
        </w:rPr>
        <w:tab/>
      </w:r>
      <w:r w:rsidR="00B84D1B">
        <w:rPr>
          <w:lang w:eastAsia="en-US"/>
        </w:rPr>
        <w:tab/>
      </w:r>
      <w:r w:rsidR="00B84D1B">
        <w:rPr>
          <w:lang w:eastAsia="en-US"/>
        </w:rPr>
        <w:tab/>
      </w:r>
      <w:r w:rsidR="00B84D1B">
        <w:rPr>
          <w:lang w:eastAsia="en-US"/>
        </w:rPr>
        <w:tab/>
        <w:t>63.982,42 kn</w:t>
      </w:r>
    </w:p>
    <w:p w:rsidRDefault="00EB01EF" w:rsidP="00EB01EF" w:rsidR="00B84D1B">
      <w:pPr>
        <w:ind w:left="709"/>
        <w:rPr>
          <w:lang w:eastAsia="en-US"/>
        </w:rPr>
      </w:pPr>
      <w:r>
        <w:rPr>
          <w:lang w:eastAsia="en-US"/>
        </w:rPr>
        <w:t xml:space="preserve">VIENNA INSURANCE GROUP d.d. </w:t>
      </w:r>
    </w:p>
    <w:p w:rsidRDefault="00EB01EF" w:rsidP="00EB01EF" w:rsidR="00B84D1B">
      <w:pPr>
        <w:ind w:left="709"/>
        <w:rPr>
          <w:lang w:eastAsia="en-US"/>
        </w:rPr>
      </w:pPr>
      <w:r>
        <w:rPr>
          <w:lang w:eastAsia="en-US"/>
        </w:rPr>
        <w:t xml:space="preserve">Zagreb, Slovenska ulica 24,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52848403362</w:t>
      </w:r>
    </w:p>
    <w:p w:rsidRDefault="00B84D1B" w:rsidP="00EB01EF" w:rsidR="00B84D1B">
      <w:pPr>
        <w:ind w:left="709"/>
        <w:rPr>
          <w:lang w:eastAsia="en-US"/>
        </w:rPr>
      </w:pPr>
    </w:p>
    <w:p w:rsidRDefault="00EB01EF" w:rsidP="00EB01EF" w:rsidR="00B84D1B">
      <w:pPr>
        <w:ind w:left="709"/>
        <w:rPr>
          <w:lang w:eastAsia="en-US"/>
        </w:rPr>
      </w:pPr>
      <w:r>
        <w:rPr>
          <w:lang w:eastAsia="en-US"/>
        </w:rPr>
        <w:t xml:space="preserve">WIN WIN GROUP d.o.o. </w:t>
      </w:r>
      <w:r w:rsidR="00B84D1B">
        <w:rPr>
          <w:lang w:eastAsia="en-US"/>
        </w:rPr>
        <w:tab/>
      </w:r>
      <w:r w:rsidR="00B84D1B">
        <w:rPr>
          <w:lang w:eastAsia="en-US"/>
        </w:rPr>
        <w:tab/>
      </w:r>
      <w:r w:rsidR="00B84D1B">
        <w:rPr>
          <w:lang w:eastAsia="en-US"/>
        </w:rPr>
        <w:tab/>
      </w:r>
      <w:r w:rsidR="00B84D1B">
        <w:rPr>
          <w:lang w:eastAsia="en-US"/>
        </w:rPr>
        <w:tab/>
      </w:r>
      <w:r w:rsidR="00B84D1B">
        <w:rPr>
          <w:lang w:eastAsia="en-US"/>
        </w:rPr>
        <w:tab/>
      </w:r>
      <w:r w:rsidR="00B84D1B">
        <w:rPr>
          <w:lang w:eastAsia="en-US"/>
        </w:rPr>
        <w:tab/>
      </w:r>
      <w:r w:rsidR="00670E4F">
        <w:rPr>
          <w:lang w:eastAsia="en-US"/>
        </w:rPr>
        <w:t xml:space="preserve"> </w:t>
      </w:r>
      <w:r w:rsidR="00B84D1B">
        <w:rPr>
          <w:lang w:eastAsia="en-US"/>
        </w:rPr>
        <w:t>3.369,52 kn</w:t>
      </w:r>
    </w:p>
    <w:p w:rsidRDefault="00EB01EF" w:rsidP="00EB01EF" w:rsidR="00B84D1B">
      <w:pPr>
        <w:ind w:left="709"/>
        <w:rPr>
          <w:lang w:eastAsia="en-US"/>
        </w:rPr>
      </w:pPr>
      <w:r>
        <w:rPr>
          <w:lang w:eastAsia="en-US"/>
        </w:rPr>
        <w:t xml:space="preserve">Rijeka, J. Trdine 9,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98396267134</w:t>
      </w:r>
    </w:p>
    <w:p w:rsidRDefault="00B84D1B" w:rsidP="00EB01EF" w:rsidR="00B84D1B">
      <w:pPr>
        <w:ind w:left="709"/>
        <w:rPr>
          <w:lang w:eastAsia="en-US"/>
        </w:rPr>
      </w:pPr>
      <w:r>
        <w:rPr>
          <w:lang w:eastAsia="en-US"/>
        </w:rPr>
        <w:tab/>
      </w:r>
    </w:p>
    <w:p w:rsidRDefault="00EB01EF" w:rsidP="00EB01EF" w:rsidR="00B84D1B">
      <w:pPr>
        <w:ind w:left="709"/>
        <w:rPr>
          <w:lang w:eastAsia="en-US"/>
        </w:rPr>
      </w:pPr>
      <w:r>
        <w:rPr>
          <w:lang w:eastAsia="en-US"/>
        </w:rPr>
        <w:t xml:space="preserve">ZAGORJE LIFT d.o.o. </w:t>
      </w:r>
      <w:r w:rsidR="00B84D1B">
        <w:rPr>
          <w:lang w:eastAsia="en-US"/>
        </w:rPr>
        <w:tab/>
      </w:r>
      <w:r w:rsidR="00B84D1B">
        <w:rPr>
          <w:lang w:eastAsia="en-US"/>
        </w:rPr>
        <w:tab/>
      </w:r>
      <w:r w:rsidR="00B84D1B">
        <w:rPr>
          <w:lang w:eastAsia="en-US"/>
        </w:rPr>
        <w:tab/>
      </w:r>
      <w:r w:rsidR="00B84D1B">
        <w:rPr>
          <w:lang w:eastAsia="en-US"/>
        </w:rPr>
        <w:tab/>
      </w:r>
      <w:r w:rsidR="00B84D1B">
        <w:rPr>
          <w:lang w:eastAsia="en-US"/>
        </w:rPr>
        <w:tab/>
      </w:r>
      <w:r w:rsidR="00B84D1B">
        <w:rPr>
          <w:lang w:eastAsia="en-US"/>
        </w:rPr>
        <w:tab/>
      </w:r>
      <w:r w:rsidR="00670E4F">
        <w:rPr>
          <w:lang w:eastAsia="en-US"/>
        </w:rPr>
        <w:t xml:space="preserve"> </w:t>
      </w:r>
      <w:r w:rsidR="00B84D1B">
        <w:rPr>
          <w:lang w:eastAsia="en-US"/>
        </w:rPr>
        <w:t>1.325,00 kn</w:t>
      </w:r>
    </w:p>
    <w:p w:rsidRDefault="00EB01EF" w:rsidP="00EB01EF" w:rsidR="00B84D1B">
      <w:pPr>
        <w:ind w:left="709"/>
        <w:rPr>
          <w:lang w:eastAsia="en-US"/>
        </w:rPr>
      </w:pPr>
      <w:r>
        <w:rPr>
          <w:lang w:eastAsia="en-US"/>
        </w:rPr>
        <w:t xml:space="preserve">Budinšćina, Budinšćina 78a,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64555295564</w:t>
      </w:r>
    </w:p>
    <w:p w:rsidRDefault="00B84D1B" w:rsidP="00EB01EF" w:rsidR="00B84D1B">
      <w:pPr>
        <w:ind w:left="709"/>
        <w:rPr>
          <w:lang w:eastAsia="en-US"/>
        </w:rPr>
      </w:pPr>
    </w:p>
    <w:p w:rsidRDefault="00EB01EF" w:rsidP="00EB01EF" w:rsidR="00B84D1B">
      <w:pPr>
        <w:ind w:left="709"/>
        <w:rPr>
          <w:lang w:eastAsia="en-US"/>
        </w:rPr>
      </w:pPr>
      <w:r>
        <w:rPr>
          <w:lang w:eastAsia="en-US"/>
        </w:rPr>
        <w:t xml:space="preserve">ZAGREBAČKI HOLDING d.o.o. </w:t>
      </w:r>
      <w:r w:rsidR="00B84D1B">
        <w:rPr>
          <w:lang w:eastAsia="en-US"/>
        </w:rPr>
        <w:tab/>
      </w:r>
      <w:r w:rsidR="00B84D1B">
        <w:rPr>
          <w:lang w:eastAsia="en-US"/>
        </w:rPr>
        <w:tab/>
      </w:r>
      <w:r w:rsidR="00B84D1B">
        <w:rPr>
          <w:lang w:eastAsia="en-US"/>
        </w:rPr>
        <w:tab/>
      </w:r>
      <w:r w:rsidR="00B84D1B">
        <w:rPr>
          <w:lang w:eastAsia="en-US"/>
        </w:rPr>
        <w:tab/>
      </w:r>
      <w:r w:rsidR="00B84D1B">
        <w:rPr>
          <w:lang w:eastAsia="en-US"/>
        </w:rPr>
        <w:tab/>
        <w:t>26.068,01 kn</w:t>
      </w:r>
    </w:p>
    <w:p w:rsidRDefault="00EB01EF" w:rsidP="00EB01EF" w:rsidR="00B84D1B">
      <w:pPr>
        <w:ind w:left="709"/>
        <w:rPr>
          <w:lang w:eastAsia="en-US"/>
        </w:rPr>
      </w:pPr>
      <w:r>
        <w:rPr>
          <w:lang w:eastAsia="en-US"/>
        </w:rPr>
        <w:t xml:space="preserve">Zagreb, Ulica grada Vukovara 41,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85584865987</w:t>
      </w:r>
    </w:p>
    <w:p w:rsidRDefault="00B84D1B" w:rsidP="00EB01EF" w:rsidR="00B84D1B">
      <w:pPr>
        <w:ind w:left="709"/>
        <w:rPr>
          <w:lang w:eastAsia="en-US"/>
        </w:rPr>
      </w:pP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ZEHATZ Mendaro</w:t>
      </w:r>
      <w:r w:rsidR="00B84D1B">
        <w:rPr>
          <w:lang w:eastAsia="en-US"/>
        </w:rPr>
        <w:tab/>
      </w:r>
      <w:r w:rsidR="00B84D1B">
        <w:rPr>
          <w:lang w:eastAsia="en-US"/>
        </w:rPr>
        <w:tab/>
      </w:r>
      <w:r w:rsidR="00B84D1B">
        <w:rPr>
          <w:lang w:eastAsia="en-US"/>
        </w:rPr>
        <w:tab/>
      </w:r>
      <w:r w:rsidR="00B84D1B">
        <w:rPr>
          <w:lang w:eastAsia="en-US"/>
        </w:rPr>
        <w:tab/>
      </w:r>
      <w:r w:rsidR="00B84D1B">
        <w:rPr>
          <w:lang w:eastAsia="en-US"/>
        </w:rPr>
        <w:tab/>
      </w:r>
      <w:r w:rsidR="00B84D1B">
        <w:rPr>
          <w:lang w:eastAsia="en-US"/>
        </w:rPr>
        <w:tab/>
      </w:r>
      <w:r w:rsidR="00B84D1B">
        <w:rPr>
          <w:lang w:eastAsia="en-US"/>
        </w:rPr>
        <w:tab/>
        <w:t>16.173,66 kn</w:t>
      </w:r>
    </w:p>
    <w:p w:rsidRDefault="00B84D1B" w:rsidP="00EB01EF" w:rsidR="00B84D1B">
      <w:pPr>
        <w:ind w:left="709"/>
        <w:rPr>
          <w:lang w:eastAsia="en-US"/>
        </w:rPr>
      </w:pPr>
      <w:r>
        <w:rPr>
          <w:lang w:eastAsia="en-US"/>
        </w:rPr>
        <w:t>Po.ind. kurutz-Gain 12-13</w:t>
      </w:r>
    </w:p>
    <w:p w:rsidRDefault="00670E4F" w:rsidP="00EB01EF" w:rsidR="00670E4F">
      <w:pPr>
        <w:ind w:left="709"/>
        <w:rPr>
          <w:lang w:eastAsia="en-US"/>
        </w:rPr>
      </w:pPr>
    </w:p>
    <w:p w:rsidRDefault="00EB01EF" w:rsidP="00EB01EF" w:rsidR="00B84D1B">
      <w:pPr>
        <w:ind w:left="709"/>
        <w:rPr>
          <w:lang w:eastAsia="en-US"/>
        </w:rPr>
      </w:pPr>
      <w:r>
        <w:rPr>
          <w:lang w:eastAsia="en-US"/>
        </w:rPr>
        <w:t xml:space="preserve">ZO – INVEST d.o.o. Zagreb, </w:t>
      </w:r>
      <w:r w:rsidR="00B84D1B">
        <w:rPr>
          <w:lang w:eastAsia="en-US"/>
        </w:rPr>
        <w:tab/>
      </w:r>
      <w:r w:rsidR="00B84D1B">
        <w:rPr>
          <w:lang w:eastAsia="en-US"/>
        </w:rPr>
        <w:tab/>
      </w:r>
      <w:r w:rsidR="00B84D1B">
        <w:rPr>
          <w:lang w:eastAsia="en-US"/>
        </w:rPr>
        <w:tab/>
      </w:r>
      <w:r w:rsidR="00B84D1B">
        <w:rPr>
          <w:lang w:eastAsia="en-US"/>
        </w:rPr>
        <w:tab/>
      </w:r>
      <w:r w:rsidR="00B84D1B">
        <w:rPr>
          <w:lang w:eastAsia="en-US"/>
        </w:rPr>
        <w:tab/>
      </w:r>
      <w:r w:rsidR="00B84D1B">
        <w:rPr>
          <w:lang w:eastAsia="en-US"/>
        </w:rPr>
        <w:tab/>
        <w:t>10.708,90 kn</w:t>
      </w:r>
    </w:p>
    <w:p w:rsidRDefault="00EB01EF" w:rsidP="00EB01EF" w:rsidR="00B84D1B">
      <w:pPr>
        <w:ind w:left="709"/>
        <w:rPr>
          <w:lang w:eastAsia="en-US"/>
        </w:rPr>
      </w:pPr>
      <w:r>
        <w:rPr>
          <w:lang w:eastAsia="en-US"/>
        </w:rPr>
        <w:t xml:space="preserve">Mirogojska cesta 16, </w:t>
      </w:r>
    </w:p>
    <w:p w:rsidRDefault="00EB01EF" w:rsidP="00EB01EF" w:rsidR="00EB01EF">
      <w:pPr>
        <w:ind w:left="709"/>
        <w:rPr>
          <w:lang w:eastAsia="en-US"/>
        </w:rPr>
      </w:pPr>
      <w:r>
        <w:rPr>
          <w:lang w:eastAsia="en-US"/>
        </w:rPr>
        <w:t>OIB 20274696551</w:t>
      </w:r>
    </w:p>
    <w:p w:rsidRDefault="00B84D1B" w:rsidP="00EB01EF" w:rsidR="00B84D1B">
      <w:pPr>
        <w:ind w:left="709"/>
        <w:rPr>
          <w:lang w:eastAsia="en-US"/>
        </w:rPr>
      </w:pPr>
    </w:p>
    <w:p w:rsidRDefault="00EB01EF" w:rsidP="00EB01EF" w:rsidR="00B84D1B">
      <w:pPr>
        <w:ind w:left="709"/>
        <w:rPr>
          <w:lang w:eastAsia="en-US"/>
        </w:rPr>
      </w:pPr>
      <w:r>
        <w:rPr>
          <w:lang w:eastAsia="en-US"/>
        </w:rPr>
        <w:t xml:space="preserve">ŽELEZARA SMEDEREVO d.o.o. </w:t>
      </w:r>
      <w:r w:rsidR="00B84D1B">
        <w:rPr>
          <w:lang w:eastAsia="en-US"/>
        </w:rPr>
        <w:tab/>
      </w:r>
      <w:r w:rsidR="00B84D1B">
        <w:rPr>
          <w:lang w:eastAsia="en-US"/>
        </w:rPr>
        <w:tab/>
      </w:r>
      <w:r w:rsidR="00B84D1B">
        <w:rPr>
          <w:lang w:eastAsia="en-US"/>
        </w:rPr>
        <w:tab/>
      </w:r>
      <w:r w:rsidR="00B84D1B">
        <w:rPr>
          <w:lang w:eastAsia="en-US"/>
        </w:rPr>
        <w:tab/>
      </w:r>
      <w:r w:rsidR="00670E4F">
        <w:rPr>
          <w:lang w:eastAsia="en-US"/>
        </w:rPr>
        <w:t xml:space="preserve">           </w:t>
      </w:r>
      <w:r w:rsidR="00B84D1B">
        <w:rPr>
          <w:lang w:eastAsia="en-US"/>
        </w:rPr>
        <w:t>918.409,93 kn</w:t>
      </w:r>
    </w:p>
    <w:p w:rsidRDefault="00EB01EF" w:rsidP="00EB01EF" w:rsidR="007D4134">
      <w:pPr>
        <w:ind w:left="709"/>
        <w:rPr>
          <w:lang w:eastAsia="en-US"/>
        </w:rPr>
      </w:pPr>
      <w:r>
        <w:rPr>
          <w:lang w:eastAsia="en-US"/>
        </w:rPr>
        <w:t>Smederevo, Srbija, Radinac bb</w:t>
      </w:r>
    </w:p>
    <w:p w:rsidRDefault="00B84D1B" w:rsidP="00EB01EF" w:rsidR="00B84D1B">
      <w:pPr>
        <w:ind w:left="709"/>
        <w:rPr>
          <w:lang w:eastAsia="en-US"/>
        </w:rPr>
      </w:pPr>
    </w:p>
    <w:p w:rsidRDefault="00B84D1B" w:rsidP="00EB01EF" w:rsidR="00B84D1B">
      <w:pPr>
        <w:ind w:left="709"/>
        <w:rPr>
          <w:lang w:eastAsia="en-US"/>
        </w:rPr>
      </w:pPr>
    </w:p>
    <w:p w:rsidRDefault="00E54888" w:rsidP="00E54888" w:rsidR="00E54888">
      <w:pPr>
        <w:rPr>
          <w:lang w:eastAsia="en-US"/>
        </w:rPr>
      </w:pPr>
      <w:r>
        <w:rPr>
          <w:lang w:eastAsia="en-US"/>
        </w:rPr>
        <w:t>II.</w:t>
      </w:r>
      <w:r>
        <w:rPr>
          <w:lang w:eastAsia="en-US"/>
        </w:rPr>
        <w:tab/>
        <w:t xml:space="preserve">Osporene su tražbine slijedećih vjerovnika: </w:t>
      </w:r>
    </w:p>
    <w:p w:rsidRDefault="00E54888" w:rsidP="00E54888" w:rsidR="00E54888">
      <w:pPr>
        <w:rPr>
          <w:lang w:eastAsia="en-US"/>
        </w:rPr>
      </w:pPr>
    </w:p>
    <w:p w:rsidRDefault="00EB01EF" w:rsidP="00E54888" w:rsidR="00E54888">
      <w:pPr>
        <w:rPr>
          <w:lang w:eastAsia="en-US"/>
        </w:rPr>
      </w:pPr>
      <w:r>
        <w:rPr>
          <w:lang w:eastAsia="en-US"/>
        </w:rPr>
        <w:t xml:space="preserve"> </w:t>
      </w:r>
      <w:r w:rsidR="00E54888">
        <w:rPr>
          <w:lang w:eastAsia="en-US"/>
        </w:rPr>
        <w:tab/>
        <w:t xml:space="preserve">A.B.C. TEHNIKA d.o.o. </w:t>
      </w:r>
      <w:r w:rsidR="00E54888">
        <w:rPr>
          <w:lang w:eastAsia="en-US"/>
        </w:rPr>
        <w:tab/>
      </w:r>
      <w:r w:rsidR="00E54888">
        <w:rPr>
          <w:lang w:eastAsia="en-US"/>
        </w:rPr>
        <w:tab/>
      </w:r>
      <w:r w:rsidR="00E54888">
        <w:rPr>
          <w:lang w:eastAsia="en-US"/>
        </w:rPr>
        <w:tab/>
      </w:r>
      <w:r w:rsidR="00E54888">
        <w:rPr>
          <w:lang w:eastAsia="en-US"/>
        </w:rPr>
        <w:tab/>
      </w:r>
      <w:r w:rsidR="00E54888">
        <w:rPr>
          <w:lang w:eastAsia="en-US"/>
        </w:rPr>
        <w:tab/>
      </w:r>
      <w:r w:rsidR="00E54888">
        <w:rPr>
          <w:lang w:eastAsia="en-US"/>
        </w:rPr>
        <w:tab/>
      </w:r>
      <w:r w:rsidR="00670E4F">
        <w:rPr>
          <w:lang w:eastAsia="en-US"/>
        </w:rPr>
        <w:t xml:space="preserve">  </w:t>
      </w:r>
      <w:r w:rsidR="00E54888">
        <w:rPr>
          <w:lang w:eastAsia="en-US"/>
        </w:rPr>
        <w:t>5.383,50 kn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Rijeka, Labinska 41, 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>OIB 31035459971</w:t>
      </w:r>
    </w:p>
    <w:p w:rsidRDefault="00E54888" w:rsidP="00E54888" w:rsidR="00E54888">
      <w:pPr>
        <w:ind w:left="709"/>
        <w:rPr>
          <w:lang w:eastAsia="en-US"/>
        </w:rPr>
      </w:pP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lastRenderedPageBreak/>
        <w:t xml:space="preserve">ACTEGA DS GmbH, Straubinger 12,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670E4F">
        <w:rPr>
          <w:lang w:eastAsia="en-US"/>
        </w:rPr>
        <w:t xml:space="preserve">           </w:t>
      </w:r>
      <w:r>
        <w:rPr>
          <w:lang w:eastAsia="en-US"/>
        </w:rPr>
        <w:t xml:space="preserve">115.634,14 kn 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>Njemačka</w:t>
      </w:r>
    </w:p>
    <w:p w:rsidRDefault="00E54888" w:rsidP="00E54888" w:rsidR="00E54888">
      <w:pPr>
        <w:ind w:left="709"/>
        <w:rPr>
          <w:lang w:eastAsia="en-US"/>
        </w:rPr>
      </w:pPr>
    </w:p>
    <w:p w:rsidRDefault="00E54888" w:rsidP="00E54888" w:rsidR="00E54888">
      <w:pPr>
        <w:ind w:left="709"/>
        <w:rPr>
          <w:lang w:eastAsia="en-US"/>
        </w:rPr>
      </w:pP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AUTO – REMETINEC d.d.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670E4F">
        <w:rPr>
          <w:lang w:eastAsia="en-US"/>
        </w:rPr>
        <w:t xml:space="preserve">      </w:t>
      </w:r>
      <w:r>
        <w:rPr>
          <w:lang w:eastAsia="en-US"/>
        </w:rPr>
        <w:t>177,49 kn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Zagreb, Remetinec 5f, 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>OIB 12933687795</w:t>
      </w:r>
    </w:p>
    <w:p w:rsidRDefault="00E54888" w:rsidP="00E54888" w:rsidR="00E54888">
      <w:pPr>
        <w:ind w:left="709"/>
        <w:rPr>
          <w:lang w:eastAsia="en-US"/>
        </w:rPr>
      </w:pP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AUTOCESTA RIJEKA – ZAGREB d.d.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670E4F">
        <w:rPr>
          <w:lang w:eastAsia="en-US"/>
        </w:rPr>
        <w:t xml:space="preserve">    </w:t>
      </w:r>
      <w:r>
        <w:rPr>
          <w:lang w:eastAsia="en-US"/>
        </w:rPr>
        <w:t>2.000,00 kn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Zagreb, Širolina 4, 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>OIB 96330310281</w:t>
      </w:r>
    </w:p>
    <w:p w:rsidRDefault="00E54888" w:rsidP="00E54888" w:rsidR="00E54888">
      <w:pPr>
        <w:ind w:left="709"/>
        <w:rPr>
          <w:lang w:eastAsia="en-US"/>
        </w:rPr>
      </w:pP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AUTOELEKTRIKA DASOVIĆ j.d.o.o.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670E4F">
        <w:rPr>
          <w:lang w:eastAsia="en-US"/>
        </w:rPr>
        <w:t xml:space="preserve">       </w:t>
      </w:r>
      <w:r>
        <w:rPr>
          <w:lang w:eastAsia="en-US"/>
        </w:rPr>
        <w:t>458,75 kn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Lučko, F. Puškarica 1021, 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>OIB 33781545840</w:t>
      </w:r>
    </w:p>
    <w:p w:rsidRDefault="00E54888" w:rsidP="00E54888" w:rsidR="00E54888">
      <w:pPr>
        <w:ind w:left="709"/>
        <w:rPr>
          <w:lang w:eastAsia="en-US"/>
        </w:rPr>
      </w:pP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AUTOPRIJEVOZNIK MERIĆ SEAD,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670E4F">
        <w:rPr>
          <w:lang w:eastAsia="en-US"/>
        </w:rPr>
        <w:t xml:space="preserve">       </w:t>
      </w:r>
      <w:r>
        <w:rPr>
          <w:lang w:eastAsia="en-US"/>
        </w:rPr>
        <w:t>755,78 kn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>Sarajevo, Butmirska cesta 211, BiH</w:t>
      </w:r>
    </w:p>
    <w:p w:rsidRDefault="00E54888" w:rsidP="00E54888" w:rsidR="00E54888">
      <w:pPr>
        <w:ind w:left="709"/>
        <w:rPr>
          <w:lang w:eastAsia="en-US"/>
        </w:rPr>
      </w:pP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BIAGOSCH&amp;BRANDAU GmbH &amp; Co,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670E4F">
        <w:rPr>
          <w:lang w:eastAsia="en-US"/>
        </w:rPr>
        <w:t xml:space="preserve"> </w:t>
      </w:r>
      <w:r>
        <w:rPr>
          <w:lang w:eastAsia="en-US"/>
        </w:rPr>
        <w:t xml:space="preserve">53.268,10 kn 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>Barmstedt Schustraing 19, Njemačka,</w:t>
      </w:r>
    </w:p>
    <w:p w:rsidRDefault="00E54888" w:rsidP="00E54888" w:rsidR="00E54888">
      <w:pPr>
        <w:ind w:left="709"/>
        <w:rPr>
          <w:lang w:eastAsia="en-US"/>
        </w:rPr>
      </w:pPr>
    </w:p>
    <w:p w:rsidRDefault="00E54888" w:rsidP="00E54888" w:rsidR="00E54888">
      <w:pPr>
        <w:ind w:left="709"/>
        <w:rPr>
          <w:lang w:eastAsia="en-US"/>
        </w:rPr>
      </w:pPr>
      <w:r w:rsidRPr="00E54888">
        <w:rPr>
          <w:lang w:eastAsia="en-US"/>
        </w:rPr>
        <w:t xml:space="preserve">BIROOPREMA d.o.o.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670E4F">
        <w:rPr>
          <w:lang w:eastAsia="en-US"/>
        </w:rPr>
        <w:t xml:space="preserve">   </w:t>
      </w:r>
      <w:r>
        <w:rPr>
          <w:lang w:eastAsia="en-US"/>
        </w:rPr>
        <w:t xml:space="preserve">1.193,08 kn </w:t>
      </w:r>
    </w:p>
    <w:p w:rsidRDefault="00E54888" w:rsidP="00E54888" w:rsidR="00E54888">
      <w:pPr>
        <w:ind w:left="709"/>
        <w:rPr>
          <w:lang w:eastAsia="en-US"/>
        </w:rPr>
      </w:pPr>
      <w:r w:rsidRPr="00E54888">
        <w:rPr>
          <w:lang w:eastAsia="en-US"/>
        </w:rPr>
        <w:t xml:space="preserve">Rijeka, M. Barača 7, </w:t>
      </w:r>
    </w:p>
    <w:p w:rsidRDefault="00E54888" w:rsidP="00E54888" w:rsidR="00E54888">
      <w:pPr>
        <w:ind w:left="709"/>
        <w:rPr>
          <w:lang w:eastAsia="en-US"/>
        </w:rPr>
      </w:pPr>
      <w:r w:rsidRPr="00E54888">
        <w:rPr>
          <w:lang w:eastAsia="en-US"/>
        </w:rPr>
        <w:t>OIB 72699018792</w:t>
      </w:r>
    </w:p>
    <w:p w:rsidRDefault="00E54888" w:rsidP="00E54888" w:rsidR="00E54888">
      <w:pPr>
        <w:ind w:left="709"/>
        <w:rPr>
          <w:lang w:eastAsia="en-US"/>
        </w:rPr>
      </w:pP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>BISNODE d.o.o. Zagreb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670E4F">
        <w:rPr>
          <w:lang w:eastAsia="en-US"/>
        </w:rPr>
        <w:t xml:space="preserve">    </w:t>
      </w:r>
      <w:r>
        <w:rPr>
          <w:lang w:eastAsia="en-US"/>
        </w:rPr>
        <w:t xml:space="preserve">2.000,00 kn 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Fallerovo šetalište 22, 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>OIB 48270876028</w:t>
      </w:r>
    </w:p>
    <w:p w:rsidRDefault="00E54888" w:rsidP="00E54888" w:rsidR="00E54888">
      <w:pPr>
        <w:ind w:left="709"/>
        <w:rPr>
          <w:lang w:eastAsia="en-US"/>
        </w:rPr>
      </w:pP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DAMIR BJELČIĆ javni bilježnik,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</w:t>
      </w:r>
      <w:r w:rsidR="00670E4F">
        <w:rPr>
          <w:lang w:eastAsia="en-US"/>
        </w:rPr>
        <w:t xml:space="preserve">     </w:t>
      </w:r>
      <w:r>
        <w:rPr>
          <w:lang w:eastAsia="en-US"/>
        </w:rPr>
        <w:t>37,50 kn</w:t>
      </w:r>
      <w:r>
        <w:rPr>
          <w:lang w:eastAsia="en-US"/>
        </w:rPr>
        <w:tab/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Doliće, Doliće 45B, 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>OIB 28340859140</w:t>
      </w:r>
    </w:p>
    <w:p w:rsidRDefault="00E54888" w:rsidP="00E54888" w:rsidR="00E54888">
      <w:pPr>
        <w:ind w:left="709"/>
        <w:rPr>
          <w:lang w:eastAsia="en-US"/>
        </w:rPr>
      </w:pP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BRZO I FINO d.o.o. u stečaju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670E4F">
        <w:rPr>
          <w:lang w:eastAsia="en-US"/>
        </w:rPr>
        <w:t xml:space="preserve">    </w:t>
      </w:r>
      <w:r>
        <w:rPr>
          <w:lang w:eastAsia="en-US"/>
        </w:rPr>
        <w:t xml:space="preserve">1.950,37 kn </w:t>
      </w:r>
      <w:r>
        <w:rPr>
          <w:lang w:eastAsia="en-US"/>
        </w:rPr>
        <w:tab/>
        <w:t xml:space="preserve">Zagreb, Grigora Viteza 5, 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>OIB 68165188587</w:t>
      </w:r>
    </w:p>
    <w:p w:rsidRDefault="00E54888" w:rsidP="00E54888" w:rsidR="00E54888">
      <w:pPr>
        <w:ind w:left="709"/>
        <w:rPr>
          <w:lang w:eastAsia="en-US"/>
        </w:rPr>
      </w:pP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CONSTELLIUM SINGEN GmbH, Njemačka,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7270CD">
        <w:rPr>
          <w:lang w:eastAsia="en-US"/>
        </w:rPr>
        <w:t xml:space="preserve">  </w:t>
      </w:r>
      <w:r>
        <w:rPr>
          <w:lang w:eastAsia="en-US"/>
        </w:rPr>
        <w:t>18.871,57 kn</w:t>
      </w:r>
      <w:r>
        <w:rPr>
          <w:lang w:eastAsia="en-US"/>
        </w:rPr>
        <w:tab/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>Singen, Alusingen-Platz 1</w:t>
      </w:r>
    </w:p>
    <w:p w:rsidRDefault="00E54888" w:rsidP="00E54888" w:rsidR="00E54888">
      <w:pPr>
        <w:ind w:left="709"/>
        <w:rPr>
          <w:lang w:eastAsia="en-US"/>
        </w:rPr>
      </w:pP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CROWN IMBALLAGGI ITALIA,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7270CD">
        <w:rPr>
          <w:lang w:eastAsia="en-US"/>
        </w:rPr>
        <w:t xml:space="preserve">  </w:t>
      </w:r>
      <w:r>
        <w:rPr>
          <w:lang w:eastAsia="en-US"/>
        </w:rPr>
        <w:t>24.071,73 kn</w:t>
      </w:r>
      <w:r>
        <w:rPr>
          <w:lang w:eastAsia="en-US"/>
        </w:rPr>
        <w:tab/>
        <w:t xml:space="preserve"> 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>Parma, Strada Ugozzolo 100/a, Italija</w:t>
      </w:r>
    </w:p>
    <w:p w:rsidRDefault="00E54888" w:rsidP="00E54888" w:rsidR="00E54888">
      <w:pPr>
        <w:ind w:left="709"/>
        <w:rPr>
          <w:lang w:eastAsia="en-US"/>
        </w:rPr>
      </w:pP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>CUT TECH d.o.o. Labin, Kapelica 10c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7270CD">
        <w:rPr>
          <w:lang w:eastAsia="en-US"/>
        </w:rPr>
        <w:t xml:space="preserve">    </w:t>
      </w:r>
      <w:r>
        <w:rPr>
          <w:lang w:eastAsia="en-US"/>
        </w:rPr>
        <w:t xml:space="preserve">2.636,25 kn </w:t>
      </w:r>
      <w:r>
        <w:rPr>
          <w:lang w:eastAsia="en-US"/>
        </w:rPr>
        <w:tab/>
        <w:t>OIB 81428533799</w:t>
      </w:r>
    </w:p>
    <w:p w:rsidRDefault="00E54888" w:rsidP="00E54888" w:rsidR="00E54888">
      <w:pPr>
        <w:ind w:left="709"/>
        <w:rPr>
          <w:lang w:eastAsia="en-US"/>
        </w:rPr>
      </w:pP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ČIKO TRANSPORT d.o.o.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7270CD">
        <w:rPr>
          <w:lang w:eastAsia="en-US"/>
        </w:rPr>
        <w:t xml:space="preserve">    </w:t>
      </w:r>
      <w:r>
        <w:rPr>
          <w:lang w:eastAsia="en-US"/>
        </w:rPr>
        <w:t xml:space="preserve">3.500,00 kn 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Požega, Vranduk 125, 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>OIB 92832783840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lastRenderedPageBreak/>
        <w:t xml:space="preserve">HANA DUGIĆ vl. proizvodnje spiralnih udlaga,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7270CD">
        <w:rPr>
          <w:lang w:eastAsia="en-US"/>
        </w:rPr>
        <w:t xml:space="preserve">         </w:t>
      </w:r>
      <w:r>
        <w:rPr>
          <w:lang w:eastAsia="en-US"/>
        </w:rPr>
        <w:t>150,00 kn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Sasi, Sasi 22, 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>OIB 29118203567</w:t>
      </w:r>
    </w:p>
    <w:p w:rsidRDefault="00E54888" w:rsidP="00E54888" w:rsidR="00E54888">
      <w:pPr>
        <w:ind w:left="709"/>
        <w:rPr>
          <w:lang w:eastAsia="en-US"/>
        </w:rPr>
      </w:pP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E C I d.o.o. Zagreb, Radnička cesta 228,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7270CD">
        <w:rPr>
          <w:lang w:eastAsia="en-US"/>
        </w:rPr>
        <w:t xml:space="preserve">      </w:t>
      </w:r>
      <w:r>
        <w:rPr>
          <w:lang w:eastAsia="en-US"/>
        </w:rPr>
        <w:t>2.655,00 kn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>OIB 60256543965</w:t>
      </w:r>
    </w:p>
    <w:p w:rsidRDefault="00E54888" w:rsidP="00E54888" w:rsidR="00E54888">
      <w:pPr>
        <w:ind w:left="709"/>
        <w:rPr>
          <w:lang w:eastAsia="en-US"/>
        </w:rPr>
      </w:pP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ENIGMA d.o.o. Bosna i Hercegovina,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7270CD">
        <w:rPr>
          <w:lang w:eastAsia="en-US"/>
        </w:rPr>
        <w:t xml:space="preserve">         </w:t>
      </w:r>
      <w:r>
        <w:rPr>
          <w:lang w:eastAsia="en-US"/>
        </w:rPr>
        <w:t xml:space="preserve">695,32 kn 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Grude, Pocrte bb, 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>OIB 4272095050004</w:t>
      </w:r>
    </w:p>
    <w:p w:rsidRDefault="00E54888" w:rsidP="00E54888" w:rsidR="00E54888">
      <w:pPr>
        <w:ind w:left="709"/>
        <w:rPr>
          <w:lang w:eastAsia="en-US"/>
        </w:rPr>
      </w:pP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>GEN COMMERCE d.o.o. Zagreb</w:t>
      </w:r>
      <w:r>
        <w:rPr>
          <w:lang w:eastAsia="en-US"/>
        </w:rPr>
        <w:tab/>
        <w:t xml:space="preserve">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7270CD">
        <w:rPr>
          <w:lang w:eastAsia="en-US"/>
        </w:rPr>
        <w:t xml:space="preserve">      </w:t>
      </w:r>
      <w:r>
        <w:rPr>
          <w:lang w:eastAsia="en-US"/>
        </w:rPr>
        <w:t xml:space="preserve">1.196,15 kn 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Vrapčanska 232, 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>OIB 61761797220</w:t>
      </w:r>
    </w:p>
    <w:p w:rsidRDefault="00E54888" w:rsidP="00E54888" w:rsidR="00E54888">
      <w:pPr>
        <w:ind w:left="709"/>
        <w:rPr>
          <w:lang w:eastAsia="en-US"/>
        </w:rPr>
      </w:pP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GEO – KVARNER d.o.o.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7270CD">
        <w:rPr>
          <w:lang w:eastAsia="en-US"/>
        </w:rPr>
        <w:t xml:space="preserve">       </w:t>
      </w:r>
      <w:r>
        <w:rPr>
          <w:lang w:eastAsia="en-US"/>
        </w:rPr>
        <w:t>9.625,00 kn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Kostrena, Žuknica 53c, 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>OIB 91190940081</w:t>
      </w:r>
    </w:p>
    <w:p w:rsidRDefault="00E54888" w:rsidP="00E54888" w:rsidR="00E54888">
      <w:pPr>
        <w:ind w:left="709"/>
        <w:rPr>
          <w:lang w:eastAsia="en-US"/>
        </w:rPr>
      </w:pP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GLOBAL EKSPRES d.o.o.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</w:t>
      </w:r>
      <w:r w:rsidR="007270CD">
        <w:rPr>
          <w:lang w:eastAsia="en-US"/>
        </w:rPr>
        <w:t xml:space="preserve">      </w:t>
      </w:r>
      <w:r>
        <w:rPr>
          <w:lang w:eastAsia="en-US"/>
        </w:rPr>
        <w:t>1.225,00 kn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Donji Stupnik, Stupničke šipkovine 31, 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>OIB 08233537792</w:t>
      </w:r>
    </w:p>
    <w:p w:rsidRDefault="00E54888" w:rsidP="00E54888" w:rsidR="00E54888">
      <w:pPr>
        <w:ind w:left="709"/>
        <w:rPr>
          <w:lang w:eastAsia="en-US"/>
        </w:rPr>
      </w:pP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GRAD RIJEKA, Rijeka,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7270CD">
        <w:rPr>
          <w:lang w:eastAsia="en-US"/>
        </w:rPr>
        <w:t xml:space="preserve">    </w:t>
      </w:r>
      <w:r>
        <w:rPr>
          <w:lang w:eastAsia="en-US"/>
        </w:rPr>
        <w:t xml:space="preserve">114.203,01 kn  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Korzo 16, 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>OIB 54382731928</w:t>
      </w:r>
    </w:p>
    <w:p w:rsidRDefault="00E54888" w:rsidP="00E54888" w:rsidR="00E54888">
      <w:pPr>
        <w:ind w:left="709"/>
        <w:rPr>
          <w:lang w:eastAsia="en-US"/>
        </w:rPr>
      </w:pP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GRZADZIEL INVESTMENT SP.Z.O.O.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7270CD">
        <w:rPr>
          <w:lang w:eastAsia="en-US"/>
        </w:rPr>
        <w:t xml:space="preserve">      </w:t>
      </w:r>
      <w:r>
        <w:rPr>
          <w:lang w:eastAsia="en-US"/>
        </w:rPr>
        <w:t xml:space="preserve">17.543,88 kn 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>Poljska, Wloclawek</w:t>
      </w:r>
    </w:p>
    <w:p w:rsidRDefault="00E54888" w:rsidP="00E54888" w:rsidR="00E54888">
      <w:pPr>
        <w:ind w:left="709"/>
        <w:rPr>
          <w:lang w:eastAsia="en-US"/>
        </w:rPr>
      </w:pP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HEP – Operator distribucijskog sustava d.o.o. Zagreb, </w:t>
      </w:r>
      <w:r>
        <w:rPr>
          <w:lang w:eastAsia="en-US"/>
        </w:rPr>
        <w:tab/>
      </w:r>
      <w:r>
        <w:rPr>
          <w:lang w:eastAsia="en-US"/>
        </w:rPr>
        <w:tab/>
        <w:t xml:space="preserve"> </w:t>
      </w:r>
      <w:r w:rsidR="007270CD">
        <w:rPr>
          <w:lang w:eastAsia="en-US"/>
        </w:rPr>
        <w:t xml:space="preserve">        </w:t>
      </w:r>
      <w:r>
        <w:rPr>
          <w:lang w:eastAsia="en-US"/>
        </w:rPr>
        <w:t>3.139,19 kn</w:t>
      </w:r>
      <w:r>
        <w:rPr>
          <w:lang w:eastAsia="en-US"/>
        </w:rPr>
        <w:tab/>
        <w:t xml:space="preserve">Ulica grada Vukovara 37, 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>OIB 46830600751</w:t>
      </w:r>
    </w:p>
    <w:p w:rsidRDefault="00E54888" w:rsidP="00E54888" w:rsidR="00E54888">
      <w:pPr>
        <w:ind w:left="709"/>
        <w:rPr>
          <w:lang w:eastAsia="en-US"/>
        </w:rPr>
      </w:pP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HRVATSKI ZAVOD ZA TOKSIKOLOGIJU I ANTIDOPING </w:t>
      </w:r>
      <w:r>
        <w:rPr>
          <w:lang w:eastAsia="en-US"/>
        </w:rPr>
        <w:tab/>
      </w:r>
      <w:r w:rsidR="007270CD">
        <w:rPr>
          <w:lang w:eastAsia="en-US"/>
        </w:rPr>
        <w:t xml:space="preserve">         </w:t>
      </w:r>
      <w:r>
        <w:rPr>
          <w:lang w:eastAsia="en-US"/>
        </w:rPr>
        <w:t xml:space="preserve">1.500,00 kn 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Zagreb, Borongajska cesta 83a, 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>OIB 23691527614</w:t>
      </w:r>
    </w:p>
    <w:p w:rsidRDefault="00E54888" w:rsidP="00E54888" w:rsidR="00E54888">
      <w:pPr>
        <w:ind w:left="709"/>
        <w:rPr>
          <w:lang w:eastAsia="en-US"/>
        </w:rPr>
      </w:pP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>I.T.T. d.o.o. Rijeka,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7270CD">
        <w:rPr>
          <w:lang w:eastAsia="en-US"/>
        </w:rPr>
        <w:t xml:space="preserve">       </w:t>
      </w:r>
      <w:r>
        <w:rPr>
          <w:lang w:eastAsia="en-US"/>
        </w:rPr>
        <w:t xml:space="preserve">10.000,00 kn 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M. Albaharija 10a, 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>OIB 82717287037</w:t>
      </w:r>
    </w:p>
    <w:p w:rsidRDefault="00E54888" w:rsidP="00E54888" w:rsidR="00E54888">
      <w:pPr>
        <w:ind w:left="709"/>
        <w:rPr>
          <w:lang w:eastAsia="en-US"/>
        </w:rPr>
      </w:pP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INGINSPEKT – OPATIJA d.o.o.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7270CD">
        <w:rPr>
          <w:lang w:eastAsia="en-US"/>
        </w:rPr>
        <w:t xml:space="preserve">                     </w:t>
      </w:r>
      <w:r>
        <w:rPr>
          <w:lang w:eastAsia="en-US"/>
        </w:rPr>
        <w:t xml:space="preserve">6.401,79 kn 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Opatija, A. Raspora 26, 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>OIB 43134493918</w:t>
      </w:r>
    </w:p>
    <w:p w:rsidRDefault="00E54888" w:rsidP="00E54888" w:rsidR="00E54888">
      <w:pPr>
        <w:ind w:left="709"/>
        <w:rPr>
          <w:lang w:eastAsia="en-US"/>
        </w:rPr>
      </w:pP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INGINSPEKT d.o.o.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7270CD">
        <w:rPr>
          <w:lang w:eastAsia="en-US"/>
        </w:rPr>
        <w:t xml:space="preserve">         </w:t>
      </w:r>
      <w:r>
        <w:rPr>
          <w:lang w:eastAsia="en-US"/>
        </w:rPr>
        <w:t>6.000,00 kn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Opatija, A. Raspora 26, 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>OIB 43001320854</w:t>
      </w:r>
    </w:p>
    <w:p w:rsidRDefault="00E54888" w:rsidP="00E54888" w:rsidR="00E54888">
      <w:pPr>
        <w:ind w:left="709"/>
        <w:rPr>
          <w:lang w:eastAsia="en-US"/>
        </w:rPr>
      </w:pP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lastRenderedPageBreak/>
        <w:t xml:space="preserve">INK MALOBERTI s.r.l. Milano,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7270CD">
        <w:rPr>
          <w:lang w:eastAsia="en-US"/>
        </w:rPr>
        <w:t xml:space="preserve">      </w:t>
      </w:r>
      <w:r>
        <w:rPr>
          <w:lang w:eastAsia="en-US"/>
        </w:rPr>
        <w:t>33.052,10 kn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>Via Torino 11, Italija</w:t>
      </w:r>
    </w:p>
    <w:p w:rsidRDefault="00E54888" w:rsidP="00E54888" w:rsidR="00E54888">
      <w:pPr>
        <w:ind w:left="709"/>
        <w:rPr>
          <w:lang w:eastAsia="en-US"/>
        </w:rPr>
      </w:pP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JANEZ IVAN PATERNOSTER s.p.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7270CD">
        <w:rPr>
          <w:lang w:eastAsia="en-US"/>
        </w:rPr>
        <w:t xml:space="preserve">      </w:t>
      </w:r>
      <w:r>
        <w:rPr>
          <w:lang w:eastAsia="en-US"/>
        </w:rPr>
        <w:t>36.171,57 kn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Ljubljana, Studenec 37, Slovenija </w:t>
      </w:r>
    </w:p>
    <w:p w:rsidRDefault="00E54888" w:rsidP="00E54888" w:rsidR="00E54888">
      <w:pPr>
        <w:ind w:left="709"/>
        <w:rPr>
          <w:lang w:eastAsia="en-US"/>
        </w:rPr>
      </w:pP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KAESER KOMPRESSOREN d.o.o.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</w:t>
      </w:r>
      <w:r>
        <w:rPr>
          <w:lang w:eastAsia="en-US"/>
        </w:rPr>
        <w:tab/>
      </w:r>
      <w:r w:rsidR="007270CD">
        <w:rPr>
          <w:lang w:eastAsia="en-US"/>
        </w:rPr>
        <w:t xml:space="preserve">         </w:t>
      </w:r>
      <w:r w:rsidR="00A7203C">
        <w:rPr>
          <w:lang w:eastAsia="en-US"/>
        </w:rPr>
        <w:t xml:space="preserve">2.250,00 kn 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Sesvete, Rimski put 11d, 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>OIB 42572807012</w:t>
      </w:r>
    </w:p>
    <w:p w:rsidRDefault="00E54888" w:rsidP="00E54888" w:rsidR="00E54888">
      <w:pPr>
        <w:ind w:left="709"/>
        <w:rPr>
          <w:lang w:eastAsia="en-US"/>
        </w:rPr>
      </w:pP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STJEPAN KAŠNAR vl. obrta Kašnar opel servis, </w:t>
      </w:r>
      <w:r>
        <w:rPr>
          <w:lang w:eastAsia="en-US"/>
        </w:rPr>
        <w:tab/>
      </w:r>
      <w:r>
        <w:rPr>
          <w:lang w:eastAsia="en-US"/>
        </w:rPr>
        <w:tab/>
      </w:r>
      <w:r w:rsidR="00A7203C">
        <w:rPr>
          <w:lang w:eastAsia="en-US"/>
        </w:rPr>
        <w:tab/>
      </w:r>
      <w:r w:rsidR="007270CD">
        <w:rPr>
          <w:lang w:eastAsia="en-US"/>
        </w:rPr>
        <w:t xml:space="preserve">            </w:t>
      </w:r>
      <w:r w:rsidR="00A7203C">
        <w:rPr>
          <w:lang w:eastAsia="en-US"/>
        </w:rPr>
        <w:t>653,13 kn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Adamovec, Matije Gupca 9, 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>OIB 37018589595</w:t>
      </w:r>
    </w:p>
    <w:p w:rsidRDefault="00E54888" w:rsidP="00E54888" w:rsidR="00E54888">
      <w:pPr>
        <w:ind w:left="709"/>
        <w:rPr>
          <w:lang w:eastAsia="en-US"/>
        </w:rPr>
      </w:pP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KD ČISTOĆA d.o.o.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</w:t>
      </w:r>
      <w:r w:rsidR="00A7203C">
        <w:rPr>
          <w:lang w:eastAsia="en-US"/>
        </w:rPr>
        <w:tab/>
      </w:r>
      <w:r w:rsidR="007270CD">
        <w:rPr>
          <w:lang w:eastAsia="en-US"/>
        </w:rPr>
        <w:t xml:space="preserve">         </w:t>
      </w:r>
      <w:r w:rsidR="00A7203C">
        <w:rPr>
          <w:lang w:eastAsia="en-US"/>
        </w:rPr>
        <w:t xml:space="preserve">1.831,79 kn 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Rijeka, Dolac 14, 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>OIB 06531901714</w:t>
      </w:r>
    </w:p>
    <w:p w:rsidRDefault="00A7203C" w:rsidP="00E54888" w:rsidR="00A7203C">
      <w:pPr>
        <w:ind w:left="709"/>
        <w:rPr>
          <w:lang w:eastAsia="en-US"/>
        </w:rPr>
      </w:pP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KUTJEVAČKI VINARI udruga vinara i vinogradara </w:t>
      </w:r>
      <w:r w:rsidR="00A7203C">
        <w:rPr>
          <w:lang w:eastAsia="en-US"/>
        </w:rPr>
        <w:tab/>
      </w:r>
      <w:r w:rsidR="00A7203C">
        <w:rPr>
          <w:lang w:eastAsia="en-US"/>
        </w:rPr>
        <w:tab/>
      </w:r>
      <w:r w:rsidR="007270CD">
        <w:rPr>
          <w:lang w:eastAsia="en-US"/>
        </w:rPr>
        <w:t xml:space="preserve">         </w:t>
      </w:r>
      <w:r w:rsidR="00A7203C">
        <w:rPr>
          <w:lang w:eastAsia="en-US"/>
        </w:rPr>
        <w:t xml:space="preserve">5.000,00 kn 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Kutjevo, Trg graševine 1, 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>OIB 70368571510</w:t>
      </w:r>
    </w:p>
    <w:p w:rsidRDefault="00E54888" w:rsidP="00E54888" w:rsidR="00E54888">
      <w:pPr>
        <w:ind w:left="709"/>
        <w:rPr>
          <w:lang w:eastAsia="en-US"/>
        </w:rPr>
      </w:pP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LIM SAMOBOR d.o.o.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</w:t>
      </w:r>
      <w:r w:rsidR="007270CD">
        <w:rPr>
          <w:lang w:eastAsia="en-US"/>
        </w:rPr>
        <w:t xml:space="preserve">        </w:t>
      </w:r>
      <w:r w:rsidR="00A7203C">
        <w:rPr>
          <w:lang w:eastAsia="en-US"/>
        </w:rPr>
        <w:t xml:space="preserve">3.500,00 kn 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Samobor, N. Šubića Zrinskog 16b, 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>OIB 42395515009</w:t>
      </w:r>
    </w:p>
    <w:p w:rsidRDefault="00E54888" w:rsidP="00E54888" w:rsidR="00E54888">
      <w:pPr>
        <w:ind w:left="709"/>
        <w:rPr>
          <w:lang w:eastAsia="en-US"/>
        </w:rPr>
      </w:pP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NIKOLA MARCIUŠ vl. Marnik obrt, </w:t>
      </w:r>
      <w:r>
        <w:rPr>
          <w:lang w:eastAsia="en-US"/>
        </w:rPr>
        <w:tab/>
      </w:r>
      <w:r>
        <w:rPr>
          <w:lang w:eastAsia="en-US"/>
        </w:rPr>
        <w:tab/>
      </w:r>
      <w:r w:rsidR="00A7203C">
        <w:rPr>
          <w:lang w:eastAsia="en-US"/>
        </w:rPr>
        <w:tab/>
      </w:r>
      <w:r w:rsidR="00A7203C">
        <w:rPr>
          <w:lang w:eastAsia="en-US"/>
        </w:rPr>
        <w:tab/>
      </w:r>
      <w:r w:rsidR="007270CD">
        <w:rPr>
          <w:lang w:eastAsia="en-US"/>
        </w:rPr>
        <w:t xml:space="preserve">         </w:t>
      </w:r>
      <w:r w:rsidR="00A7203C">
        <w:rPr>
          <w:lang w:eastAsia="en-US"/>
        </w:rPr>
        <w:t xml:space="preserve">3.780,00 kn 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Zagreb, Jelašićka 18, 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>OIB 33693878125</w:t>
      </w:r>
    </w:p>
    <w:p w:rsidRDefault="00E54888" w:rsidP="00E54888" w:rsidR="00E54888">
      <w:pPr>
        <w:ind w:left="709"/>
        <w:rPr>
          <w:lang w:eastAsia="en-US"/>
        </w:rPr>
      </w:pP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MARIN MATEŠIĆ vl. obrta Automarin, </w:t>
      </w:r>
      <w:r w:rsidR="00A7203C">
        <w:rPr>
          <w:lang w:eastAsia="en-US"/>
        </w:rPr>
        <w:tab/>
      </w:r>
      <w:r w:rsidR="00A7203C">
        <w:rPr>
          <w:lang w:eastAsia="en-US"/>
        </w:rPr>
        <w:tab/>
      </w:r>
      <w:r w:rsidR="00A7203C">
        <w:rPr>
          <w:lang w:eastAsia="en-US"/>
        </w:rPr>
        <w:tab/>
      </w:r>
      <w:r w:rsidR="00A7203C">
        <w:rPr>
          <w:lang w:eastAsia="en-US"/>
        </w:rPr>
        <w:tab/>
      </w:r>
      <w:r w:rsidR="007270CD">
        <w:rPr>
          <w:lang w:eastAsia="en-US"/>
        </w:rPr>
        <w:t xml:space="preserve">         </w:t>
      </w:r>
      <w:r w:rsidR="00A7203C">
        <w:rPr>
          <w:lang w:eastAsia="en-US"/>
        </w:rPr>
        <w:t xml:space="preserve">1.709,50 kn 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Jušići, Jušići 12C, 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>OIB 31339297680</w:t>
      </w:r>
    </w:p>
    <w:p w:rsidRDefault="00E54888" w:rsidP="00E54888" w:rsidR="00E54888">
      <w:pPr>
        <w:ind w:left="709"/>
        <w:rPr>
          <w:lang w:eastAsia="en-US"/>
        </w:rPr>
      </w:pP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METAL ONE UK LTD, High Holborn,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</w:t>
      </w:r>
      <w:r w:rsidR="007270CD">
        <w:rPr>
          <w:lang w:eastAsia="en-US"/>
        </w:rPr>
        <w:t xml:space="preserve">    </w:t>
      </w:r>
      <w:r w:rsidR="00A7203C">
        <w:rPr>
          <w:lang w:eastAsia="en-US"/>
        </w:rPr>
        <w:t>167.915,00 kn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London, Mid City Place 71, Engleska </w:t>
      </w:r>
    </w:p>
    <w:p w:rsidRDefault="00E54888" w:rsidP="00E54888" w:rsidR="00E54888">
      <w:pPr>
        <w:ind w:left="709"/>
        <w:rPr>
          <w:lang w:eastAsia="en-US"/>
        </w:rPr>
      </w:pP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METALPRINT SPA Italija,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</w:t>
      </w:r>
      <w:r w:rsidR="007270CD">
        <w:rPr>
          <w:lang w:eastAsia="en-US"/>
        </w:rPr>
        <w:t xml:space="preserve">      </w:t>
      </w:r>
      <w:r w:rsidR="00A7203C">
        <w:rPr>
          <w:lang w:eastAsia="en-US"/>
        </w:rPr>
        <w:t>18.516,71 kn</w:t>
      </w:r>
      <w:r w:rsidR="00A7203C">
        <w:rPr>
          <w:lang w:eastAsia="en-US"/>
        </w:rPr>
        <w:tab/>
      </w:r>
      <w:r>
        <w:rPr>
          <w:lang w:eastAsia="en-US"/>
        </w:rPr>
        <w:t>Vamadrera, Via Santa Veccia 69/a</w:t>
      </w:r>
    </w:p>
    <w:p w:rsidRDefault="00E54888" w:rsidP="00E54888" w:rsidR="00E54888">
      <w:pPr>
        <w:ind w:left="709"/>
        <w:rPr>
          <w:lang w:eastAsia="en-US"/>
        </w:rPr>
      </w:pPr>
    </w:p>
    <w:p w:rsidRDefault="00A7203C" w:rsidP="00E54888" w:rsidR="00E54888">
      <w:pPr>
        <w:ind w:left="709"/>
        <w:rPr>
          <w:lang w:eastAsia="en-US"/>
        </w:rPr>
      </w:pPr>
      <w:r>
        <w:rPr>
          <w:lang w:eastAsia="en-US"/>
        </w:rPr>
        <w:t>METIS d.d. Kukuljanovo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</w:t>
      </w:r>
      <w:r w:rsidR="007270CD">
        <w:rPr>
          <w:lang w:eastAsia="en-US"/>
        </w:rPr>
        <w:t xml:space="preserve">     </w:t>
      </w:r>
      <w:r>
        <w:rPr>
          <w:lang w:eastAsia="en-US"/>
        </w:rPr>
        <w:t>19.954,50 kn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Kukuljanovo 414, 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>OIB 19158233033</w:t>
      </w:r>
    </w:p>
    <w:p w:rsidRDefault="00E54888" w:rsidP="00E54888" w:rsidR="00E54888">
      <w:pPr>
        <w:ind w:left="709"/>
        <w:rPr>
          <w:lang w:eastAsia="en-US"/>
        </w:rPr>
      </w:pP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>METLAC s.p.a. Italija, Bosco Marengo</w:t>
      </w:r>
      <w:r w:rsidR="00A7203C">
        <w:rPr>
          <w:lang w:eastAsia="en-US"/>
        </w:rPr>
        <w:tab/>
      </w:r>
      <w:r w:rsidR="00A7203C">
        <w:rPr>
          <w:lang w:eastAsia="en-US"/>
        </w:rPr>
        <w:tab/>
      </w:r>
      <w:r w:rsidR="00A7203C">
        <w:rPr>
          <w:lang w:eastAsia="en-US"/>
        </w:rPr>
        <w:tab/>
      </w:r>
      <w:r w:rsidR="00A7203C">
        <w:rPr>
          <w:lang w:eastAsia="en-US"/>
        </w:rPr>
        <w:tab/>
      </w:r>
      <w:r w:rsidR="007270CD">
        <w:rPr>
          <w:lang w:eastAsia="en-US"/>
        </w:rPr>
        <w:t xml:space="preserve">       </w:t>
      </w:r>
      <w:r w:rsidR="00A7203C">
        <w:rPr>
          <w:lang w:eastAsia="en-US"/>
        </w:rPr>
        <w:t>48.862,80 kn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Bis Dei Giovi 53, </w:t>
      </w:r>
    </w:p>
    <w:p w:rsidRDefault="00E54888" w:rsidP="00E54888" w:rsidR="00E54888">
      <w:pPr>
        <w:ind w:left="709"/>
        <w:rPr>
          <w:lang w:eastAsia="en-US"/>
        </w:rPr>
      </w:pP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MIKPLAST KIMYA SAN VE TIC A.S.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A7203C">
        <w:rPr>
          <w:lang w:eastAsia="en-US"/>
        </w:rPr>
        <w:tab/>
      </w:r>
      <w:r w:rsidR="007270CD">
        <w:rPr>
          <w:lang w:eastAsia="en-US"/>
        </w:rPr>
        <w:t xml:space="preserve">            </w:t>
      </w:r>
      <w:r w:rsidR="00A7203C">
        <w:rPr>
          <w:lang w:eastAsia="en-US"/>
        </w:rPr>
        <w:t xml:space="preserve">151,16 kn 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>Gebz/Kocaeli,</w:t>
      </w:r>
    </w:p>
    <w:p w:rsidRDefault="00E54888" w:rsidP="00E54888" w:rsidR="00E54888">
      <w:pPr>
        <w:ind w:left="709"/>
        <w:rPr>
          <w:lang w:eastAsia="en-US"/>
        </w:rPr>
      </w:pP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lastRenderedPageBreak/>
        <w:t xml:space="preserve">NBM PROJEKT j.d.o.o.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7270CD">
        <w:rPr>
          <w:lang w:eastAsia="en-US"/>
        </w:rPr>
        <w:t xml:space="preserve">            </w:t>
      </w:r>
      <w:r w:rsidR="00A7203C">
        <w:rPr>
          <w:lang w:eastAsia="en-US"/>
        </w:rPr>
        <w:t>531,25 kn</w:t>
      </w:r>
      <w:r>
        <w:rPr>
          <w:lang w:eastAsia="en-US"/>
        </w:rPr>
        <w:t xml:space="preserve"> 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Rijeka, Radićeva 36, 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>OIB 77838701111</w:t>
      </w:r>
    </w:p>
    <w:p w:rsidRDefault="00E54888" w:rsidP="00E54888" w:rsidR="00E54888">
      <w:pPr>
        <w:ind w:left="709"/>
        <w:rPr>
          <w:lang w:eastAsia="en-US"/>
        </w:rPr>
      </w:pP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PACKSYS GLOBAL THAILAND LTD </w:t>
      </w:r>
      <w:r w:rsidR="00A7203C">
        <w:rPr>
          <w:lang w:eastAsia="en-US"/>
        </w:rPr>
        <w:tab/>
      </w:r>
      <w:r w:rsidR="00A7203C">
        <w:rPr>
          <w:lang w:eastAsia="en-US"/>
        </w:rPr>
        <w:tab/>
      </w:r>
      <w:r w:rsidR="00A7203C">
        <w:rPr>
          <w:lang w:eastAsia="en-US"/>
        </w:rPr>
        <w:tab/>
      </w:r>
      <w:r w:rsidR="00A7203C">
        <w:rPr>
          <w:lang w:eastAsia="en-US"/>
        </w:rPr>
        <w:tab/>
      </w:r>
      <w:r w:rsidR="007270CD">
        <w:rPr>
          <w:lang w:eastAsia="en-US"/>
        </w:rPr>
        <w:t xml:space="preserve">         </w:t>
      </w:r>
      <w:r w:rsidR="00A7203C">
        <w:rPr>
          <w:lang w:eastAsia="en-US"/>
        </w:rPr>
        <w:t>6.100,26 kn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>Švicarska, J. Zentrum 1</w:t>
      </w:r>
    </w:p>
    <w:p w:rsidRDefault="00E54888" w:rsidP="00E54888" w:rsidR="00E54888">
      <w:pPr>
        <w:ind w:left="709"/>
        <w:rPr>
          <w:lang w:eastAsia="en-US"/>
        </w:rPr>
      </w:pP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PANO VERSCHLUSS G.M.B.H. Itzehoe, Gastrr. 29, </w:t>
      </w:r>
      <w:r w:rsidR="00A7203C">
        <w:rPr>
          <w:lang w:eastAsia="en-US"/>
        </w:rPr>
        <w:tab/>
      </w:r>
      <w:r w:rsidR="00A7203C">
        <w:rPr>
          <w:lang w:eastAsia="en-US"/>
        </w:rPr>
        <w:tab/>
      </w:r>
      <w:r w:rsidR="007270CD">
        <w:rPr>
          <w:lang w:eastAsia="en-US"/>
        </w:rPr>
        <w:t xml:space="preserve">       </w:t>
      </w:r>
      <w:r w:rsidR="00A7203C">
        <w:rPr>
          <w:lang w:eastAsia="en-US"/>
        </w:rPr>
        <w:t xml:space="preserve">71.798,97 kn </w:t>
      </w:r>
    </w:p>
    <w:p w:rsidRDefault="00E54888" w:rsidP="00E54888" w:rsidR="00E54888">
      <w:pPr>
        <w:ind w:left="709"/>
        <w:rPr>
          <w:lang w:eastAsia="en-US"/>
        </w:rPr>
      </w:pP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>PERT d.o.o. Ilok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</w:t>
      </w:r>
      <w:r w:rsidR="007270CD">
        <w:rPr>
          <w:lang w:eastAsia="en-US"/>
        </w:rPr>
        <w:t xml:space="preserve">        </w:t>
      </w:r>
      <w:r w:rsidR="00A7203C">
        <w:rPr>
          <w:lang w:eastAsia="en-US"/>
        </w:rPr>
        <w:t xml:space="preserve">2.000,00 kn 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Hercegovačkih brigada 27, 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>OIB 42255248046</w:t>
      </w:r>
    </w:p>
    <w:p w:rsidRDefault="00E54888" w:rsidP="00E54888" w:rsidR="00E54888">
      <w:pPr>
        <w:ind w:left="709"/>
        <w:rPr>
          <w:lang w:eastAsia="en-US"/>
        </w:rPr>
      </w:pP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PILANA MRKOPALJ d.o.o.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667C20">
        <w:rPr>
          <w:lang w:eastAsia="en-US"/>
        </w:rPr>
        <w:t xml:space="preserve">  </w:t>
      </w:r>
      <w:r w:rsidR="007270CD">
        <w:rPr>
          <w:lang w:eastAsia="en-US"/>
        </w:rPr>
        <w:t xml:space="preserve">       </w:t>
      </w:r>
      <w:r w:rsidR="00667C20">
        <w:rPr>
          <w:lang w:eastAsia="en-US"/>
        </w:rPr>
        <w:t>4.796,17</w:t>
      </w:r>
      <w:r w:rsidR="00A7203C">
        <w:rPr>
          <w:lang w:eastAsia="en-US"/>
        </w:rPr>
        <w:t xml:space="preserve"> kn </w:t>
      </w:r>
      <w:r>
        <w:rPr>
          <w:lang w:eastAsia="en-US"/>
        </w:rPr>
        <w:tab/>
        <w:t xml:space="preserve">Mrkopalj, Pilanska 6, 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>OIB 22945189155</w:t>
      </w:r>
    </w:p>
    <w:p w:rsidRDefault="00E54888" w:rsidP="00E54888" w:rsidR="00E54888">
      <w:pPr>
        <w:ind w:left="709"/>
        <w:rPr>
          <w:lang w:eastAsia="en-US"/>
        </w:rPr>
      </w:pP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>POSLOVNI INFO SERVIS d.o.o.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A7203C">
        <w:rPr>
          <w:lang w:eastAsia="en-US"/>
        </w:rPr>
        <w:tab/>
      </w:r>
      <w:r w:rsidR="00A7203C">
        <w:rPr>
          <w:lang w:eastAsia="en-US"/>
        </w:rPr>
        <w:tab/>
      </w:r>
      <w:r w:rsidR="007270CD">
        <w:rPr>
          <w:lang w:eastAsia="en-US"/>
        </w:rPr>
        <w:t xml:space="preserve">         </w:t>
      </w:r>
      <w:r w:rsidR="00A7203C">
        <w:rPr>
          <w:lang w:eastAsia="en-US"/>
        </w:rPr>
        <w:t>8.025,00 kn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Zagreb, Bednjanska 14, 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>OIB 44763696754</w:t>
      </w:r>
    </w:p>
    <w:p w:rsidRDefault="00E54888" w:rsidP="00E54888" w:rsidR="00E54888">
      <w:pPr>
        <w:ind w:left="709"/>
        <w:rPr>
          <w:lang w:eastAsia="en-US"/>
        </w:rPr>
      </w:pP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RAIL CARGO LOGISTICS – CROATIA Zagreb,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</w:t>
      </w:r>
      <w:r w:rsidR="007270CD">
        <w:rPr>
          <w:lang w:eastAsia="en-US"/>
        </w:rPr>
        <w:t xml:space="preserve">        </w:t>
      </w:r>
      <w:r w:rsidR="00A7203C">
        <w:rPr>
          <w:lang w:eastAsia="en-US"/>
        </w:rPr>
        <w:t xml:space="preserve">8.304,16 kn 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Radnička cesta 39, 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>OIB 25444851024</w:t>
      </w:r>
    </w:p>
    <w:p w:rsidRDefault="00E54888" w:rsidP="00E54888" w:rsidR="00E54888">
      <w:pPr>
        <w:ind w:left="709"/>
        <w:rPr>
          <w:lang w:eastAsia="en-US"/>
        </w:rPr>
      </w:pP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SVEUČILIŠTE U ZAGREBU – STUDENTSKI CENTAR </w:t>
      </w:r>
      <w:r>
        <w:rPr>
          <w:lang w:eastAsia="en-US"/>
        </w:rPr>
        <w:tab/>
      </w:r>
      <w:r>
        <w:rPr>
          <w:lang w:eastAsia="en-US"/>
        </w:rPr>
        <w:tab/>
      </w:r>
      <w:r w:rsidR="007270CD">
        <w:rPr>
          <w:lang w:eastAsia="en-US"/>
        </w:rPr>
        <w:t xml:space="preserve">         </w:t>
      </w:r>
      <w:r w:rsidR="00A7203C">
        <w:rPr>
          <w:lang w:eastAsia="en-US"/>
        </w:rPr>
        <w:t>3.646,08</w:t>
      </w:r>
      <w:r>
        <w:rPr>
          <w:lang w:eastAsia="en-US"/>
        </w:rPr>
        <w:t xml:space="preserve"> kn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U ZAGREBU, Savska cesta 25, Zagreb, 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>OIB 22597784145</w:t>
      </w:r>
    </w:p>
    <w:p w:rsidRDefault="00E54888" w:rsidP="00E54888" w:rsidR="00E54888">
      <w:pPr>
        <w:ind w:left="709"/>
        <w:rPr>
          <w:lang w:eastAsia="en-US"/>
        </w:rPr>
      </w:pP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TOMISLAV ŠPORČIĆ vl. obrta EM Group, </w:t>
      </w:r>
      <w:r w:rsidR="00A7203C">
        <w:rPr>
          <w:lang w:eastAsia="en-US"/>
        </w:rPr>
        <w:tab/>
      </w:r>
      <w:r w:rsidR="00A7203C">
        <w:rPr>
          <w:lang w:eastAsia="en-US"/>
        </w:rPr>
        <w:tab/>
      </w:r>
      <w:r w:rsidR="00A7203C">
        <w:rPr>
          <w:lang w:eastAsia="en-US"/>
        </w:rPr>
        <w:tab/>
      </w:r>
      <w:r w:rsidR="007270CD">
        <w:rPr>
          <w:lang w:eastAsia="en-US"/>
        </w:rPr>
        <w:t xml:space="preserve">            </w:t>
      </w:r>
      <w:r w:rsidR="00A7203C">
        <w:rPr>
          <w:lang w:eastAsia="en-US"/>
        </w:rPr>
        <w:t>200,00 kn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Hrvatski Leskovac, Prečna 13, 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>OIB 31887666638</w:t>
      </w:r>
    </w:p>
    <w:p w:rsidRDefault="00E54888" w:rsidP="00E54888" w:rsidR="00E54888">
      <w:pPr>
        <w:ind w:left="709"/>
        <w:rPr>
          <w:lang w:eastAsia="en-US"/>
        </w:rPr>
      </w:pP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>TELUR d.o.o. Zagreb, Dubravki trg 5</w:t>
      </w:r>
      <w:r w:rsidR="00A7203C">
        <w:rPr>
          <w:lang w:eastAsia="en-US"/>
        </w:rPr>
        <w:tab/>
      </w:r>
      <w:r w:rsidR="00A7203C">
        <w:rPr>
          <w:lang w:eastAsia="en-US"/>
        </w:rPr>
        <w:tab/>
      </w:r>
      <w:r w:rsidR="00A7203C">
        <w:rPr>
          <w:lang w:eastAsia="en-US"/>
        </w:rPr>
        <w:tab/>
      </w:r>
      <w:r w:rsidR="00A7203C">
        <w:rPr>
          <w:lang w:eastAsia="en-US"/>
        </w:rPr>
        <w:tab/>
      </w:r>
      <w:r w:rsidR="007270CD">
        <w:rPr>
          <w:lang w:eastAsia="en-US"/>
        </w:rPr>
        <w:t xml:space="preserve">         </w:t>
      </w:r>
      <w:r w:rsidR="00A7203C">
        <w:rPr>
          <w:lang w:eastAsia="en-US"/>
        </w:rPr>
        <w:t xml:space="preserve">8.586,41 kn 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>OIB 64720212310</w:t>
      </w:r>
    </w:p>
    <w:p w:rsidRDefault="00E54888" w:rsidP="00E54888" w:rsidR="00E54888">
      <w:pPr>
        <w:ind w:left="709"/>
        <w:rPr>
          <w:lang w:eastAsia="en-US"/>
        </w:rPr>
      </w:pP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THYSSENKRUPP RASSELSTEIN G.m.b.H.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7270CD">
        <w:rPr>
          <w:lang w:eastAsia="en-US"/>
        </w:rPr>
        <w:t xml:space="preserve">  </w:t>
      </w:r>
      <w:r>
        <w:rPr>
          <w:lang w:eastAsia="en-US"/>
        </w:rPr>
        <w:t>3.725.175,82 kn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>Andernach, Koblenzer, Str.141., Njemačka</w:t>
      </w:r>
    </w:p>
    <w:p w:rsidRDefault="00E54888" w:rsidP="00E54888" w:rsidR="00E54888">
      <w:pPr>
        <w:ind w:left="709"/>
        <w:rPr>
          <w:lang w:eastAsia="en-US"/>
        </w:rPr>
      </w:pP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TLM-TVP d.o.o. Šibenik, </w:t>
      </w:r>
      <w:r w:rsidR="00A7203C">
        <w:rPr>
          <w:lang w:eastAsia="en-US"/>
        </w:rPr>
        <w:tab/>
      </w:r>
      <w:r w:rsidR="00A7203C">
        <w:rPr>
          <w:lang w:eastAsia="en-US"/>
        </w:rPr>
        <w:tab/>
      </w:r>
      <w:r w:rsidR="00A7203C">
        <w:rPr>
          <w:lang w:eastAsia="en-US"/>
        </w:rPr>
        <w:tab/>
      </w:r>
      <w:r w:rsidR="00A7203C">
        <w:rPr>
          <w:lang w:eastAsia="en-US"/>
        </w:rPr>
        <w:tab/>
      </w:r>
      <w:r w:rsidR="00A7203C">
        <w:rPr>
          <w:lang w:eastAsia="en-US"/>
        </w:rPr>
        <w:tab/>
      </w:r>
      <w:r w:rsidR="00A7203C">
        <w:rPr>
          <w:lang w:eastAsia="en-US"/>
        </w:rPr>
        <w:tab/>
      </w:r>
      <w:r w:rsidR="007270CD">
        <w:rPr>
          <w:lang w:eastAsia="en-US"/>
        </w:rPr>
        <w:t xml:space="preserve">     </w:t>
      </w:r>
      <w:r w:rsidR="00A7203C">
        <w:rPr>
          <w:lang w:eastAsia="en-US"/>
        </w:rPr>
        <w:t>236.880,00 kn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Ulica narodnog preporoda 12, 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>OIB 48799784430</w:t>
      </w:r>
    </w:p>
    <w:p w:rsidRDefault="00E54888" w:rsidP="00E54888" w:rsidR="00E54888">
      <w:pPr>
        <w:ind w:left="709"/>
        <w:rPr>
          <w:lang w:eastAsia="en-US"/>
        </w:rPr>
      </w:pP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TRANSADRIA međunarodna špedicija d.d. u stečaju </w:t>
      </w:r>
      <w:r w:rsidR="00A7203C">
        <w:rPr>
          <w:lang w:eastAsia="en-US"/>
        </w:rPr>
        <w:tab/>
      </w:r>
      <w:r w:rsidR="00A7203C">
        <w:rPr>
          <w:lang w:eastAsia="en-US"/>
        </w:rPr>
        <w:tab/>
      </w:r>
      <w:r w:rsidR="007270CD">
        <w:rPr>
          <w:lang w:eastAsia="en-US"/>
        </w:rPr>
        <w:t xml:space="preserve">            </w:t>
      </w:r>
      <w:r w:rsidR="00A7203C">
        <w:rPr>
          <w:lang w:eastAsia="en-US"/>
        </w:rPr>
        <w:t xml:space="preserve">380,00 kn 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Rijeka, Riva Boduli 1, 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>OIB 47965841018</w:t>
      </w:r>
    </w:p>
    <w:p w:rsidRDefault="00E54888" w:rsidP="00E54888" w:rsidR="00E54888">
      <w:pPr>
        <w:ind w:left="709"/>
        <w:rPr>
          <w:lang w:eastAsia="en-US"/>
        </w:rPr>
      </w:pP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VEMAR d.o.o. Rijeka,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7270CD">
        <w:rPr>
          <w:lang w:eastAsia="en-US"/>
        </w:rPr>
        <w:t xml:space="preserve">         </w:t>
      </w:r>
      <w:r w:rsidR="00A7203C">
        <w:rPr>
          <w:lang w:eastAsia="en-US"/>
        </w:rPr>
        <w:t>1.250,00 kn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M. Jengića 19, 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>OIB 16952196692</w:t>
      </w:r>
    </w:p>
    <w:p w:rsidRDefault="00E54888" w:rsidP="00E54888" w:rsidR="00E54888">
      <w:pPr>
        <w:ind w:left="709"/>
        <w:rPr>
          <w:lang w:eastAsia="en-US"/>
        </w:rPr>
      </w:pP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VRUTAK d.o.o. </w:t>
      </w:r>
      <w:r w:rsidR="00A7203C">
        <w:rPr>
          <w:lang w:eastAsia="en-US"/>
        </w:rPr>
        <w:tab/>
      </w:r>
      <w:r w:rsidR="00A7203C">
        <w:rPr>
          <w:lang w:eastAsia="en-US"/>
        </w:rPr>
        <w:tab/>
      </w:r>
      <w:r w:rsidR="00A7203C">
        <w:rPr>
          <w:lang w:eastAsia="en-US"/>
        </w:rPr>
        <w:tab/>
      </w:r>
      <w:r w:rsidR="00A7203C">
        <w:rPr>
          <w:lang w:eastAsia="en-US"/>
        </w:rPr>
        <w:tab/>
      </w:r>
      <w:r w:rsidR="00A7203C">
        <w:rPr>
          <w:lang w:eastAsia="en-US"/>
        </w:rPr>
        <w:tab/>
      </w:r>
      <w:r w:rsidR="00A7203C">
        <w:rPr>
          <w:lang w:eastAsia="en-US"/>
        </w:rPr>
        <w:tab/>
      </w:r>
      <w:r w:rsidR="007270CD">
        <w:rPr>
          <w:lang w:eastAsia="en-US"/>
        </w:rPr>
        <w:t xml:space="preserve">                         </w:t>
      </w:r>
      <w:r w:rsidR="00A7203C">
        <w:rPr>
          <w:lang w:eastAsia="en-US"/>
        </w:rPr>
        <w:t xml:space="preserve">37,48 kn 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Zagreb, Vodovodna 20A, 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>OIB 95092888930</w:t>
      </w:r>
    </w:p>
    <w:p w:rsidRDefault="00E54888" w:rsidP="00E54888" w:rsidR="00E54888">
      <w:pPr>
        <w:ind w:left="709"/>
        <w:rPr>
          <w:lang w:eastAsia="en-US"/>
        </w:rPr>
      </w:pP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 xml:space="preserve">WIN WIN GROUP d.o.o.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7270CD">
        <w:rPr>
          <w:lang w:eastAsia="en-US"/>
        </w:rPr>
        <w:t xml:space="preserve">                   </w:t>
      </w:r>
      <w:r w:rsidR="00A7203C">
        <w:rPr>
          <w:lang w:eastAsia="en-US"/>
        </w:rPr>
        <w:t>82.819,54 kn</w:t>
      </w:r>
      <w:r>
        <w:rPr>
          <w:lang w:eastAsia="en-US"/>
        </w:rPr>
        <w:tab/>
        <w:t xml:space="preserve">Rijeka, J. Trdine 9, </w:t>
      </w:r>
    </w:p>
    <w:p w:rsidRDefault="00E54888" w:rsidP="00E54888" w:rsidR="00E54888">
      <w:pPr>
        <w:ind w:left="709"/>
        <w:rPr>
          <w:lang w:eastAsia="en-US"/>
        </w:rPr>
      </w:pPr>
      <w:r>
        <w:rPr>
          <w:lang w:eastAsia="en-US"/>
        </w:rPr>
        <w:t>OIB 98396267134</w:t>
      </w:r>
    </w:p>
    <w:p w:rsidRDefault="00E54888" w:rsidP="00E54888" w:rsidR="00E54888">
      <w:pPr>
        <w:ind w:left="709"/>
        <w:rPr>
          <w:lang w:eastAsia="en-US"/>
        </w:rPr>
      </w:pPr>
    </w:p>
    <w:p w:rsidRDefault="00A7203C" w:rsidP="00A7203C" w:rsidR="00A7203C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>Povjerenik je osporio tražbinu vjerovnika A.B.C. TEHNIKA d.o.o. Rijeka, Labinsk</w:t>
      </w:r>
      <w:r w:rsidR="00B62EDF">
        <w:rPr>
          <w:lang w:eastAsia="en-US"/>
        </w:rPr>
        <w:t>a</w:t>
      </w:r>
      <w:r>
        <w:rPr>
          <w:lang w:eastAsia="en-US"/>
        </w:rPr>
        <w:t xml:space="preserve"> 41, OIB 41035459971 u iznosu 5.383,50 kn.</w:t>
      </w:r>
    </w:p>
    <w:p w:rsidRDefault="00B62EDF" w:rsidP="00A7203C" w:rsidR="00B62EDF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5.383,50 kn.</w:t>
      </w:r>
    </w:p>
    <w:p w:rsidRDefault="00B62EDF" w:rsidP="00A7203C" w:rsidR="00A653A9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Vjerovnik A.B.C. TEHNIKA d.o.o. Rijeka, Labinska 41, OIB 41035459971 upućuje se </w:t>
      </w:r>
      <w:r w:rsidR="00A7203C">
        <w:rPr>
          <w:lang w:eastAsia="en-US"/>
        </w:rPr>
        <w:t>na parnic</w:t>
      </w:r>
      <w:r>
        <w:rPr>
          <w:lang w:eastAsia="en-US"/>
        </w:rPr>
        <w:t>u</w:t>
      </w:r>
      <w:r w:rsidR="00A7203C">
        <w:rPr>
          <w:lang w:eastAsia="en-US"/>
        </w:rPr>
        <w:t xml:space="preserve"> protiv dužnika radi utvrđivanja osporene tražbine u iznosu </w:t>
      </w:r>
      <w:r>
        <w:rPr>
          <w:lang w:eastAsia="en-US"/>
        </w:rPr>
        <w:t>5.383,50</w:t>
      </w:r>
      <w:r w:rsidR="00A7203C">
        <w:rPr>
          <w:lang w:eastAsia="en-US"/>
        </w:rPr>
        <w:t xml:space="preserve"> kn, u roku od osam dana od dana pravomoćnosti rješenja o upućivanju u parnicu, odnosno primitka drugostupanjske odluke</w:t>
      </w:r>
      <w:r w:rsidR="00537C40">
        <w:rPr>
          <w:lang w:eastAsia="en-US"/>
        </w:rPr>
        <w:t xml:space="preserve"> jer će se u protivnom </w:t>
      </w:r>
      <w:r w:rsidR="00A7203C">
        <w:rPr>
          <w:lang w:eastAsia="en-US"/>
        </w:rPr>
        <w:t>smatrat</w:t>
      </w:r>
      <w:r w:rsidR="00537C40">
        <w:rPr>
          <w:lang w:eastAsia="en-US"/>
        </w:rPr>
        <w:t>i</w:t>
      </w:r>
      <w:r w:rsidR="00A7203C">
        <w:rPr>
          <w:lang w:eastAsia="en-US"/>
        </w:rPr>
        <w:t xml:space="preserve"> da je odustao od prava na vođenje parnice.</w:t>
      </w:r>
    </w:p>
    <w:p w:rsidRDefault="00A7203C" w:rsidP="007D4134" w:rsidR="00A7203C">
      <w:pPr>
        <w:ind w:left="709"/>
        <w:rPr>
          <w:lang w:eastAsia="en-US"/>
        </w:rPr>
      </w:pPr>
    </w:p>
    <w:p w:rsidRDefault="00B62EDF" w:rsidP="00A7203C" w:rsidR="00B62EDF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ACTEGA DS G.m.b.H. </w:t>
      </w:r>
      <w:r w:rsidRPr="00B62EDF">
        <w:rPr>
          <w:lang w:eastAsia="en-US"/>
        </w:rPr>
        <w:t>DE114443508, Bremen, Straubinger 12, Njemačka</w:t>
      </w:r>
      <w:r>
        <w:rPr>
          <w:lang w:eastAsia="en-US"/>
        </w:rPr>
        <w:t xml:space="preserve"> u iznosu 115.634,14 kn.</w:t>
      </w:r>
    </w:p>
    <w:p w:rsidRDefault="00B62EDF" w:rsidP="00A7203C" w:rsidR="00B62EDF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115.634,14 kn.</w:t>
      </w:r>
    </w:p>
    <w:p w:rsidRDefault="00B62EDF" w:rsidP="00A7203C" w:rsidR="00B62EDF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Vjerovnik </w:t>
      </w:r>
      <w:r w:rsidRPr="00B62EDF">
        <w:rPr>
          <w:lang w:eastAsia="en-US"/>
        </w:rPr>
        <w:t xml:space="preserve">ACTEGA DS G.m.b.H. DE114443508, Bremen, Straubinger 12, Njemačka </w:t>
      </w:r>
      <w:r>
        <w:rPr>
          <w:lang w:eastAsia="en-US"/>
        </w:rPr>
        <w:t xml:space="preserve">upućuje se na parnicu protiv dužnika radi utvrđivanja osporene tražbine u iznosu 115.634,14 kn, u roku od osam dana od dana pravomoćnosti rješenja o upućivanju u parnicu, odnosno primitka drugostupanjske </w:t>
      </w:r>
      <w:r w:rsidR="00537C40" w:rsidRPr="00537C40">
        <w:rPr>
          <w:lang w:eastAsia="en-US"/>
        </w:rPr>
        <w:t>jer će se u protivnom smatrat</w:t>
      </w:r>
      <w:r w:rsidR="00537C40">
        <w:rPr>
          <w:lang w:eastAsia="en-US"/>
        </w:rPr>
        <w:t>i</w:t>
      </w:r>
      <w:r w:rsidR="00537C40" w:rsidRPr="00537C40">
        <w:rPr>
          <w:lang w:eastAsia="en-US"/>
        </w:rPr>
        <w:t xml:space="preserve"> </w:t>
      </w:r>
      <w:r>
        <w:rPr>
          <w:lang w:eastAsia="en-US"/>
        </w:rPr>
        <w:t>da je odustao od prava na vođenje parnice.</w:t>
      </w:r>
    </w:p>
    <w:p w:rsidRDefault="00B62EDF" w:rsidP="00A7203C" w:rsidR="00B62EDF">
      <w:pPr>
        <w:ind w:firstLine="709"/>
        <w:jc w:val="both"/>
        <w:rPr>
          <w:lang w:eastAsia="en-US"/>
        </w:rPr>
      </w:pPr>
    </w:p>
    <w:p w:rsidRDefault="001D68D1" w:rsidP="00A7203C" w:rsidR="001D68D1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1D68D1">
        <w:rPr>
          <w:lang w:eastAsia="en-US"/>
        </w:rPr>
        <w:t xml:space="preserve">AD GRAFIKA d.o.o. za promidžbu i grafičku proizvodnju, OIB 13819673478, Frane Mladenića 3, Rijeka </w:t>
      </w:r>
      <w:r>
        <w:rPr>
          <w:lang w:eastAsia="en-US"/>
        </w:rPr>
        <w:t xml:space="preserve">u iznosu </w:t>
      </w:r>
      <w:r w:rsidR="00537C40">
        <w:rPr>
          <w:lang w:eastAsia="en-US"/>
        </w:rPr>
        <w:t>148.457,35</w:t>
      </w:r>
      <w:r>
        <w:rPr>
          <w:lang w:eastAsia="en-US"/>
        </w:rPr>
        <w:t xml:space="preserve"> kn.</w:t>
      </w:r>
    </w:p>
    <w:p w:rsidRDefault="001D68D1" w:rsidP="00A7203C" w:rsidR="001D68D1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Dužnik MGK pack d.d. Kukuljanovo, Kukuljanovo 349 osporio je tražbinu vjerovnika u iznosu </w:t>
      </w:r>
      <w:r w:rsidR="00537C40" w:rsidRPr="00537C40">
        <w:rPr>
          <w:lang w:eastAsia="en-US"/>
        </w:rPr>
        <w:t xml:space="preserve">148.457,35 </w:t>
      </w:r>
      <w:r>
        <w:rPr>
          <w:lang w:eastAsia="en-US"/>
        </w:rPr>
        <w:t>kn.</w:t>
      </w:r>
    </w:p>
    <w:p w:rsidRDefault="001D68D1" w:rsidP="00A7203C" w:rsidR="001D68D1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Vjerovnik </w:t>
      </w:r>
      <w:r w:rsidRPr="001D68D1">
        <w:rPr>
          <w:lang w:eastAsia="en-US"/>
        </w:rPr>
        <w:t xml:space="preserve">AD GRAFIKA d.o.o. za promidžbu i grafičku proizvodnju, OIB 13819673478, Frane Mladenića 3, Rijeka </w:t>
      </w:r>
      <w:r>
        <w:rPr>
          <w:lang w:eastAsia="en-US"/>
        </w:rPr>
        <w:t xml:space="preserve">upućuje se na parnicu protiv dužnika radi utvrđivanja osporene tražbine u iznosu </w:t>
      </w:r>
      <w:r w:rsidR="00537C40" w:rsidRPr="00537C40">
        <w:rPr>
          <w:lang w:eastAsia="en-US"/>
        </w:rPr>
        <w:t xml:space="preserve">148.457,35 </w:t>
      </w:r>
      <w:r>
        <w:rPr>
          <w:lang w:eastAsia="en-US"/>
        </w:rPr>
        <w:t>kn, u roku od osam dana od dana pravomoćnosti rješenja o upućivanju u parnicu, odnosno primitka drugostupanjske odluke</w:t>
      </w:r>
      <w:r w:rsidR="00537C40">
        <w:rPr>
          <w:lang w:eastAsia="en-US"/>
        </w:rPr>
        <w:t xml:space="preserve"> </w:t>
      </w:r>
      <w:r w:rsidR="00537C40" w:rsidRPr="00537C40">
        <w:rPr>
          <w:lang w:eastAsia="en-US"/>
        </w:rPr>
        <w:t>jer će se u protivnom smatrat</w:t>
      </w:r>
      <w:r w:rsidR="00537C40">
        <w:rPr>
          <w:lang w:eastAsia="en-US"/>
        </w:rPr>
        <w:t xml:space="preserve">i </w:t>
      </w:r>
      <w:r w:rsidR="00537C40" w:rsidRPr="00537C40">
        <w:rPr>
          <w:lang w:eastAsia="en-US"/>
        </w:rPr>
        <w:t xml:space="preserve">da </w:t>
      </w:r>
      <w:r>
        <w:rPr>
          <w:lang w:eastAsia="en-US"/>
        </w:rPr>
        <w:t>je odustao od prava na vođenje parnice.</w:t>
      </w:r>
    </w:p>
    <w:p w:rsidRDefault="00A7203C" w:rsidP="007D4134" w:rsidR="00A7203C">
      <w:pPr>
        <w:ind w:left="709"/>
        <w:rPr>
          <w:lang w:eastAsia="en-US"/>
        </w:rPr>
      </w:pPr>
    </w:p>
    <w:p w:rsidRDefault="00537C40" w:rsidP="00A7203C" w:rsidR="00537C40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>Povjerenik je osporio tražbinu vjerovnika AUTO-REMETINEC d.d.</w:t>
      </w:r>
      <w:r w:rsidRPr="00537C40">
        <w:rPr>
          <w:lang w:eastAsia="en-US"/>
        </w:rPr>
        <w:t xml:space="preserve"> Remetinec 5f, Zagreb</w:t>
      </w:r>
      <w:r>
        <w:rPr>
          <w:lang w:eastAsia="en-US"/>
        </w:rPr>
        <w:t xml:space="preserve">, </w:t>
      </w:r>
      <w:r w:rsidRPr="00537C40">
        <w:rPr>
          <w:lang w:eastAsia="en-US"/>
        </w:rPr>
        <w:t xml:space="preserve">OIB 12933687795, </w:t>
      </w:r>
      <w:r>
        <w:rPr>
          <w:lang w:eastAsia="en-US"/>
        </w:rPr>
        <w:t>u iznosu 177,49 kn.</w:t>
      </w:r>
    </w:p>
    <w:p w:rsidRDefault="00537C40" w:rsidP="00A7203C" w:rsidR="00537C40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177,49</w:t>
      </w:r>
      <w:r w:rsidRPr="00537C40">
        <w:rPr>
          <w:lang w:eastAsia="en-US"/>
        </w:rPr>
        <w:t xml:space="preserve"> </w:t>
      </w:r>
      <w:r>
        <w:rPr>
          <w:lang w:eastAsia="en-US"/>
        </w:rPr>
        <w:t>kn.</w:t>
      </w:r>
    </w:p>
    <w:p w:rsidRDefault="00537C40" w:rsidP="00A7203C" w:rsidR="00537C40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Vjerovnik </w:t>
      </w:r>
      <w:r w:rsidRPr="00537C40">
        <w:rPr>
          <w:lang w:eastAsia="en-US"/>
        </w:rPr>
        <w:t>AUTO-REMETINEC d.d. Remetinec 5f, Zagreb, OIB 12933687795</w:t>
      </w:r>
      <w:r>
        <w:rPr>
          <w:lang w:eastAsia="en-US"/>
        </w:rPr>
        <w:t xml:space="preserve"> upućuje se na parnicu protiv dužnika radi utvrđivanja osporene tražbine u iznosu 177,49</w:t>
      </w:r>
      <w:r w:rsidRPr="00537C40">
        <w:rPr>
          <w:lang w:eastAsia="en-US"/>
        </w:rPr>
        <w:t xml:space="preserve"> </w:t>
      </w:r>
      <w:r>
        <w:rPr>
          <w:lang w:eastAsia="en-US"/>
        </w:rPr>
        <w:t xml:space="preserve">kn, u roku od osam dana od dana pravomoćnosti rješenja o upućivanju u parnicu, odnosno primitka drugostupanjske odluke </w:t>
      </w:r>
      <w:r w:rsidRPr="00537C40">
        <w:rPr>
          <w:lang w:eastAsia="en-US"/>
        </w:rPr>
        <w:t>jer će se u protivnom smatrat</w:t>
      </w:r>
      <w:r>
        <w:rPr>
          <w:lang w:eastAsia="en-US"/>
        </w:rPr>
        <w:t>i</w:t>
      </w:r>
      <w:r w:rsidRPr="00537C40">
        <w:rPr>
          <w:lang w:eastAsia="en-US"/>
        </w:rPr>
        <w:t xml:space="preserve"> da </w:t>
      </w:r>
      <w:r>
        <w:rPr>
          <w:lang w:eastAsia="en-US"/>
        </w:rPr>
        <w:t>je odustao od prava na vođenje parnice.</w:t>
      </w:r>
    </w:p>
    <w:p w:rsidRDefault="00537C40" w:rsidP="007D4134" w:rsidR="00537C40">
      <w:pPr>
        <w:ind w:left="709"/>
        <w:rPr>
          <w:lang w:eastAsia="en-US"/>
        </w:rPr>
      </w:pPr>
    </w:p>
    <w:p w:rsidRDefault="00537C40" w:rsidP="00A7203C" w:rsidR="00537C40">
      <w:pPr>
        <w:ind w:firstLine="709"/>
        <w:jc w:val="both"/>
        <w:rPr>
          <w:lang w:eastAsia="en-US"/>
        </w:rPr>
      </w:pPr>
      <w:r>
        <w:rPr>
          <w:lang w:eastAsia="en-US"/>
        </w:rPr>
        <w:lastRenderedPageBreak/>
        <w:tab/>
        <w:t xml:space="preserve">Povjerenik je osporio tražbinu vjerovnika </w:t>
      </w:r>
      <w:r w:rsidRPr="00537C40">
        <w:rPr>
          <w:lang w:eastAsia="en-US"/>
        </w:rPr>
        <w:t xml:space="preserve">AUTOCESTA RIJEKA - ZAGREB, društvo za građenje i gospodarenje autocestom, d.d., OIB 96330310281, Širolina 4, Zagreb, </w:t>
      </w:r>
      <w:r>
        <w:rPr>
          <w:lang w:eastAsia="en-US"/>
        </w:rPr>
        <w:t>u iznosu 2.000,00 kn.</w:t>
      </w:r>
    </w:p>
    <w:p w:rsidRDefault="00537C40" w:rsidP="00A7203C" w:rsidR="00537C40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2.000,00</w:t>
      </w:r>
      <w:r w:rsidRPr="00537C40">
        <w:rPr>
          <w:lang w:eastAsia="en-US"/>
        </w:rPr>
        <w:t xml:space="preserve"> </w:t>
      </w:r>
      <w:r>
        <w:rPr>
          <w:lang w:eastAsia="en-US"/>
        </w:rPr>
        <w:t>kn.</w:t>
      </w:r>
    </w:p>
    <w:p w:rsidRDefault="00537C40" w:rsidP="00A7203C" w:rsidR="00537C40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Vjerovnik </w:t>
      </w:r>
      <w:r w:rsidRPr="00537C40">
        <w:rPr>
          <w:lang w:eastAsia="en-US"/>
        </w:rPr>
        <w:t xml:space="preserve">AUTOCESTA RIJEKA - ZAGREB, društvo za građenje i gospodarenje autocestom, d.d., OIB 96330310281, Širolina 4, Zagreb </w:t>
      </w:r>
      <w:r>
        <w:rPr>
          <w:lang w:eastAsia="en-US"/>
        </w:rPr>
        <w:t>upućuje se na parnicu protiv dužnika radi utvrđivanja osporene tražbine u iznosu 2.000,00</w:t>
      </w:r>
      <w:r w:rsidRPr="00537C40">
        <w:rPr>
          <w:lang w:eastAsia="en-US"/>
        </w:rPr>
        <w:t xml:space="preserve"> </w:t>
      </w:r>
      <w:r>
        <w:rPr>
          <w:lang w:eastAsia="en-US"/>
        </w:rPr>
        <w:t xml:space="preserve">kn, u roku od osam dana od dana pravomoćnosti rješenja o upućivanju u parnicu, odnosno primitka drugostupanjske odluke </w:t>
      </w:r>
      <w:r w:rsidRPr="00537C40">
        <w:rPr>
          <w:lang w:eastAsia="en-US"/>
        </w:rPr>
        <w:t>jer će se u protivnom smatrat</w:t>
      </w:r>
      <w:r>
        <w:rPr>
          <w:lang w:eastAsia="en-US"/>
        </w:rPr>
        <w:t>i</w:t>
      </w:r>
      <w:r w:rsidRPr="00537C40">
        <w:rPr>
          <w:lang w:eastAsia="en-US"/>
        </w:rPr>
        <w:t xml:space="preserve"> da </w:t>
      </w:r>
      <w:r>
        <w:rPr>
          <w:lang w:eastAsia="en-US"/>
        </w:rPr>
        <w:t>je odustao od prava na vođenje parnice.</w:t>
      </w:r>
    </w:p>
    <w:p w:rsidRDefault="00537C40" w:rsidP="007D4134" w:rsidR="00537C40">
      <w:pPr>
        <w:ind w:left="709"/>
        <w:rPr>
          <w:lang w:eastAsia="en-US"/>
        </w:rPr>
      </w:pPr>
    </w:p>
    <w:p w:rsidRDefault="00537C40" w:rsidP="00A7203C" w:rsidR="00537C40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537C40">
        <w:rPr>
          <w:lang w:eastAsia="en-US"/>
        </w:rPr>
        <w:t xml:space="preserve">AUTOELEKTRIKA DASOVIĆ j.d.o.o. za usluge, OIB 33781545840, Franje Puškarića 1021, Lučko, </w:t>
      </w:r>
      <w:r>
        <w:rPr>
          <w:lang w:eastAsia="en-US"/>
        </w:rPr>
        <w:t>u iznosu 458,75 kn.</w:t>
      </w:r>
    </w:p>
    <w:p w:rsidRDefault="00537C40" w:rsidP="00A7203C" w:rsidR="00537C40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458,75</w:t>
      </w:r>
      <w:r w:rsidRPr="00537C40">
        <w:rPr>
          <w:lang w:eastAsia="en-US"/>
        </w:rPr>
        <w:t xml:space="preserve"> </w:t>
      </w:r>
      <w:r>
        <w:rPr>
          <w:lang w:eastAsia="en-US"/>
        </w:rPr>
        <w:t>kn.</w:t>
      </w:r>
    </w:p>
    <w:p w:rsidRDefault="00537C40" w:rsidP="00A7203C" w:rsidR="00537C40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Vjerovnik </w:t>
      </w:r>
      <w:r w:rsidRPr="00537C40">
        <w:rPr>
          <w:lang w:eastAsia="en-US"/>
        </w:rPr>
        <w:t xml:space="preserve">AUTOELEKTRIKA DASOVIĆ j.d.o.o. za usluge, OIB 33781545840, Franje Puškarića 1021, Lučko </w:t>
      </w:r>
      <w:r>
        <w:rPr>
          <w:lang w:eastAsia="en-US"/>
        </w:rPr>
        <w:t>upućuje se na parnicu protiv dužnika radi utvrđivanja osporene tražbine u iznosu 458,75</w:t>
      </w:r>
      <w:r w:rsidRPr="00537C40">
        <w:rPr>
          <w:lang w:eastAsia="en-US"/>
        </w:rPr>
        <w:t xml:space="preserve"> </w:t>
      </w:r>
      <w:r>
        <w:rPr>
          <w:lang w:eastAsia="en-US"/>
        </w:rPr>
        <w:t xml:space="preserve">kn, u roku od osam dana od dana pravomoćnosti rješenja o upućivanju u parnicu, odnosno primitka drugostupanjske odluke </w:t>
      </w:r>
      <w:r w:rsidRPr="00537C40">
        <w:rPr>
          <w:lang w:eastAsia="en-US"/>
        </w:rPr>
        <w:t>jer će se u protivnom smatrat</w:t>
      </w:r>
      <w:r>
        <w:rPr>
          <w:lang w:eastAsia="en-US"/>
        </w:rPr>
        <w:t>i</w:t>
      </w:r>
      <w:r w:rsidRPr="00537C40">
        <w:rPr>
          <w:lang w:eastAsia="en-US"/>
        </w:rPr>
        <w:t xml:space="preserve"> da </w:t>
      </w:r>
      <w:r>
        <w:rPr>
          <w:lang w:eastAsia="en-US"/>
        </w:rPr>
        <w:t>je odustao od prava na vođenje parnice.</w:t>
      </w:r>
    </w:p>
    <w:p w:rsidRDefault="00537C40" w:rsidP="007D4134" w:rsidR="00537C40">
      <w:pPr>
        <w:ind w:left="709"/>
        <w:rPr>
          <w:lang w:eastAsia="en-US"/>
        </w:rPr>
      </w:pPr>
    </w:p>
    <w:p w:rsidRDefault="00537C40" w:rsidP="00A7203C" w:rsidR="00537C40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537C40">
        <w:rPr>
          <w:lang w:eastAsia="en-US"/>
        </w:rPr>
        <w:t>AUTOPRIJEVOZNIK MERIĆ SEAD, Sarajevo, Butmirska cesta 211, Bosna i Hercegovina,</w:t>
      </w:r>
      <w:r>
        <w:rPr>
          <w:lang w:eastAsia="en-US"/>
        </w:rPr>
        <w:t xml:space="preserve">u </w:t>
      </w:r>
      <w:r w:rsidRPr="00537C40">
        <w:rPr>
          <w:lang w:eastAsia="en-US"/>
        </w:rPr>
        <w:t xml:space="preserve"> </w:t>
      </w:r>
      <w:r>
        <w:rPr>
          <w:lang w:eastAsia="en-US"/>
        </w:rPr>
        <w:t>iznosu 755,78 kn.</w:t>
      </w:r>
    </w:p>
    <w:p w:rsidRDefault="00537C40" w:rsidP="00A7203C" w:rsidR="00537C40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755,78</w:t>
      </w:r>
      <w:r w:rsidRPr="00537C40">
        <w:rPr>
          <w:lang w:eastAsia="en-US"/>
        </w:rPr>
        <w:t xml:space="preserve"> </w:t>
      </w:r>
      <w:r>
        <w:rPr>
          <w:lang w:eastAsia="en-US"/>
        </w:rPr>
        <w:t>kn.</w:t>
      </w:r>
    </w:p>
    <w:p w:rsidRDefault="00537C40" w:rsidP="00A7203C" w:rsidR="00537C40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Vjerovnik </w:t>
      </w:r>
      <w:r w:rsidRPr="00537C40">
        <w:rPr>
          <w:lang w:eastAsia="en-US"/>
        </w:rPr>
        <w:t xml:space="preserve">AUTOPRIJEVOZNIK MERIĆ SEAD, Sarajevo, Butmirska cesta 211, Bosna i Hercegovina </w:t>
      </w:r>
      <w:r>
        <w:rPr>
          <w:lang w:eastAsia="en-US"/>
        </w:rPr>
        <w:t>upućuje se na parnicu protiv dužnika radi utvrđivanja osporene tražbine u iznosu 755,78</w:t>
      </w:r>
      <w:r w:rsidRPr="00537C40">
        <w:rPr>
          <w:lang w:eastAsia="en-US"/>
        </w:rPr>
        <w:t xml:space="preserve"> </w:t>
      </w:r>
      <w:r>
        <w:rPr>
          <w:lang w:eastAsia="en-US"/>
        </w:rPr>
        <w:t xml:space="preserve">kn, u roku od osam dana od dana pravomoćnosti rješenja o upućivanju u parnicu, odnosno primitka drugostupanjske odluke </w:t>
      </w:r>
      <w:r w:rsidRPr="00537C40">
        <w:rPr>
          <w:lang w:eastAsia="en-US"/>
        </w:rPr>
        <w:t>jer će se u protivnom smatrat</w:t>
      </w:r>
      <w:r>
        <w:rPr>
          <w:lang w:eastAsia="en-US"/>
        </w:rPr>
        <w:t>i</w:t>
      </w:r>
      <w:r w:rsidRPr="00537C40">
        <w:rPr>
          <w:lang w:eastAsia="en-US"/>
        </w:rPr>
        <w:t xml:space="preserve"> da </w:t>
      </w:r>
      <w:r>
        <w:rPr>
          <w:lang w:eastAsia="en-US"/>
        </w:rPr>
        <w:t>je odustao od prava na vođenje parnice.</w:t>
      </w:r>
    </w:p>
    <w:p w:rsidRDefault="00537C40" w:rsidP="007D4134" w:rsidR="00537C40">
      <w:pPr>
        <w:ind w:left="709"/>
        <w:rPr>
          <w:lang w:eastAsia="en-US"/>
        </w:rPr>
      </w:pPr>
    </w:p>
    <w:p w:rsidRDefault="00537C40" w:rsidP="00A7203C" w:rsidR="00537C40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Dužnik MGK pack d.d. Kukuljanovo, Kukuljanovo 349 osporio je tražbinu vjerovnika </w:t>
      </w:r>
      <w:r w:rsidR="00B96343" w:rsidRPr="00537C40">
        <w:rPr>
          <w:lang w:eastAsia="en-US"/>
        </w:rPr>
        <w:t xml:space="preserve">BIAGOSCH&amp;BRANDAU GmbH&amp;CO, DE118900314, Njemačka, Barmstedt Schustraing 19 </w:t>
      </w:r>
      <w:r>
        <w:rPr>
          <w:lang w:eastAsia="en-US"/>
        </w:rPr>
        <w:t xml:space="preserve">u iznosu </w:t>
      </w:r>
      <w:r w:rsidRPr="00537C40">
        <w:rPr>
          <w:lang w:eastAsia="en-US"/>
        </w:rPr>
        <w:t>53.268,10 kn</w:t>
      </w:r>
      <w:r>
        <w:rPr>
          <w:lang w:eastAsia="en-US"/>
        </w:rPr>
        <w:t>.</w:t>
      </w:r>
    </w:p>
    <w:p w:rsidRDefault="00537C40" w:rsidP="00A7203C" w:rsidR="00537C40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Vjerovnik </w:t>
      </w:r>
      <w:r w:rsidRPr="00537C40">
        <w:rPr>
          <w:lang w:eastAsia="en-US"/>
        </w:rPr>
        <w:t xml:space="preserve">BIAGOSCH&amp;BRANDAU GmbH&amp;CO, DE118900314, Njemačka, Barmstedt Schustraing 19 </w:t>
      </w:r>
      <w:r>
        <w:rPr>
          <w:lang w:eastAsia="en-US"/>
        </w:rPr>
        <w:t xml:space="preserve">upućuje se na parnicu protiv dužnika radi utvrđivanja osporene tražbine u iznosu </w:t>
      </w:r>
      <w:r w:rsidRPr="00537C40">
        <w:rPr>
          <w:lang w:eastAsia="en-US"/>
        </w:rPr>
        <w:t>53.268,10 kn</w:t>
      </w:r>
      <w:r>
        <w:rPr>
          <w:lang w:eastAsia="en-US"/>
        </w:rPr>
        <w:t xml:space="preserve">, u roku od osam dana od dana pravomoćnosti rješenja o upućivanju u parnicu, odnosno primitka drugostupanjske odluke </w:t>
      </w:r>
      <w:r w:rsidRPr="00537C40">
        <w:rPr>
          <w:lang w:eastAsia="en-US"/>
        </w:rPr>
        <w:t>jer će se u protivnom smatrat</w:t>
      </w:r>
      <w:r>
        <w:rPr>
          <w:lang w:eastAsia="en-US"/>
        </w:rPr>
        <w:t>i</w:t>
      </w:r>
      <w:r w:rsidRPr="00537C40">
        <w:rPr>
          <w:lang w:eastAsia="en-US"/>
        </w:rPr>
        <w:t xml:space="preserve"> da </w:t>
      </w:r>
      <w:r>
        <w:rPr>
          <w:lang w:eastAsia="en-US"/>
        </w:rPr>
        <w:t>je odustao od prava na vođenje parnice.</w:t>
      </w:r>
    </w:p>
    <w:p w:rsidRDefault="00B96343" w:rsidP="00A7203C" w:rsidR="00B96343">
      <w:pPr>
        <w:ind w:firstLine="709"/>
        <w:jc w:val="both"/>
        <w:rPr>
          <w:lang w:eastAsia="en-US"/>
        </w:rPr>
      </w:pPr>
    </w:p>
    <w:p w:rsidRDefault="00B96343" w:rsidP="00A7203C" w:rsidR="00B96343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B96343">
        <w:rPr>
          <w:lang w:eastAsia="en-US"/>
        </w:rPr>
        <w:t xml:space="preserve">BIROOPREMA d.o.o. za trgovinu i usluge, OIB 72699018792, Milutina Barača 7, Rijeka </w:t>
      </w:r>
      <w:r>
        <w:rPr>
          <w:lang w:eastAsia="en-US"/>
        </w:rPr>
        <w:t xml:space="preserve">u </w:t>
      </w:r>
      <w:r w:rsidRPr="00537C40">
        <w:rPr>
          <w:lang w:eastAsia="en-US"/>
        </w:rPr>
        <w:t xml:space="preserve"> </w:t>
      </w:r>
      <w:r>
        <w:rPr>
          <w:lang w:eastAsia="en-US"/>
        </w:rPr>
        <w:t>iznosu 1.193,08 kn.</w:t>
      </w:r>
    </w:p>
    <w:p w:rsidRDefault="00B96343" w:rsidP="00A7203C" w:rsidR="00B96343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1.193,08</w:t>
      </w:r>
      <w:r w:rsidRPr="00537C40">
        <w:rPr>
          <w:lang w:eastAsia="en-US"/>
        </w:rPr>
        <w:t xml:space="preserve"> </w:t>
      </w:r>
      <w:r>
        <w:rPr>
          <w:lang w:eastAsia="en-US"/>
        </w:rPr>
        <w:t>kn.</w:t>
      </w:r>
    </w:p>
    <w:p w:rsidRDefault="00B96343" w:rsidP="00A7203C" w:rsidR="00B96343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Vjerovnik </w:t>
      </w:r>
      <w:r w:rsidRPr="00B96343">
        <w:rPr>
          <w:lang w:eastAsia="en-US"/>
        </w:rPr>
        <w:t>BIROOPREMA d.o.o. za trgovinu i usluge, OIB 72699018792, Milutina Barača 7, Rijeka</w:t>
      </w:r>
      <w:r w:rsidRPr="00537C40">
        <w:rPr>
          <w:lang w:eastAsia="en-US"/>
        </w:rPr>
        <w:t xml:space="preserve"> </w:t>
      </w:r>
      <w:r>
        <w:rPr>
          <w:lang w:eastAsia="en-US"/>
        </w:rPr>
        <w:t>upućuje se na parnicu protiv dužnika radi utvrđivanja osporene tražbine u iznosu 1.193,08</w:t>
      </w:r>
      <w:r w:rsidRPr="00537C40">
        <w:rPr>
          <w:lang w:eastAsia="en-US"/>
        </w:rPr>
        <w:t xml:space="preserve"> </w:t>
      </w:r>
      <w:r>
        <w:rPr>
          <w:lang w:eastAsia="en-US"/>
        </w:rPr>
        <w:t xml:space="preserve">kn, u roku od osam dana od dana pravomoćnosti rješenja o upućivanju u parnicu, odnosno primitka drugostupanjske odluke </w:t>
      </w:r>
      <w:r w:rsidRPr="00537C40">
        <w:rPr>
          <w:lang w:eastAsia="en-US"/>
        </w:rPr>
        <w:t>jer će se u protivnom smatrat</w:t>
      </w:r>
      <w:r>
        <w:rPr>
          <w:lang w:eastAsia="en-US"/>
        </w:rPr>
        <w:t>i</w:t>
      </w:r>
      <w:r w:rsidRPr="00537C40">
        <w:rPr>
          <w:lang w:eastAsia="en-US"/>
        </w:rPr>
        <w:t xml:space="preserve"> da </w:t>
      </w:r>
      <w:r>
        <w:rPr>
          <w:lang w:eastAsia="en-US"/>
        </w:rPr>
        <w:t>je odustao od prava na vođenje parnice.</w:t>
      </w:r>
    </w:p>
    <w:p w:rsidRDefault="00B96343" w:rsidP="00A7203C" w:rsidR="00B96343">
      <w:pPr>
        <w:ind w:firstLine="709"/>
        <w:jc w:val="both"/>
        <w:rPr>
          <w:lang w:eastAsia="en-US"/>
        </w:rPr>
      </w:pPr>
      <w:r>
        <w:rPr>
          <w:lang w:eastAsia="en-US"/>
        </w:rPr>
        <w:lastRenderedPageBreak/>
        <w:tab/>
        <w:t xml:space="preserve">Povjerenik je osporio tražbinu vjerovnika </w:t>
      </w:r>
      <w:r w:rsidRPr="00B96343">
        <w:rPr>
          <w:lang w:eastAsia="en-US"/>
        </w:rPr>
        <w:t xml:space="preserve">BISNODE d.o.o. za trgovinu, posredovanje i usluge, OIB 48270876028, Fallerovo šetalište 22, Zagreb </w:t>
      </w:r>
      <w:r>
        <w:rPr>
          <w:lang w:eastAsia="en-US"/>
        </w:rPr>
        <w:t xml:space="preserve">u </w:t>
      </w:r>
      <w:r w:rsidRPr="00537C40">
        <w:rPr>
          <w:lang w:eastAsia="en-US"/>
        </w:rPr>
        <w:t xml:space="preserve"> </w:t>
      </w:r>
      <w:r>
        <w:rPr>
          <w:lang w:eastAsia="en-US"/>
        </w:rPr>
        <w:t>iznosu 2.000,00 kn.</w:t>
      </w:r>
    </w:p>
    <w:p w:rsidRDefault="00B96343" w:rsidP="00A7203C" w:rsidR="00B96343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2.000,00</w:t>
      </w:r>
      <w:r w:rsidRPr="00537C40">
        <w:rPr>
          <w:lang w:eastAsia="en-US"/>
        </w:rPr>
        <w:t xml:space="preserve"> </w:t>
      </w:r>
      <w:r>
        <w:rPr>
          <w:lang w:eastAsia="en-US"/>
        </w:rPr>
        <w:t>kn.</w:t>
      </w:r>
    </w:p>
    <w:p w:rsidRDefault="00B96343" w:rsidP="00A7203C" w:rsidR="00B96343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Vjerovnik </w:t>
      </w:r>
      <w:r w:rsidRPr="00B96343">
        <w:rPr>
          <w:lang w:eastAsia="en-US"/>
        </w:rPr>
        <w:t>BISNODE d.o.o. za trgovinu, posredovanje i usluge, OIB 48270876028, Fallerovo šetalište 22, Zagreb</w:t>
      </w:r>
      <w:r w:rsidRPr="00537C40">
        <w:rPr>
          <w:lang w:eastAsia="en-US"/>
        </w:rPr>
        <w:t xml:space="preserve"> </w:t>
      </w:r>
      <w:r>
        <w:rPr>
          <w:lang w:eastAsia="en-US"/>
        </w:rPr>
        <w:t>upućuje se na parnicu protiv dužnika radi utvrđivanja osporene tražbine u iznosu 2.000,00</w:t>
      </w:r>
      <w:r w:rsidRPr="00537C40">
        <w:rPr>
          <w:lang w:eastAsia="en-US"/>
        </w:rPr>
        <w:t xml:space="preserve"> </w:t>
      </w:r>
      <w:r>
        <w:rPr>
          <w:lang w:eastAsia="en-US"/>
        </w:rPr>
        <w:t xml:space="preserve">kn, u roku od osam dana od dana pravomoćnosti rješenja o upućivanju u parnicu, odnosno primitka drugostupanjske odluke </w:t>
      </w:r>
      <w:r w:rsidRPr="00537C40">
        <w:rPr>
          <w:lang w:eastAsia="en-US"/>
        </w:rPr>
        <w:t>jer će se u protivnom smatrat</w:t>
      </w:r>
      <w:r>
        <w:rPr>
          <w:lang w:eastAsia="en-US"/>
        </w:rPr>
        <w:t>i</w:t>
      </w:r>
      <w:r w:rsidRPr="00537C40">
        <w:rPr>
          <w:lang w:eastAsia="en-US"/>
        </w:rPr>
        <w:t xml:space="preserve"> da </w:t>
      </w:r>
      <w:r>
        <w:rPr>
          <w:lang w:eastAsia="en-US"/>
        </w:rPr>
        <w:t>je odustao od prava na vođenje parnice.</w:t>
      </w:r>
    </w:p>
    <w:p w:rsidRDefault="00B96343" w:rsidP="00A7203C" w:rsidR="00B96343">
      <w:pPr>
        <w:ind w:firstLine="709"/>
        <w:jc w:val="both"/>
        <w:rPr>
          <w:lang w:eastAsia="en-US"/>
        </w:rPr>
      </w:pPr>
    </w:p>
    <w:p w:rsidRDefault="00B96343" w:rsidP="00A7203C" w:rsidR="00B96343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B96343">
        <w:rPr>
          <w:lang w:eastAsia="en-US"/>
        </w:rPr>
        <w:t>DAMIR</w:t>
      </w:r>
      <w:r>
        <w:rPr>
          <w:lang w:eastAsia="en-US"/>
        </w:rPr>
        <w:t>A</w:t>
      </w:r>
      <w:r w:rsidRPr="00B96343">
        <w:rPr>
          <w:lang w:eastAsia="en-US"/>
        </w:rPr>
        <w:t xml:space="preserve"> BJELČIĆ, OIB 28340859140, DOLIĆE 45B, DOLIĆE </w:t>
      </w:r>
      <w:r>
        <w:rPr>
          <w:lang w:eastAsia="en-US"/>
        </w:rPr>
        <w:t xml:space="preserve">u </w:t>
      </w:r>
      <w:r w:rsidRPr="00537C40">
        <w:rPr>
          <w:lang w:eastAsia="en-US"/>
        </w:rPr>
        <w:t xml:space="preserve"> </w:t>
      </w:r>
      <w:r>
        <w:rPr>
          <w:lang w:eastAsia="en-US"/>
        </w:rPr>
        <w:t>iznosu 37,50 kn.</w:t>
      </w:r>
    </w:p>
    <w:p w:rsidRDefault="00B96343" w:rsidP="00A7203C" w:rsidR="00B96343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37,50</w:t>
      </w:r>
      <w:r w:rsidRPr="00537C40">
        <w:rPr>
          <w:lang w:eastAsia="en-US"/>
        </w:rPr>
        <w:t xml:space="preserve"> </w:t>
      </w:r>
      <w:r>
        <w:rPr>
          <w:lang w:eastAsia="en-US"/>
        </w:rPr>
        <w:t>kn.</w:t>
      </w:r>
    </w:p>
    <w:p w:rsidRDefault="00B96343" w:rsidP="00A7203C" w:rsidR="00B96343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Vjerovnik </w:t>
      </w:r>
      <w:r w:rsidRPr="00B96343">
        <w:rPr>
          <w:lang w:eastAsia="en-US"/>
        </w:rPr>
        <w:t xml:space="preserve">DAMIR BJELČIĆ, OIB 28340859140, DOLIĆE 45B, DOLIĆE </w:t>
      </w:r>
      <w:r>
        <w:rPr>
          <w:lang w:eastAsia="en-US"/>
        </w:rPr>
        <w:t>upućuje se na parnicu protiv dužnika radi utvrđivanja osporene tražbine u iznosu 37,50</w:t>
      </w:r>
      <w:r w:rsidRPr="00537C40">
        <w:rPr>
          <w:lang w:eastAsia="en-US"/>
        </w:rPr>
        <w:t xml:space="preserve"> </w:t>
      </w:r>
      <w:r>
        <w:rPr>
          <w:lang w:eastAsia="en-US"/>
        </w:rPr>
        <w:t xml:space="preserve">kn, u roku od osam dana od dana pravomoćnosti rješenja o upućivanju u parnicu, odnosno primitka drugostupanjske odluke </w:t>
      </w:r>
      <w:r w:rsidRPr="00537C40">
        <w:rPr>
          <w:lang w:eastAsia="en-US"/>
        </w:rPr>
        <w:t>jer će se u protivnom smatrat</w:t>
      </w:r>
      <w:r>
        <w:rPr>
          <w:lang w:eastAsia="en-US"/>
        </w:rPr>
        <w:t>i</w:t>
      </w:r>
      <w:r w:rsidRPr="00537C40">
        <w:rPr>
          <w:lang w:eastAsia="en-US"/>
        </w:rPr>
        <w:t xml:space="preserve"> da </w:t>
      </w:r>
      <w:r>
        <w:rPr>
          <w:lang w:eastAsia="en-US"/>
        </w:rPr>
        <w:t>je odustao od prava na vođenje parnice.</w:t>
      </w:r>
    </w:p>
    <w:p w:rsidRDefault="00B96343" w:rsidP="00B96343" w:rsidR="00B96343">
      <w:pPr>
        <w:jc w:val="both"/>
        <w:rPr>
          <w:lang w:eastAsia="en-US"/>
        </w:rPr>
      </w:pPr>
    </w:p>
    <w:p w:rsidRDefault="00B96343" w:rsidP="00A7203C" w:rsidR="00B96343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B96343">
        <w:rPr>
          <w:lang w:eastAsia="en-US"/>
        </w:rPr>
        <w:t xml:space="preserve">BRZO I FINO d.o.o. za usluge i trgovinu u stečaju, OIB 68165188587, Grigora Viteza 5, Zagreb </w:t>
      </w:r>
      <w:r>
        <w:rPr>
          <w:lang w:eastAsia="en-US"/>
        </w:rPr>
        <w:t xml:space="preserve">u </w:t>
      </w:r>
      <w:r w:rsidRPr="00537C40">
        <w:rPr>
          <w:lang w:eastAsia="en-US"/>
        </w:rPr>
        <w:t xml:space="preserve"> </w:t>
      </w:r>
      <w:r>
        <w:rPr>
          <w:lang w:eastAsia="en-US"/>
        </w:rPr>
        <w:t>iznosu 1.950,37 kn.</w:t>
      </w:r>
    </w:p>
    <w:p w:rsidRDefault="00B96343" w:rsidP="00A7203C" w:rsidR="00B96343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1.950,37</w:t>
      </w:r>
      <w:r w:rsidRPr="00537C40">
        <w:rPr>
          <w:lang w:eastAsia="en-US"/>
        </w:rPr>
        <w:t xml:space="preserve"> </w:t>
      </w:r>
      <w:r>
        <w:rPr>
          <w:lang w:eastAsia="en-US"/>
        </w:rPr>
        <w:t>kn.</w:t>
      </w:r>
    </w:p>
    <w:p w:rsidRDefault="00B96343" w:rsidP="00A7203C" w:rsidR="00B96343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Vjerovnik </w:t>
      </w:r>
      <w:r w:rsidRPr="00B96343">
        <w:rPr>
          <w:lang w:eastAsia="en-US"/>
        </w:rPr>
        <w:t xml:space="preserve">BRZO I FINO d.o.o. za usluge i trgovinu u stečaju, OIB 68165188587, Grigora Viteza 5, Zagreb </w:t>
      </w:r>
      <w:r>
        <w:rPr>
          <w:lang w:eastAsia="en-US"/>
        </w:rPr>
        <w:t>upućuje se na parnicu protiv dužnika radi utvrđivanja osporene tražbine u iznosu 1.950,37</w:t>
      </w:r>
      <w:r w:rsidRPr="00537C40">
        <w:rPr>
          <w:lang w:eastAsia="en-US"/>
        </w:rPr>
        <w:t xml:space="preserve"> </w:t>
      </w:r>
      <w:r>
        <w:rPr>
          <w:lang w:eastAsia="en-US"/>
        </w:rPr>
        <w:t xml:space="preserve">kn, u roku od osam dana od dana pravomoćnosti rješenja o upućivanju u parnicu, odnosno primitka drugostupanjske odluke </w:t>
      </w:r>
      <w:r w:rsidRPr="00537C40">
        <w:rPr>
          <w:lang w:eastAsia="en-US"/>
        </w:rPr>
        <w:t>jer će se u protivnom smatrat</w:t>
      </w:r>
      <w:r>
        <w:rPr>
          <w:lang w:eastAsia="en-US"/>
        </w:rPr>
        <w:t>i</w:t>
      </w:r>
      <w:r w:rsidRPr="00537C40">
        <w:rPr>
          <w:lang w:eastAsia="en-US"/>
        </w:rPr>
        <w:t xml:space="preserve"> da </w:t>
      </w:r>
      <w:r>
        <w:rPr>
          <w:lang w:eastAsia="en-US"/>
        </w:rPr>
        <w:t>je odustao od prava na vođenje parnice.</w:t>
      </w:r>
    </w:p>
    <w:p w:rsidRDefault="00B96343" w:rsidP="00A7203C" w:rsidR="00B96343">
      <w:pPr>
        <w:ind w:firstLine="709"/>
        <w:jc w:val="both"/>
        <w:rPr>
          <w:lang w:eastAsia="en-US"/>
        </w:rPr>
      </w:pPr>
    </w:p>
    <w:p w:rsidRDefault="00B96343" w:rsidP="00A7203C" w:rsidR="00B96343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B96343">
        <w:rPr>
          <w:lang w:eastAsia="en-US"/>
        </w:rPr>
        <w:t>CONSTELLIUM SINGEN GMBH DE811178046, Njemačka, Singen, Alusingen-Platz 1</w:t>
      </w:r>
      <w:r>
        <w:rPr>
          <w:lang w:eastAsia="en-US"/>
        </w:rPr>
        <w:t xml:space="preserve"> u </w:t>
      </w:r>
      <w:r w:rsidRPr="00537C40">
        <w:rPr>
          <w:lang w:eastAsia="en-US"/>
        </w:rPr>
        <w:t xml:space="preserve"> </w:t>
      </w:r>
      <w:r>
        <w:rPr>
          <w:lang w:eastAsia="en-US"/>
        </w:rPr>
        <w:t>iznosu 18.871,57 kn.</w:t>
      </w:r>
    </w:p>
    <w:p w:rsidRDefault="00B96343" w:rsidP="00A7203C" w:rsidR="00B96343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18.871,57</w:t>
      </w:r>
      <w:r w:rsidRPr="00537C40">
        <w:rPr>
          <w:lang w:eastAsia="en-US"/>
        </w:rPr>
        <w:t xml:space="preserve"> </w:t>
      </w:r>
      <w:r>
        <w:rPr>
          <w:lang w:eastAsia="en-US"/>
        </w:rPr>
        <w:t>kn.</w:t>
      </w:r>
    </w:p>
    <w:p w:rsidRDefault="00B96343" w:rsidP="00A7203C" w:rsidR="00B96343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Vjerovnik </w:t>
      </w:r>
      <w:r w:rsidRPr="00B96343">
        <w:rPr>
          <w:lang w:eastAsia="en-US"/>
        </w:rPr>
        <w:t>CONSTELLIUM SINGEN GMBH DE811178046, Njemačka, Singen, Alusingen-Platz 1</w:t>
      </w:r>
      <w:r>
        <w:rPr>
          <w:lang w:eastAsia="en-US"/>
        </w:rPr>
        <w:t xml:space="preserve"> upućuje se na parnicu protiv dužnika radi utvrđivanja osporene tražbine u iznosu 18.871,57</w:t>
      </w:r>
      <w:r w:rsidRPr="00537C40">
        <w:rPr>
          <w:lang w:eastAsia="en-US"/>
        </w:rPr>
        <w:t xml:space="preserve"> </w:t>
      </w:r>
      <w:r>
        <w:rPr>
          <w:lang w:eastAsia="en-US"/>
        </w:rPr>
        <w:t xml:space="preserve">kn, u roku od osam dana od dana pravomoćnosti rješenja o upućivanju u parnicu, odnosno primitka drugostupanjske odluke </w:t>
      </w:r>
      <w:r w:rsidRPr="00537C40">
        <w:rPr>
          <w:lang w:eastAsia="en-US"/>
        </w:rPr>
        <w:t>jer će se u protivnom smatrat</w:t>
      </w:r>
      <w:r>
        <w:rPr>
          <w:lang w:eastAsia="en-US"/>
        </w:rPr>
        <w:t>i</w:t>
      </w:r>
      <w:r w:rsidRPr="00537C40">
        <w:rPr>
          <w:lang w:eastAsia="en-US"/>
        </w:rPr>
        <w:t xml:space="preserve"> da </w:t>
      </w:r>
      <w:r>
        <w:rPr>
          <w:lang w:eastAsia="en-US"/>
        </w:rPr>
        <w:t>je odustao od prava na vođenje parnice.</w:t>
      </w:r>
    </w:p>
    <w:p w:rsidRDefault="00B96343" w:rsidP="00A7203C" w:rsidR="00B96343">
      <w:pPr>
        <w:ind w:firstLine="709"/>
        <w:jc w:val="both"/>
        <w:rPr>
          <w:lang w:eastAsia="en-US"/>
        </w:rPr>
      </w:pPr>
    </w:p>
    <w:p w:rsidRDefault="00B96343" w:rsidP="00A7203C" w:rsidR="00B96343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B96343">
        <w:rPr>
          <w:lang w:eastAsia="en-US"/>
        </w:rPr>
        <w:t xml:space="preserve">CROWN IMBALLAGGI ITALIA SRL IT01554960599, Italija, Parma, Strada Ugozzolo 100/a </w:t>
      </w:r>
      <w:r>
        <w:rPr>
          <w:lang w:eastAsia="en-US"/>
        </w:rPr>
        <w:t xml:space="preserve">u </w:t>
      </w:r>
      <w:r w:rsidRPr="00537C40">
        <w:rPr>
          <w:lang w:eastAsia="en-US"/>
        </w:rPr>
        <w:t xml:space="preserve"> </w:t>
      </w:r>
      <w:r>
        <w:rPr>
          <w:lang w:eastAsia="en-US"/>
        </w:rPr>
        <w:t>iznosu 24.071,73 kn.</w:t>
      </w:r>
    </w:p>
    <w:p w:rsidRDefault="00B96343" w:rsidP="00A7203C" w:rsidR="00B96343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24.071,73</w:t>
      </w:r>
      <w:r w:rsidRPr="00537C40">
        <w:rPr>
          <w:lang w:eastAsia="en-US"/>
        </w:rPr>
        <w:t xml:space="preserve"> </w:t>
      </w:r>
      <w:r>
        <w:rPr>
          <w:lang w:eastAsia="en-US"/>
        </w:rPr>
        <w:t>kn.</w:t>
      </w:r>
    </w:p>
    <w:p w:rsidRDefault="00B96343" w:rsidP="00A7203C" w:rsidR="00B96343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Vjerovnik </w:t>
      </w:r>
      <w:r w:rsidRPr="00B96343">
        <w:rPr>
          <w:lang w:eastAsia="en-US"/>
        </w:rPr>
        <w:t>CROWN IMBALLAGGI ITALIA SRL IT01554960599, Italija, Parma, Strada Ugozzolo 100/a</w:t>
      </w:r>
      <w:r>
        <w:rPr>
          <w:lang w:eastAsia="en-US"/>
        </w:rPr>
        <w:t xml:space="preserve"> upućuje se na parnicu protiv dužnika radi utvrđivanja osporene tražbine u iznosu 24.071,73</w:t>
      </w:r>
      <w:r w:rsidRPr="00537C40">
        <w:rPr>
          <w:lang w:eastAsia="en-US"/>
        </w:rPr>
        <w:t xml:space="preserve"> </w:t>
      </w:r>
      <w:r>
        <w:rPr>
          <w:lang w:eastAsia="en-US"/>
        </w:rPr>
        <w:t xml:space="preserve">kn, u roku od osam dana od dana pravomoćnosti rješenja o upućivanju u parnicu, odnosno primitka drugostupanjske odluke </w:t>
      </w:r>
      <w:r w:rsidRPr="00537C40">
        <w:rPr>
          <w:lang w:eastAsia="en-US"/>
        </w:rPr>
        <w:t>jer će se u protivnom smatrat</w:t>
      </w:r>
      <w:r>
        <w:rPr>
          <w:lang w:eastAsia="en-US"/>
        </w:rPr>
        <w:t>i</w:t>
      </w:r>
      <w:r w:rsidRPr="00537C40">
        <w:rPr>
          <w:lang w:eastAsia="en-US"/>
        </w:rPr>
        <w:t xml:space="preserve"> da </w:t>
      </w:r>
      <w:r>
        <w:rPr>
          <w:lang w:eastAsia="en-US"/>
        </w:rPr>
        <w:t>je odustao od prava na vođenje parnice.</w:t>
      </w:r>
    </w:p>
    <w:p w:rsidRDefault="00B96343" w:rsidP="00A7203C" w:rsidR="00B96343">
      <w:pPr>
        <w:ind w:firstLine="709"/>
        <w:jc w:val="both"/>
        <w:rPr>
          <w:lang w:eastAsia="en-US"/>
        </w:rPr>
      </w:pPr>
      <w:r>
        <w:rPr>
          <w:lang w:eastAsia="en-US"/>
        </w:rPr>
        <w:lastRenderedPageBreak/>
        <w:tab/>
        <w:t xml:space="preserve">Povjerenik je osporio tražbinu vjerovnika </w:t>
      </w:r>
      <w:r w:rsidRPr="00B96343">
        <w:rPr>
          <w:lang w:eastAsia="en-US"/>
        </w:rPr>
        <w:t xml:space="preserve">CUT TECH d.o.o. za proizvodnju, trgovinu i usluge, OIB 81428533799, Kapelica 10C, Labin </w:t>
      </w:r>
      <w:r>
        <w:rPr>
          <w:lang w:eastAsia="en-US"/>
        </w:rPr>
        <w:t xml:space="preserve">u </w:t>
      </w:r>
      <w:r w:rsidRPr="00537C40">
        <w:rPr>
          <w:lang w:eastAsia="en-US"/>
        </w:rPr>
        <w:t xml:space="preserve"> </w:t>
      </w:r>
      <w:r>
        <w:rPr>
          <w:lang w:eastAsia="en-US"/>
        </w:rPr>
        <w:t>iznosu 2.636,25 kn.</w:t>
      </w:r>
    </w:p>
    <w:p w:rsidRDefault="00B96343" w:rsidP="00A7203C" w:rsidR="00B96343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2.636,25</w:t>
      </w:r>
      <w:r w:rsidRPr="00537C40">
        <w:rPr>
          <w:lang w:eastAsia="en-US"/>
        </w:rPr>
        <w:t xml:space="preserve"> </w:t>
      </w:r>
      <w:r>
        <w:rPr>
          <w:lang w:eastAsia="en-US"/>
        </w:rPr>
        <w:t>kn.</w:t>
      </w:r>
    </w:p>
    <w:p w:rsidRDefault="00B96343" w:rsidP="00A7203C" w:rsidR="00B96343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Vjerovnik </w:t>
      </w:r>
      <w:r w:rsidRPr="00B96343">
        <w:rPr>
          <w:lang w:eastAsia="en-US"/>
        </w:rPr>
        <w:t xml:space="preserve">CUT TECH d.o.o. za proizvodnju, trgovinu i usluge, OIB 81428533799, Kapelica 10C, Labin </w:t>
      </w:r>
      <w:r>
        <w:rPr>
          <w:lang w:eastAsia="en-US"/>
        </w:rPr>
        <w:t>upućuje se na parnicu protiv dužnika radi utvrđivanja osporene tražbine u iznosu 2.636,25</w:t>
      </w:r>
      <w:r w:rsidRPr="00537C40">
        <w:rPr>
          <w:lang w:eastAsia="en-US"/>
        </w:rPr>
        <w:t xml:space="preserve"> </w:t>
      </w:r>
      <w:r>
        <w:rPr>
          <w:lang w:eastAsia="en-US"/>
        </w:rPr>
        <w:t xml:space="preserve">kn, u roku od osam dana od dana pravomoćnosti rješenja o upućivanju u parnicu, odnosno primitka drugostupanjske odluke </w:t>
      </w:r>
      <w:r w:rsidRPr="00537C40">
        <w:rPr>
          <w:lang w:eastAsia="en-US"/>
        </w:rPr>
        <w:t>jer će se u protivnom smatrat</w:t>
      </w:r>
      <w:r>
        <w:rPr>
          <w:lang w:eastAsia="en-US"/>
        </w:rPr>
        <w:t>i</w:t>
      </w:r>
      <w:r w:rsidRPr="00537C40">
        <w:rPr>
          <w:lang w:eastAsia="en-US"/>
        </w:rPr>
        <w:t xml:space="preserve"> da </w:t>
      </w:r>
      <w:r>
        <w:rPr>
          <w:lang w:eastAsia="en-US"/>
        </w:rPr>
        <w:t>je odustao od prava na vođenje parnice.</w:t>
      </w:r>
    </w:p>
    <w:p w:rsidRDefault="00B96343" w:rsidP="00A7203C" w:rsidR="00B96343">
      <w:pPr>
        <w:ind w:firstLine="709"/>
        <w:jc w:val="both"/>
        <w:rPr>
          <w:lang w:eastAsia="en-US"/>
        </w:rPr>
      </w:pPr>
    </w:p>
    <w:p w:rsidRDefault="00B96343" w:rsidP="00A7203C" w:rsidR="00B96343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B96343">
        <w:rPr>
          <w:lang w:eastAsia="en-US"/>
        </w:rPr>
        <w:t xml:space="preserve">ČIKO TRANSPORT d.o.o. za prijevoz, usluge i trgovinu, OIB 92832783840, Vranduk 125, Požega </w:t>
      </w:r>
      <w:r>
        <w:rPr>
          <w:lang w:eastAsia="en-US"/>
        </w:rPr>
        <w:t xml:space="preserve">u </w:t>
      </w:r>
      <w:r w:rsidRPr="00537C40">
        <w:rPr>
          <w:lang w:eastAsia="en-US"/>
        </w:rPr>
        <w:t xml:space="preserve"> </w:t>
      </w:r>
      <w:r>
        <w:rPr>
          <w:lang w:eastAsia="en-US"/>
        </w:rPr>
        <w:t>iznosu 3.500,00 kn.</w:t>
      </w:r>
    </w:p>
    <w:p w:rsidRDefault="00B96343" w:rsidP="00A7203C" w:rsidR="00B96343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3.500,00</w:t>
      </w:r>
      <w:r w:rsidRPr="00537C40">
        <w:rPr>
          <w:lang w:eastAsia="en-US"/>
        </w:rPr>
        <w:t xml:space="preserve"> </w:t>
      </w:r>
      <w:r>
        <w:rPr>
          <w:lang w:eastAsia="en-US"/>
        </w:rPr>
        <w:t>kn.</w:t>
      </w:r>
    </w:p>
    <w:p w:rsidRDefault="00B96343" w:rsidP="00A7203C" w:rsidR="00B96343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Vjerovnik </w:t>
      </w:r>
      <w:r w:rsidRPr="00B96343">
        <w:rPr>
          <w:lang w:eastAsia="en-US"/>
        </w:rPr>
        <w:t xml:space="preserve">ČIKO TRANSPORT d.o.o. za prijevoz, usluge i trgovinu, OIB 92832783840, Vranduk 125, Požega </w:t>
      </w:r>
      <w:r>
        <w:rPr>
          <w:lang w:eastAsia="en-US"/>
        </w:rPr>
        <w:t>upućuje se na parnicu protiv dužnika radi utvrđivanja osporene tražbine u iznosu 3.500,00</w:t>
      </w:r>
      <w:r w:rsidRPr="00537C40">
        <w:rPr>
          <w:lang w:eastAsia="en-US"/>
        </w:rPr>
        <w:t xml:space="preserve"> </w:t>
      </w:r>
      <w:r>
        <w:rPr>
          <w:lang w:eastAsia="en-US"/>
        </w:rPr>
        <w:t xml:space="preserve">kn, u roku od osam dana od dana pravomoćnosti rješenja o upućivanju u parnicu, odnosno primitka drugostupanjske odluke </w:t>
      </w:r>
      <w:r w:rsidRPr="00537C40">
        <w:rPr>
          <w:lang w:eastAsia="en-US"/>
        </w:rPr>
        <w:t>jer će se u protivnom smatrat</w:t>
      </w:r>
      <w:r>
        <w:rPr>
          <w:lang w:eastAsia="en-US"/>
        </w:rPr>
        <w:t>i</w:t>
      </w:r>
      <w:r w:rsidRPr="00537C40">
        <w:rPr>
          <w:lang w:eastAsia="en-US"/>
        </w:rPr>
        <w:t xml:space="preserve"> da </w:t>
      </w:r>
      <w:r>
        <w:rPr>
          <w:lang w:eastAsia="en-US"/>
        </w:rPr>
        <w:t>je odustao od prava na vođenje parnice.</w:t>
      </w:r>
    </w:p>
    <w:p w:rsidRDefault="00B96343" w:rsidP="00A7203C" w:rsidR="00B96343">
      <w:pPr>
        <w:ind w:firstLine="709"/>
        <w:jc w:val="both"/>
        <w:rPr>
          <w:lang w:eastAsia="en-US"/>
        </w:rPr>
      </w:pPr>
    </w:p>
    <w:p w:rsidRDefault="00B96343" w:rsidP="00A7203C" w:rsidR="00B96343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="00B50BD0">
        <w:rPr>
          <w:lang w:eastAsia="en-US"/>
        </w:rPr>
        <w:t>HANE</w:t>
      </w:r>
      <w:r w:rsidRPr="00B96343">
        <w:rPr>
          <w:lang w:eastAsia="en-US"/>
        </w:rPr>
        <w:t xml:space="preserve"> DUGIĆ vl. proizvodnje spiralnih udlaga, OIB 29118203567, SASI 22, SASI </w:t>
      </w:r>
      <w:r>
        <w:rPr>
          <w:lang w:eastAsia="en-US"/>
        </w:rPr>
        <w:t xml:space="preserve">u </w:t>
      </w:r>
      <w:r w:rsidRPr="00537C40">
        <w:rPr>
          <w:lang w:eastAsia="en-US"/>
        </w:rPr>
        <w:t xml:space="preserve"> </w:t>
      </w:r>
      <w:r>
        <w:rPr>
          <w:lang w:eastAsia="en-US"/>
        </w:rPr>
        <w:t>iznosu 150,00 kn.</w:t>
      </w:r>
    </w:p>
    <w:p w:rsidRDefault="00B96343" w:rsidP="00A7203C" w:rsidR="00B96343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150,00</w:t>
      </w:r>
      <w:r w:rsidRPr="00537C40">
        <w:rPr>
          <w:lang w:eastAsia="en-US"/>
        </w:rPr>
        <w:t xml:space="preserve"> </w:t>
      </w:r>
      <w:r>
        <w:rPr>
          <w:lang w:eastAsia="en-US"/>
        </w:rPr>
        <w:t>kn.</w:t>
      </w:r>
    </w:p>
    <w:p w:rsidRDefault="00B96343" w:rsidP="00A7203C" w:rsidR="00B96343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Vjerovnik </w:t>
      </w:r>
      <w:r w:rsidRPr="00B96343">
        <w:rPr>
          <w:lang w:eastAsia="en-US"/>
        </w:rPr>
        <w:t xml:space="preserve">HANA DUGIĆ vl. proizvodnje spiralnih udlaga, OIB 29118203567, SASI 22, SASI </w:t>
      </w:r>
      <w:r>
        <w:rPr>
          <w:lang w:eastAsia="en-US"/>
        </w:rPr>
        <w:t>upućuje se na parnicu protiv dužnika radi utvrđivanja osporene tražbine u iznosu 150,00</w:t>
      </w:r>
      <w:r w:rsidRPr="00537C40">
        <w:rPr>
          <w:lang w:eastAsia="en-US"/>
        </w:rPr>
        <w:t xml:space="preserve"> </w:t>
      </w:r>
      <w:r>
        <w:rPr>
          <w:lang w:eastAsia="en-US"/>
        </w:rPr>
        <w:t xml:space="preserve">kn, u roku od osam dana od dana pravomoćnosti rješenja o upućivanju u parnicu, odnosno primitka drugostupanjske odluke </w:t>
      </w:r>
      <w:r w:rsidRPr="00537C40">
        <w:rPr>
          <w:lang w:eastAsia="en-US"/>
        </w:rPr>
        <w:t>jer će se u protivnom smatrat</w:t>
      </w:r>
      <w:r>
        <w:rPr>
          <w:lang w:eastAsia="en-US"/>
        </w:rPr>
        <w:t>i</w:t>
      </w:r>
      <w:r w:rsidRPr="00537C40">
        <w:rPr>
          <w:lang w:eastAsia="en-US"/>
        </w:rPr>
        <w:t xml:space="preserve"> da </w:t>
      </w:r>
      <w:r>
        <w:rPr>
          <w:lang w:eastAsia="en-US"/>
        </w:rPr>
        <w:t>je odustao od prava na vođenje parnice.</w:t>
      </w:r>
    </w:p>
    <w:p w:rsidRDefault="00B50BD0" w:rsidP="00A7203C" w:rsidR="00B50BD0">
      <w:pPr>
        <w:ind w:firstLine="709"/>
        <w:jc w:val="both"/>
        <w:rPr>
          <w:lang w:eastAsia="en-US"/>
        </w:rPr>
      </w:pPr>
    </w:p>
    <w:p w:rsidRDefault="00B50BD0" w:rsidP="00A7203C" w:rsidR="00B50BD0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B50BD0">
        <w:rPr>
          <w:lang w:eastAsia="en-US"/>
        </w:rPr>
        <w:t>E C I d.o.o. za proizvodnju, trgovinu i usluge, OIB 60256543965,</w:t>
      </w:r>
      <w:r>
        <w:rPr>
          <w:lang w:eastAsia="en-US"/>
        </w:rPr>
        <w:t xml:space="preserve"> </w:t>
      </w:r>
      <w:r w:rsidRPr="00B50BD0">
        <w:rPr>
          <w:lang w:eastAsia="en-US"/>
        </w:rPr>
        <w:t>Radnička cesta 228, Zagreb</w:t>
      </w:r>
      <w:r w:rsidRPr="00B96343">
        <w:rPr>
          <w:lang w:eastAsia="en-US"/>
        </w:rPr>
        <w:t xml:space="preserve"> </w:t>
      </w:r>
      <w:r>
        <w:rPr>
          <w:lang w:eastAsia="en-US"/>
        </w:rPr>
        <w:t xml:space="preserve">u </w:t>
      </w:r>
      <w:r w:rsidRPr="00537C40">
        <w:rPr>
          <w:lang w:eastAsia="en-US"/>
        </w:rPr>
        <w:t xml:space="preserve"> </w:t>
      </w:r>
      <w:r>
        <w:rPr>
          <w:lang w:eastAsia="en-US"/>
        </w:rPr>
        <w:t>iznosu 2.655,00 kn.</w:t>
      </w:r>
    </w:p>
    <w:p w:rsidRDefault="00B50BD0" w:rsidP="00A7203C" w:rsidR="00B50BD0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2.655,00</w:t>
      </w:r>
      <w:r w:rsidRPr="00537C40">
        <w:rPr>
          <w:lang w:eastAsia="en-US"/>
        </w:rPr>
        <w:t xml:space="preserve"> </w:t>
      </w:r>
      <w:r>
        <w:rPr>
          <w:lang w:eastAsia="en-US"/>
        </w:rPr>
        <w:t>kn.</w:t>
      </w:r>
    </w:p>
    <w:p w:rsidRDefault="00B50BD0" w:rsidP="00A7203C" w:rsidR="00B50BD0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Vjerovnik </w:t>
      </w:r>
      <w:r w:rsidRPr="00B50BD0">
        <w:rPr>
          <w:lang w:eastAsia="en-US"/>
        </w:rPr>
        <w:t>E C I d.o.o. za proizvodnju, trgovinu i usluge, OIB 60256543965,</w:t>
      </w:r>
      <w:r>
        <w:rPr>
          <w:lang w:eastAsia="en-US"/>
        </w:rPr>
        <w:t xml:space="preserve"> </w:t>
      </w:r>
      <w:r w:rsidRPr="00B50BD0">
        <w:rPr>
          <w:lang w:eastAsia="en-US"/>
        </w:rPr>
        <w:t>Radnička cesta 228, Zagreb</w:t>
      </w:r>
      <w:r w:rsidRPr="00B96343">
        <w:rPr>
          <w:lang w:eastAsia="en-US"/>
        </w:rPr>
        <w:t xml:space="preserve"> </w:t>
      </w:r>
      <w:r>
        <w:rPr>
          <w:lang w:eastAsia="en-US"/>
        </w:rPr>
        <w:t>upućuje se na parnicu protiv dužnika radi utvrđivanja osporene tražbine u iznosu 2.655,00</w:t>
      </w:r>
      <w:r w:rsidRPr="00537C40">
        <w:rPr>
          <w:lang w:eastAsia="en-US"/>
        </w:rPr>
        <w:t xml:space="preserve"> </w:t>
      </w:r>
      <w:r>
        <w:rPr>
          <w:lang w:eastAsia="en-US"/>
        </w:rPr>
        <w:t xml:space="preserve">kn, u roku od osam dana od dana pravomoćnosti rješenja o upućivanju u parnicu, odnosno primitka drugostupanjske odluke </w:t>
      </w:r>
      <w:r w:rsidRPr="00537C40">
        <w:rPr>
          <w:lang w:eastAsia="en-US"/>
        </w:rPr>
        <w:t>jer će se u protivnom smatrat</w:t>
      </w:r>
      <w:r>
        <w:rPr>
          <w:lang w:eastAsia="en-US"/>
        </w:rPr>
        <w:t>i</w:t>
      </w:r>
      <w:r w:rsidRPr="00537C40">
        <w:rPr>
          <w:lang w:eastAsia="en-US"/>
        </w:rPr>
        <w:t xml:space="preserve"> da </w:t>
      </w:r>
      <w:r>
        <w:rPr>
          <w:lang w:eastAsia="en-US"/>
        </w:rPr>
        <w:t>je odustao od prava na vođenje parnice.</w:t>
      </w:r>
    </w:p>
    <w:p w:rsidRDefault="00B50BD0" w:rsidP="00A7203C" w:rsidR="00B50BD0">
      <w:pPr>
        <w:ind w:firstLine="709"/>
        <w:jc w:val="both"/>
        <w:rPr>
          <w:lang w:eastAsia="en-US"/>
        </w:rPr>
      </w:pPr>
    </w:p>
    <w:p w:rsidRDefault="00B50BD0" w:rsidP="00A7203C" w:rsidR="00B50BD0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B50BD0">
        <w:rPr>
          <w:lang w:eastAsia="en-US"/>
        </w:rPr>
        <w:t>ENIGMA d.o.o. GRUDE, Bosna i Hercegovina, Pocrte bb, OIB 4272095050004</w:t>
      </w:r>
      <w:r>
        <w:rPr>
          <w:lang w:eastAsia="en-US"/>
        </w:rPr>
        <w:t xml:space="preserve"> u </w:t>
      </w:r>
      <w:r w:rsidRPr="00537C40">
        <w:rPr>
          <w:lang w:eastAsia="en-US"/>
        </w:rPr>
        <w:t xml:space="preserve"> </w:t>
      </w:r>
      <w:r>
        <w:rPr>
          <w:lang w:eastAsia="en-US"/>
        </w:rPr>
        <w:t>iznosu 695,32 kn.</w:t>
      </w:r>
    </w:p>
    <w:p w:rsidRDefault="00B50BD0" w:rsidP="00A7203C" w:rsidR="00B50BD0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695,32</w:t>
      </w:r>
      <w:r w:rsidRPr="00537C40">
        <w:rPr>
          <w:lang w:eastAsia="en-US"/>
        </w:rPr>
        <w:t xml:space="preserve"> </w:t>
      </w:r>
      <w:r>
        <w:rPr>
          <w:lang w:eastAsia="en-US"/>
        </w:rPr>
        <w:t>kn.</w:t>
      </w:r>
    </w:p>
    <w:p w:rsidRDefault="00B50BD0" w:rsidP="00A7203C" w:rsidR="00B50BD0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Vjerovnik </w:t>
      </w:r>
      <w:r w:rsidRPr="00B50BD0">
        <w:rPr>
          <w:lang w:eastAsia="en-US"/>
        </w:rPr>
        <w:t>ENIGMA d.o.o. GRUDE, Bosna i Hercegovina, Pocrte bb, OIB 4272095050004</w:t>
      </w:r>
      <w:r w:rsidRPr="00B96343">
        <w:rPr>
          <w:lang w:eastAsia="en-US"/>
        </w:rPr>
        <w:t xml:space="preserve"> </w:t>
      </w:r>
      <w:r>
        <w:rPr>
          <w:lang w:eastAsia="en-US"/>
        </w:rPr>
        <w:t>upućuje se na parnicu protiv dužnika radi utvrđivanja osporene tražbine u iznosu 695,32</w:t>
      </w:r>
      <w:r w:rsidRPr="00537C40">
        <w:rPr>
          <w:lang w:eastAsia="en-US"/>
        </w:rPr>
        <w:t xml:space="preserve"> </w:t>
      </w:r>
      <w:r>
        <w:rPr>
          <w:lang w:eastAsia="en-US"/>
        </w:rPr>
        <w:t xml:space="preserve">kn, u roku od osam dana od dana pravomoćnosti rješenja o upućivanju u parnicu, odnosno primitka drugostupanjske odluke </w:t>
      </w:r>
      <w:r w:rsidRPr="00537C40">
        <w:rPr>
          <w:lang w:eastAsia="en-US"/>
        </w:rPr>
        <w:t>jer će se u protivnom smatrat</w:t>
      </w:r>
      <w:r>
        <w:rPr>
          <w:lang w:eastAsia="en-US"/>
        </w:rPr>
        <w:t>i</w:t>
      </w:r>
      <w:r w:rsidRPr="00537C40">
        <w:rPr>
          <w:lang w:eastAsia="en-US"/>
        </w:rPr>
        <w:t xml:space="preserve"> da </w:t>
      </w:r>
      <w:r>
        <w:rPr>
          <w:lang w:eastAsia="en-US"/>
        </w:rPr>
        <w:t>je odustao od prava na vođenje parnice.</w:t>
      </w:r>
    </w:p>
    <w:p w:rsidRDefault="00B50BD0" w:rsidP="00A7203C" w:rsidR="00B50BD0">
      <w:pPr>
        <w:ind w:firstLine="709"/>
        <w:jc w:val="both"/>
        <w:rPr>
          <w:lang w:eastAsia="en-US"/>
        </w:rPr>
      </w:pPr>
      <w:r>
        <w:rPr>
          <w:lang w:eastAsia="en-US"/>
        </w:rPr>
        <w:lastRenderedPageBreak/>
        <w:t xml:space="preserve">Dužnik MGK pack d.d. Kukuljanovo, Kukuljanovo 349 osporio je tražbinu vjerovnika </w:t>
      </w:r>
      <w:r w:rsidRPr="00B50BD0">
        <w:rPr>
          <w:lang w:eastAsia="en-US"/>
        </w:rPr>
        <w:t xml:space="preserve">GEN COMMERCE d.o.o. za trgovinu i usluge, OIB 61761797220, Vrapčanska 232, Zagreb </w:t>
      </w:r>
      <w:r>
        <w:rPr>
          <w:lang w:eastAsia="en-US"/>
        </w:rPr>
        <w:t>u iznosu 1.196,15</w:t>
      </w:r>
      <w:r w:rsidRPr="00537C40">
        <w:rPr>
          <w:lang w:eastAsia="en-US"/>
        </w:rPr>
        <w:t xml:space="preserve"> </w:t>
      </w:r>
      <w:r>
        <w:rPr>
          <w:lang w:eastAsia="en-US"/>
        </w:rPr>
        <w:t>kn.</w:t>
      </w:r>
    </w:p>
    <w:p w:rsidRDefault="00B50BD0" w:rsidP="00A7203C" w:rsidR="00B50BD0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Vjerovnik </w:t>
      </w:r>
      <w:r w:rsidRPr="00B50BD0">
        <w:rPr>
          <w:lang w:eastAsia="en-US"/>
        </w:rPr>
        <w:t>GEN COMMERCE d.o.o. za trgovinu i usluge, OIB 61761797220, Vrapčanska 232, Zagreb</w:t>
      </w:r>
      <w:r w:rsidRPr="00B96343">
        <w:rPr>
          <w:lang w:eastAsia="en-US"/>
        </w:rPr>
        <w:t xml:space="preserve"> </w:t>
      </w:r>
      <w:r>
        <w:rPr>
          <w:lang w:eastAsia="en-US"/>
        </w:rPr>
        <w:t>upućuje se na parnicu protiv dužnika radi utvrđivanja osporene tražbine u iznosu 1.196,15</w:t>
      </w:r>
      <w:r w:rsidRPr="00537C40">
        <w:rPr>
          <w:lang w:eastAsia="en-US"/>
        </w:rPr>
        <w:t xml:space="preserve"> </w:t>
      </w:r>
      <w:r>
        <w:rPr>
          <w:lang w:eastAsia="en-US"/>
        </w:rPr>
        <w:t xml:space="preserve">kn, u roku od osam dana od dana pravomoćnosti rješenja o upućivanju u parnicu, odnosno primitka drugostupanjske odluke </w:t>
      </w:r>
      <w:r w:rsidRPr="00537C40">
        <w:rPr>
          <w:lang w:eastAsia="en-US"/>
        </w:rPr>
        <w:t>jer će se u protivnom smatrat</w:t>
      </w:r>
      <w:r>
        <w:rPr>
          <w:lang w:eastAsia="en-US"/>
        </w:rPr>
        <w:t>i</w:t>
      </w:r>
      <w:r w:rsidRPr="00537C40">
        <w:rPr>
          <w:lang w:eastAsia="en-US"/>
        </w:rPr>
        <w:t xml:space="preserve"> da </w:t>
      </w:r>
      <w:r>
        <w:rPr>
          <w:lang w:eastAsia="en-US"/>
        </w:rPr>
        <w:t>je odustao od prava na vođenje parnice.</w:t>
      </w:r>
    </w:p>
    <w:p w:rsidRDefault="00B50BD0" w:rsidP="00A7203C" w:rsidR="00B50BD0">
      <w:pPr>
        <w:ind w:firstLine="709"/>
        <w:jc w:val="both"/>
        <w:rPr>
          <w:lang w:eastAsia="en-US"/>
        </w:rPr>
      </w:pPr>
    </w:p>
    <w:p w:rsidRDefault="00B50BD0" w:rsidP="00A7203C" w:rsidR="00B50BD0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B50BD0">
        <w:rPr>
          <w:lang w:eastAsia="en-US"/>
        </w:rPr>
        <w:t>GEO - KVARNER d.o.o. za geodetske poslove, OIB 91190940081</w:t>
      </w:r>
      <w:r>
        <w:rPr>
          <w:lang w:eastAsia="en-US"/>
        </w:rPr>
        <w:t xml:space="preserve">, </w:t>
      </w:r>
      <w:r w:rsidRPr="00B50BD0">
        <w:rPr>
          <w:lang w:eastAsia="en-US"/>
        </w:rPr>
        <w:t xml:space="preserve">Žuknica 53c, Kostrena </w:t>
      </w:r>
      <w:r>
        <w:rPr>
          <w:lang w:eastAsia="en-US"/>
        </w:rPr>
        <w:t xml:space="preserve">u </w:t>
      </w:r>
      <w:r w:rsidRPr="00537C40">
        <w:rPr>
          <w:lang w:eastAsia="en-US"/>
        </w:rPr>
        <w:t xml:space="preserve"> </w:t>
      </w:r>
      <w:r>
        <w:rPr>
          <w:lang w:eastAsia="en-US"/>
        </w:rPr>
        <w:t>iznosu 9.625,00 kn.</w:t>
      </w:r>
    </w:p>
    <w:p w:rsidRDefault="00B50BD0" w:rsidP="00A7203C" w:rsidR="00B50BD0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9.625,00</w:t>
      </w:r>
      <w:r w:rsidRPr="00537C40">
        <w:rPr>
          <w:lang w:eastAsia="en-US"/>
        </w:rPr>
        <w:t xml:space="preserve"> </w:t>
      </w:r>
      <w:r>
        <w:rPr>
          <w:lang w:eastAsia="en-US"/>
        </w:rPr>
        <w:t>kn.</w:t>
      </w:r>
    </w:p>
    <w:p w:rsidRDefault="00B50BD0" w:rsidP="00A7203C" w:rsidR="00B50BD0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Vjerovnik </w:t>
      </w:r>
      <w:r w:rsidRPr="00B50BD0">
        <w:rPr>
          <w:lang w:eastAsia="en-US"/>
        </w:rPr>
        <w:t>GEO - KVARNER d.o.o. za geodetske poslove, OIB 91190940081</w:t>
      </w:r>
      <w:r>
        <w:rPr>
          <w:lang w:eastAsia="en-US"/>
        </w:rPr>
        <w:t xml:space="preserve">, </w:t>
      </w:r>
      <w:r w:rsidRPr="00B50BD0">
        <w:rPr>
          <w:lang w:eastAsia="en-US"/>
        </w:rPr>
        <w:t>Žuknica 53c, Kostrena</w:t>
      </w:r>
      <w:r w:rsidRPr="00B96343">
        <w:rPr>
          <w:lang w:eastAsia="en-US"/>
        </w:rPr>
        <w:t xml:space="preserve"> </w:t>
      </w:r>
      <w:r>
        <w:rPr>
          <w:lang w:eastAsia="en-US"/>
        </w:rPr>
        <w:t>upućuje se na parnicu protiv dužnika radi utvrđivanja osporene tražbine u iznosu 9.625,00</w:t>
      </w:r>
      <w:r w:rsidRPr="00537C40">
        <w:rPr>
          <w:lang w:eastAsia="en-US"/>
        </w:rPr>
        <w:t xml:space="preserve"> </w:t>
      </w:r>
      <w:r>
        <w:rPr>
          <w:lang w:eastAsia="en-US"/>
        </w:rPr>
        <w:t xml:space="preserve">kn, u roku od osam dana od dana pravomoćnosti rješenja o upućivanju u parnicu, odnosno primitka drugostupanjske odluke </w:t>
      </w:r>
      <w:r w:rsidRPr="00537C40">
        <w:rPr>
          <w:lang w:eastAsia="en-US"/>
        </w:rPr>
        <w:t>jer će se u protivnom smatrat</w:t>
      </w:r>
      <w:r>
        <w:rPr>
          <w:lang w:eastAsia="en-US"/>
        </w:rPr>
        <w:t>i</w:t>
      </w:r>
      <w:r w:rsidRPr="00537C40">
        <w:rPr>
          <w:lang w:eastAsia="en-US"/>
        </w:rPr>
        <w:t xml:space="preserve"> da </w:t>
      </w:r>
      <w:r>
        <w:rPr>
          <w:lang w:eastAsia="en-US"/>
        </w:rPr>
        <w:t>je odustao od prava na vođenje parnice.</w:t>
      </w:r>
    </w:p>
    <w:p w:rsidRDefault="00B50BD0" w:rsidP="00A7203C" w:rsidR="00B50BD0">
      <w:pPr>
        <w:ind w:firstLine="709"/>
        <w:jc w:val="both"/>
        <w:rPr>
          <w:lang w:eastAsia="en-US"/>
        </w:rPr>
      </w:pPr>
    </w:p>
    <w:p w:rsidRDefault="00B50BD0" w:rsidP="00A7203C" w:rsidR="00B50BD0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B50BD0">
        <w:rPr>
          <w:lang w:eastAsia="en-US"/>
        </w:rPr>
        <w:t xml:space="preserve">GLOBAL EKSPRES d.o.o. za prijevoz i intelektualne usluge, OIB 08233537792, Stupničke šipkovine 31, Donji Stupnik </w:t>
      </w:r>
      <w:r>
        <w:rPr>
          <w:lang w:eastAsia="en-US"/>
        </w:rPr>
        <w:t xml:space="preserve">u </w:t>
      </w:r>
      <w:r w:rsidRPr="00537C40">
        <w:rPr>
          <w:lang w:eastAsia="en-US"/>
        </w:rPr>
        <w:t xml:space="preserve"> </w:t>
      </w:r>
      <w:r>
        <w:rPr>
          <w:lang w:eastAsia="en-US"/>
        </w:rPr>
        <w:t>iznosu 1.225,00 kn.</w:t>
      </w:r>
    </w:p>
    <w:p w:rsidRDefault="00B50BD0" w:rsidP="00A7203C" w:rsidR="00B50BD0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1.225,00</w:t>
      </w:r>
      <w:r w:rsidRPr="00537C40">
        <w:rPr>
          <w:lang w:eastAsia="en-US"/>
        </w:rPr>
        <w:t xml:space="preserve"> </w:t>
      </w:r>
      <w:r>
        <w:rPr>
          <w:lang w:eastAsia="en-US"/>
        </w:rPr>
        <w:t>kn.</w:t>
      </w:r>
    </w:p>
    <w:p w:rsidRDefault="00B50BD0" w:rsidP="00A7203C" w:rsidR="00B50BD0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Vjerovnik </w:t>
      </w:r>
      <w:r w:rsidRPr="00B50BD0">
        <w:rPr>
          <w:lang w:eastAsia="en-US"/>
        </w:rPr>
        <w:t xml:space="preserve">GLOBAL EKSPRES d.o.o. za prijevoz i intelektualne usluge, OIB 08233537792, Stupničke šipkovine 31, Donji Stupnik </w:t>
      </w:r>
      <w:r>
        <w:rPr>
          <w:lang w:eastAsia="en-US"/>
        </w:rPr>
        <w:t>upućuje se na parnicu protiv dužnika radi utvrđivanja osporene tražbine u iznosu 1.225,00</w:t>
      </w:r>
      <w:r w:rsidRPr="00537C40">
        <w:rPr>
          <w:lang w:eastAsia="en-US"/>
        </w:rPr>
        <w:t xml:space="preserve"> </w:t>
      </w:r>
      <w:r>
        <w:rPr>
          <w:lang w:eastAsia="en-US"/>
        </w:rPr>
        <w:t xml:space="preserve">kn, u roku od osam dana od dana pravomoćnosti rješenja o upućivanju u parnicu, odnosno primitka drugostupanjske odluke </w:t>
      </w:r>
      <w:r w:rsidRPr="00537C40">
        <w:rPr>
          <w:lang w:eastAsia="en-US"/>
        </w:rPr>
        <w:t>jer će se u protivnom smatrat</w:t>
      </w:r>
      <w:r>
        <w:rPr>
          <w:lang w:eastAsia="en-US"/>
        </w:rPr>
        <w:t>i</w:t>
      </w:r>
      <w:r w:rsidRPr="00537C40">
        <w:rPr>
          <w:lang w:eastAsia="en-US"/>
        </w:rPr>
        <w:t xml:space="preserve"> da </w:t>
      </w:r>
      <w:r>
        <w:rPr>
          <w:lang w:eastAsia="en-US"/>
        </w:rPr>
        <w:t>je odustao od prava na vođenje parnice.</w:t>
      </w:r>
    </w:p>
    <w:p w:rsidRDefault="00B50BD0" w:rsidP="00A7203C" w:rsidR="00B50BD0">
      <w:pPr>
        <w:ind w:firstLine="709"/>
        <w:jc w:val="both"/>
        <w:rPr>
          <w:lang w:eastAsia="en-US"/>
        </w:rPr>
      </w:pPr>
    </w:p>
    <w:p w:rsidRDefault="00B50BD0" w:rsidP="00A7203C" w:rsidR="00B50BD0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B50BD0">
        <w:rPr>
          <w:lang w:eastAsia="en-US"/>
        </w:rPr>
        <w:t xml:space="preserve">GRAD RIJEKA, OIB 54382731928, Korzo 16, Rijeka </w:t>
      </w:r>
      <w:r>
        <w:rPr>
          <w:lang w:eastAsia="en-US"/>
        </w:rPr>
        <w:t xml:space="preserve">u </w:t>
      </w:r>
      <w:r w:rsidRPr="00537C40">
        <w:rPr>
          <w:lang w:eastAsia="en-US"/>
        </w:rPr>
        <w:t xml:space="preserve"> </w:t>
      </w:r>
      <w:r>
        <w:rPr>
          <w:lang w:eastAsia="en-US"/>
        </w:rPr>
        <w:t>iznosu 114.203,01 kn.</w:t>
      </w:r>
    </w:p>
    <w:p w:rsidRDefault="00B50BD0" w:rsidP="00A7203C" w:rsidR="00B50BD0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114.203,01</w:t>
      </w:r>
      <w:r w:rsidRPr="00537C40">
        <w:rPr>
          <w:lang w:eastAsia="en-US"/>
        </w:rPr>
        <w:t xml:space="preserve"> </w:t>
      </w:r>
      <w:r>
        <w:rPr>
          <w:lang w:eastAsia="en-US"/>
        </w:rPr>
        <w:t>kn.</w:t>
      </w:r>
    </w:p>
    <w:p w:rsidRDefault="00B50BD0" w:rsidP="00A7203C" w:rsidR="00B50BD0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Vjerovnik </w:t>
      </w:r>
      <w:r w:rsidRPr="00B50BD0">
        <w:rPr>
          <w:lang w:eastAsia="en-US"/>
        </w:rPr>
        <w:t xml:space="preserve">GRAD RIJEKA, OIB 54382731928, Korzo 16, Rijeka </w:t>
      </w:r>
      <w:r>
        <w:rPr>
          <w:lang w:eastAsia="en-US"/>
        </w:rPr>
        <w:t>upućuje se na parnicu protiv dužnika radi utvrđivanja osporene tražbine u iznosu 114.203,01</w:t>
      </w:r>
      <w:r w:rsidRPr="00537C40">
        <w:rPr>
          <w:lang w:eastAsia="en-US"/>
        </w:rPr>
        <w:t xml:space="preserve"> </w:t>
      </w:r>
      <w:r>
        <w:rPr>
          <w:lang w:eastAsia="en-US"/>
        </w:rPr>
        <w:t xml:space="preserve">kn, u roku od osam dana od dana pravomoćnosti rješenja o upućivanju u parnicu, odnosno primitka drugostupanjske odluke </w:t>
      </w:r>
      <w:r w:rsidRPr="00537C40">
        <w:rPr>
          <w:lang w:eastAsia="en-US"/>
        </w:rPr>
        <w:t>jer će se u protivnom smatrat</w:t>
      </w:r>
      <w:r>
        <w:rPr>
          <w:lang w:eastAsia="en-US"/>
        </w:rPr>
        <w:t>i</w:t>
      </w:r>
      <w:r w:rsidRPr="00537C40">
        <w:rPr>
          <w:lang w:eastAsia="en-US"/>
        </w:rPr>
        <w:t xml:space="preserve"> da </w:t>
      </w:r>
      <w:r>
        <w:rPr>
          <w:lang w:eastAsia="en-US"/>
        </w:rPr>
        <w:t>je odustao od prava na vođenje parnice.</w:t>
      </w:r>
    </w:p>
    <w:p w:rsidRDefault="00B50BD0" w:rsidP="00A7203C" w:rsidR="00B50BD0">
      <w:pPr>
        <w:ind w:firstLine="709"/>
        <w:jc w:val="both"/>
        <w:rPr>
          <w:lang w:eastAsia="en-US"/>
        </w:rPr>
      </w:pPr>
    </w:p>
    <w:p w:rsidRDefault="00B50BD0" w:rsidP="00A7203C" w:rsidR="00B50BD0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B50BD0">
        <w:rPr>
          <w:lang w:eastAsia="en-US"/>
        </w:rPr>
        <w:t xml:space="preserve">GRZADZIEL INVESTMENT SP.Z.O.O. PL8883013783, 87-800 WLOCLAWEK, Poljska </w:t>
      </w:r>
      <w:r>
        <w:rPr>
          <w:lang w:eastAsia="en-US"/>
        </w:rPr>
        <w:t xml:space="preserve">u </w:t>
      </w:r>
      <w:r w:rsidRPr="00537C40">
        <w:rPr>
          <w:lang w:eastAsia="en-US"/>
        </w:rPr>
        <w:t xml:space="preserve"> </w:t>
      </w:r>
      <w:r>
        <w:rPr>
          <w:lang w:eastAsia="en-US"/>
        </w:rPr>
        <w:t>iznosu 17.543,88 kn.</w:t>
      </w:r>
    </w:p>
    <w:p w:rsidRDefault="00B50BD0" w:rsidP="00A7203C" w:rsidR="00B50BD0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17.543,88</w:t>
      </w:r>
      <w:r w:rsidRPr="00537C40">
        <w:rPr>
          <w:lang w:eastAsia="en-US"/>
        </w:rPr>
        <w:t xml:space="preserve"> </w:t>
      </w:r>
      <w:r>
        <w:rPr>
          <w:lang w:eastAsia="en-US"/>
        </w:rPr>
        <w:t>kn.</w:t>
      </w:r>
    </w:p>
    <w:p w:rsidRDefault="00B50BD0" w:rsidP="00A7203C" w:rsidR="00B50BD0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Vjerovnik </w:t>
      </w:r>
      <w:r w:rsidRPr="00B50BD0">
        <w:rPr>
          <w:lang w:eastAsia="en-US"/>
        </w:rPr>
        <w:t xml:space="preserve">GRZADZIEL INVESTMENT SP.Z.O.O. PL8883013783, 87-800 WLOCLAWEK, Poljska </w:t>
      </w:r>
      <w:r>
        <w:rPr>
          <w:lang w:eastAsia="en-US"/>
        </w:rPr>
        <w:t>upućuje se na parnicu protiv dužnika radi utvrđivanja osporene tražbine u iznosu 17.543,88</w:t>
      </w:r>
      <w:r w:rsidRPr="00537C40">
        <w:rPr>
          <w:lang w:eastAsia="en-US"/>
        </w:rPr>
        <w:t xml:space="preserve"> </w:t>
      </w:r>
      <w:r>
        <w:rPr>
          <w:lang w:eastAsia="en-US"/>
        </w:rPr>
        <w:t xml:space="preserve">kn, u roku od osam dana od dana pravomoćnosti rješenja o upućivanju u parnicu, odnosno primitka drugostupanjske odluke </w:t>
      </w:r>
      <w:r w:rsidRPr="00537C40">
        <w:rPr>
          <w:lang w:eastAsia="en-US"/>
        </w:rPr>
        <w:t>jer će se u protivnom smatrat</w:t>
      </w:r>
      <w:r>
        <w:rPr>
          <w:lang w:eastAsia="en-US"/>
        </w:rPr>
        <w:t>i</w:t>
      </w:r>
      <w:r w:rsidRPr="00537C40">
        <w:rPr>
          <w:lang w:eastAsia="en-US"/>
        </w:rPr>
        <w:t xml:space="preserve"> da </w:t>
      </w:r>
      <w:r>
        <w:rPr>
          <w:lang w:eastAsia="en-US"/>
        </w:rPr>
        <w:t>je odustao od prava na vođenje parnice.</w:t>
      </w:r>
    </w:p>
    <w:p w:rsidRDefault="00B50BD0" w:rsidP="00A7203C" w:rsidR="00B50BD0">
      <w:pPr>
        <w:ind w:firstLine="709"/>
        <w:jc w:val="both"/>
        <w:rPr>
          <w:lang w:eastAsia="en-US"/>
        </w:rPr>
      </w:pPr>
      <w:r>
        <w:rPr>
          <w:lang w:eastAsia="en-US"/>
        </w:rPr>
        <w:lastRenderedPageBreak/>
        <w:tab/>
        <w:t xml:space="preserve">Povjerenik je osporio tražbinu vjerovnika </w:t>
      </w:r>
      <w:r w:rsidRPr="00B50BD0">
        <w:rPr>
          <w:lang w:eastAsia="en-US"/>
        </w:rPr>
        <w:t>HEP-Operator distribucijskog sustava d.o.o. za distribuciju i opskrbu električne energije, OIB 46830600751,</w:t>
      </w:r>
      <w:r>
        <w:rPr>
          <w:lang w:eastAsia="en-US"/>
        </w:rPr>
        <w:t xml:space="preserve"> </w:t>
      </w:r>
      <w:r w:rsidRPr="00B50BD0">
        <w:rPr>
          <w:lang w:eastAsia="en-US"/>
        </w:rPr>
        <w:t xml:space="preserve">Ulica grada Vukovara 37, Zagreb </w:t>
      </w:r>
      <w:r>
        <w:rPr>
          <w:lang w:eastAsia="en-US"/>
        </w:rPr>
        <w:t xml:space="preserve">u </w:t>
      </w:r>
      <w:r w:rsidRPr="00537C40">
        <w:rPr>
          <w:lang w:eastAsia="en-US"/>
        </w:rPr>
        <w:t xml:space="preserve"> </w:t>
      </w:r>
      <w:r>
        <w:rPr>
          <w:lang w:eastAsia="en-US"/>
        </w:rPr>
        <w:t>iznosu 3.139,19 kn.</w:t>
      </w:r>
    </w:p>
    <w:p w:rsidRDefault="00B50BD0" w:rsidP="00A7203C" w:rsidR="00B50BD0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3.139,19</w:t>
      </w:r>
      <w:r w:rsidRPr="00537C40">
        <w:rPr>
          <w:lang w:eastAsia="en-US"/>
        </w:rPr>
        <w:t xml:space="preserve"> </w:t>
      </w:r>
      <w:r>
        <w:rPr>
          <w:lang w:eastAsia="en-US"/>
        </w:rPr>
        <w:t>kn.</w:t>
      </w:r>
    </w:p>
    <w:p w:rsidRDefault="00B50BD0" w:rsidP="00A7203C" w:rsidR="00B50BD0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Vjerovnik </w:t>
      </w:r>
      <w:r w:rsidRPr="00B50BD0">
        <w:rPr>
          <w:lang w:eastAsia="en-US"/>
        </w:rPr>
        <w:t>HEP-Operator distribucijskog sustava d.o.o. za distribuciju i opskrbu električne energije, OIB 46830600751,</w:t>
      </w:r>
      <w:r>
        <w:rPr>
          <w:lang w:eastAsia="en-US"/>
        </w:rPr>
        <w:t xml:space="preserve"> </w:t>
      </w:r>
      <w:r w:rsidRPr="00B50BD0">
        <w:rPr>
          <w:lang w:eastAsia="en-US"/>
        </w:rPr>
        <w:t xml:space="preserve">Ulica grada Vukovara 37, Zagreb </w:t>
      </w:r>
      <w:r>
        <w:rPr>
          <w:lang w:eastAsia="en-US"/>
        </w:rPr>
        <w:t>upućuje se na parnicu protiv dužnika radi utvrđivanja osporene tražbine u iznosu 3.139,19</w:t>
      </w:r>
      <w:r w:rsidRPr="00537C40">
        <w:rPr>
          <w:lang w:eastAsia="en-US"/>
        </w:rPr>
        <w:t xml:space="preserve"> </w:t>
      </w:r>
      <w:r>
        <w:rPr>
          <w:lang w:eastAsia="en-US"/>
        </w:rPr>
        <w:t xml:space="preserve">kn, u roku od osam dana od dana pravomoćnosti rješenja o upućivanju u parnicu, odnosno primitka drugostupanjske odluke </w:t>
      </w:r>
      <w:r w:rsidRPr="00537C40">
        <w:rPr>
          <w:lang w:eastAsia="en-US"/>
        </w:rPr>
        <w:t>jer će se u protivnom smatrat</w:t>
      </w:r>
      <w:r>
        <w:rPr>
          <w:lang w:eastAsia="en-US"/>
        </w:rPr>
        <w:t>i</w:t>
      </w:r>
      <w:r w:rsidRPr="00537C40">
        <w:rPr>
          <w:lang w:eastAsia="en-US"/>
        </w:rPr>
        <w:t xml:space="preserve"> da </w:t>
      </w:r>
      <w:r>
        <w:rPr>
          <w:lang w:eastAsia="en-US"/>
        </w:rPr>
        <w:t>je odustao od prava na vođenje parnice.</w:t>
      </w:r>
    </w:p>
    <w:p w:rsidRDefault="00B50BD0" w:rsidP="00A7203C" w:rsidR="00B50BD0">
      <w:pPr>
        <w:ind w:firstLine="709"/>
        <w:jc w:val="both"/>
        <w:rPr>
          <w:lang w:eastAsia="en-US"/>
        </w:rPr>
      </w:pPr>
    </w:p>
    <w:p w:rsidRDefault="00B50BD0" w:rsidP="00A7203C" w:rsidR="00B50BD0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B50BD0">
        <w:rPr>
          <w:lang w:eastAsia="en-US"/>
        </w:rPr>
        <w:t xml:space="preserve">HRVATSKI ZAVOD ZA TOKSIKOLOGIJU I ANTIDOPING, OIB 23691527614, Borongajska cesta 83g, Zagreb </w:t>
      </w:r>
      <w:r>
        <w:rPr>
          <w:lang w:eastAsia="en-US"/>
        </w:rPr>
        <w:t xml:space="preserve">u </w:t>
      </w:r>
      <w:r w:rsidRPr="00537C40">
        <w:rPr>
          <w:lang w:eastAsia="en-US"/>
        </w:rPr>
        <w:t xml:space="preserve"> </w:t>
      </w:r>
      <w:r>
        <w:rPr>
          <w:lang w:eastAsia="en-US"/>
        </w:rPr>
        <w:t xml:space="preserve">iznosu </w:t>
      </w:r>
      <w:r w:rsidR="00C66EF9">
        <w:rPr>
          <w:lang w:eastAsia="en-US"/>
        </w:rPr>
        <w:t>1.500,00</w:t>
      </w:r>
      <w:r>
        <w:rPr>
          <w:lang w:eastAsia="en-US"/>
        </w:rPr>
        <w:t xml:space="preserve"> kn.</w:t>
      </w:r>
    </w:p>
    <w:p w:rsidRDefault="00B50BD0" w:rsidP="00A7203C" w:rsidR="00B50BD0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Dužnik MGK pack d.d. Kukuljanovo, Kukuljanovo 349 osporio je tražbinu vjerovnika u iznosu </w:t>
      </w:r>
      <w:r w:rsidR="00C66EF9">
        <w:rPr>
          <w:lang w:eastAsia="en-US"/>
        </w:rPr>
        <w:t>1.500,00</w:t>
      </w:r>
      <w:r w:rsidRPr="00537C40">
        <w:rPr>
          <w:lang w:eastAsia="en-US"/>
        </w:rPr>
        <w:t xml:space="preserve"> </w:t>
      </w:r>
      <w:r>
        <w:rPr>
          <w:lang w:eastAsia="en-US"/>
        </w:rPr>
        <w:t>kn.</w:t>
      </w:r>
    </w:p>
    <w:p w:rsidRDefault="00B50BD0" w:rsidP="00A7203C" w:rsidR="00B50BD0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Vjerovnik </w:t>
      </w:r>
      <w:r w:rsidRPr="00B50BD0">
        <w:rPr>
          <w:lang w:eastAsia="en-US"/>
        </w:rPr>
        <w:t xml:space="preserve">HRVATSKI ZAVOD ZA TOKSIKOLOGIJU I ANTIDOPING, OIB 23691527614, Borongajska cesta 83g, Zagreb </w:t>
      </w:r>
      <w:r>
        <w:rPr>
          <w:lang w:eastAsia="en-US"/>
        </w:rPr>
        <w:t xml:space="preserve">upućuje se na parnicu protiv dužnika radi utvrđivanja osporene tražbine u iznosu </w:t>
      </w:r>
      <w:r w:rsidR="00C66EF9">
        <w:rPr>
          <w:lang w:eastAsia="en-US"/>
        </w:rPr>
        <w:t>1.500,00</w:t>
      </w:r>
      <w:r w:rsidRPr="00537C40">
        <w:rPr>
          <w:lang w:eastAsia="en-US"/>
        </w:rPr>
        <w:t xml:space="preserve"> </w:t>
      </w:r>
      <w:r>
        <w:rPr>
          <w:lang w:eastAsia="en-US"/>
        </w:rPr>
        <w:t xml:space="preserve">kn, u roku od osam dana od dana pravomoćnosti rješenja o upućivanju u parnicu, odnosno primitka drugostupanjske odluke </w:t>
      </w:r>
      <w:r w:rsidRPr="00537C40">
        <w:rPr>
          <w:lang w:eastAsia="en-US"/>
        </w:rPr>
        <w:t>jer će se u protivnom smatrat</w:t>
      </w:r>
      <w:r>
        <w:rPr>
          <w:lang w:eastAsia="en-US"/>
        </w:rPr>
        <w:t>i</w:t>
      </w:r>
      <w:r w:rsidRPr="00537C40">
        <w:rPr>
          <w:lang w:eastAsia="en-US"/>
        </w:rPr>
        <w:t xml:space="preserve"> da </w:t>
      </w:r>
      <w:r>
        <w:rPr>
          <w:lang w:eastAsia="en-US"/>
        </w:rPr>
        <w:t>je odustao od prava na vođenje parnice.</w:t>
      </w:r>
    </w:p>
    <w:p w:rsidRDefault="00B96343" w:rsidP="007D4134" w:rsidR="00B96343">
      <w:pPr>
        <w:ind w:left="709"/>
        <w:rPr>
          <w:lang w:eastAsia="en-US"/>
        </w:rPr>
      </w:pPr>
    </w:p>
    <w:p w:rsidRDefault="00C66EF9" w:rsidP="00A7203C" w:rsidR="00C66EF9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C66EF9">
        <w:rPr>
          <w:lang w:eastAsia="en-US"/>
        </w:rPr>
        <w:t>I. T. T. d. o. o. za projektiranje, nadzor i izvođenje, OIB 82717287037, Moše Albaharija 10a, Rijeka</w:t>
      </w:r>
      <w:r w:rsidRPr="00B50BD0">
        <w:rPr>
          <w:lang w:eastAsia="en-US"/>
        </w:rPr>
        <w:t xml:space="preserve"> </w:t>
      </w:r>
      <w:r>
        <w:rPr>
          <w:lang w:eastAsia="en-US"/>
        </w:rPr>
        <w:t xml:space="preserve">u </w:t>
      </w:r>
      <w:r w:rsidRPr="00537C40">
        <w:rPr>
          <w:lang w:eastAsia="en-US"/>
        </w:rPr>
        <w:t xml:space="preserve"> </w:t>
      </w:r>
      <w:r>
        <w:rPr>
          <w:lang w:eastAsia="en-US"/>
        </w:rPr>
        <w:t>iznosu 10.000,00 kn.</w:t>
      </w:r>
    </w:p>
    <w:p w:rsidRDefault="00C66EF9" w:rsidP="00A7203C" w:rsidR="00C66EF9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10.000,00</w:t>
      </w:r>
      <w:r w:rsidRPr="00537C40">
        <w:rPr>
          <w:lang w:eastAsia="en-US"/>
        </w:rPr>
        <w:t xml:space="preserve"> </w:t>
      </w:r>
      <w:r>
        <w:rPr>
          <w:lang w:eastAsia="en-US"/>
        </w:rPr>
        <w:t>kn.</w:t>
      </w:r>
    </w:p>
    <w:p w:rsidRDefault="00C66EF9" w:rsidP="00A7203C" w:rsidR="00C66EF9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Vjerovnik </w:t>
      </w:r>
      <w:r w:rsidRPr="00C66EF9">
        <w:rPr>
          <w:lang w:eastAsia="en-US"/>
        </w:rPr>
        <w:t>I. T. T. d. o. o. za projektiranje, nadzor i izvođenje, OIB 82717287037, Moše Albaharija 10a, Rijeka</w:t>
      </w:r>
      <w:r w:rsidRPr="00B50BD0">
        <w:rPr>
          <w:lang w:eastAsia="en-US"/>
        </w:rPr>
        <w:t xml:space="preserve"> </w:t>
      </w:r>
      <w:r>
        <w:rPr>
          <w:lang w:eastAsia="en-US"/>
        </w:rPr>
        <w:t>upućuje se na parnicu protiv dužnika radi utvrđivanja osporene tražbine u iznosu 10.000,00</w:t>
      </w:r>
      <w:r w:rsidRPr="00537C40">
        <w:rPr>
          <w:lang w:eastAsia="en-US"/>
        </w:rPr>
        <w:t xml:space="preserve"> </w:t>
      </w:r>
      <w:r>
        <w:rPr>
          <w:lang w:eastAsia="en-US"/>
        </w:rPr>
        <w:t xml:space="preserve">kn, u roku od osam dana od dana pravomoćnosti rješenja o upućivanju u parnicu, odnosno primitka drugostupanjske odluke </w:t>
      </w:r>
      <w:r w:rsidRPr="00537C40">
        <w:rPr>
          <w:lang w:eastAsia="en-US"/>
        </w:rPr>
        <w:t>jer će se u protivnom smatrat</w:t>
      </w:r>
      <w:r>
        <w:rPr>
          <w:lang w:eastAsia="en-US"/>
        </w:rPr>
        <w:t>i</w:t>
      </w:r>
      <w:r w:rsidRPr="00537C40">
        <w:rPr>
          <w:lang w:eastAsia="en-US"/>
        </w:rPr>
        <w:t xml:space="preserve"> da </w:t>
      </w:r>
      <w:r>
        <w:rPr>
          <w:lang w:eastAsia="en-US"/>
        </w:rPr>
        <w:t>je odustao od prava na vođenje parnice.</w:t>
      </w:r>
    </w:p>
    <w:p w:rsidRDefault="00B50BD0" w:rsidP="007D4134" w:rsidR="00B50BD0">
      <w:pPr>
        <w:ind w:left="709"/>
        <w:rPr>
          <w:lang w:eastAsia="en-US"/>
        </w:rPr>
      </w:pPr>
    </w:p>
    <w:p w:rsidRDefault="00C66EF9" w:rsidP="00C66EF9" w:rsidR="00C66EF9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>Povjerenik je osporio tražbinu vjerovnika INGINSPEKT - OPATIJA d.o.o.</w:t>
      </w:r>
      <w:r w:rsidRPr="00C66EF9">
        <w:rPr>
          <w:lang w:eastAsia="en-US"/>
        </w:rPr>
        <w:t xml:space="preserve"> </w:t>
      </w:r>
      <w:r>
        <w:rPr>
          <w:lang w:eastAsia="en-US"/>
        </w:rPr>
        <w:t xml:space="preserve">Antuna Raspora 26, Opatija, OIB 43134493918 u </w:t>
      </w:r>
      <w:r w:rsidRPr="00537C40">
        <w:rPr>
          <w:lang w:eastAsia="en-US"/>
        </w:rPr>
        <w:t xml:space="preserve"> </w:t>
      </w:r>
      <w:r>
        <w:rPr>
          <w:lang w:eastAsia="en-US"/>
        </w:rPr>
        <w:t>iznosu 6.401,79 kn.</w:t>
      </w:r>
    </w:p>
    <w:p w:rsidRDefault="00C66EF9" w:rsidP="00A7203C" w:rsidR="00C66EF9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6.401,79</w:t>
      </w:r>
      <w:r w:rsidRPr="00537C40">
        <w:rPr>
          <w:lang w:eastAsia="en-US"/>
        </w:rPr>
        <w:t xml:space="preserve"> </w:t>
      </w:r>
      <w:r>
        <w:rPr>
          <w:lang w:eastAsia="en-US"/>
        </w:rPr>
        <w:t>kn.</w:t>
      </w:r>
    </w:p>
    <w:p w:rsidRDefault="00C66EF9" w:rsidP="00C66EF9" w:rsidR="00C66EF9">
      <w:pPr>
        <w:ind w:firstLine="709"/>
        <w:jc w:val="both"/>
        <w:rPr>
          <w:lang w:eastAsia="en-US"/>
        </w:rPr>
      </w:pPr>
      <w:r>
        <w:rPr>
          <w:lang w:eastAsia="en-US"/>
        </w:rPr>
        <w:t>Vjerovnik INGINSPEKT - OPATIJA d.o.o. Antuna Raspora 26, Opatija, OIB 43134493918 upućuje se na parnicu protiv dužnika radi utvrđivanja osporene tražbine u iznosu 6.401,79</w:t>
      </w:r>
      <w:r w:rsidRPr="00537C40">
        <w:rPr>
          <w:lang w:eastAsia="en-US"/>
        </w:rPr>
        <w:t xml:space="preserve"> </w:t>
      </w:r>
      <w:r>
        <w:rPr>
          <w:lang w:eastAsia="en-US"/>
        </w:rPr>
        <w:t xml:space="preserve">kn, u roku od osam dana od dana pravomoćnosti rješenja o upućivanju u parnicu, odnosno primitka drugostupanjske odluke </w:t>
      </w:r>
      <w:r w:rsidRPr="00537C40">
        <w:rPr>
          <w:lang w:eastAsia="en-US"/>
        </w:rPr>
        <w:t>jer će se u protivnom smatrat</w:t>
      </w:r>
      <w:r>
        <w:rPr>
          <w:lang w:eastAsia="en-US"/>
        </w:rPr>
        <w:t>i</w:t>
      </w:r>
      <w:r w:rsidRPr="00537C40">
        <w:rPr>
          <w:lang w:eastAsia="en-US"/>
        </w:rPr>
        <w:t xml:space="preserve"> da </w:t>
      </w:r>
      <w:r>
        <w:rPr>
          <w:lang w:eastAsia="en-US"/>
        </w:rPr>
        <w:t>je odustao od prava na vođenje parnice.</w:t>
      </w:r>
    </w:p>
    <w:p w:rsidRDefault="00C66EF9" w:rsidP="00C66EF9" w:rsidR="00C66EF9">
      <w:pPr>
        <w:ind w:firstLine="709"/>
        <w:jc w:val="both"/>
        <w:rPr>
          <w:lang w:eastAsia="en-US"/>
        </w:rPr>
      </w:pPr>
    </w:p>
    <w:p w:rsidRDefault="00C66EF9" w:rsidP="00A7203C" w:rsidR="00C66EF9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Dužnik MGK pack d.d. Kukuljanovo, Kukuljanovo 349 osporio je tražbinu vjerovnika </w:t>
      </w:r>
      <w:r w:rsidRPr="00C66EF9">
        <w:rPr>
          <w:lang w:eastAsia="en-US"/>
        </w:rPr>
        <w:t xml:space="preserve">INGINSPEKT </w:t>
      </w:r>
      <w:r>
        <w:rPr>
          <w:lang w:eastAsia="en-US"/>
        </w:rPr>
        <w:t xml:space="preserve">d.o.o. Opatija, </w:t>
      </w:r>
      <w:r w:rsidRPr="00C66EF9">
        <w:rPr>
          <w:lang w:eastAsia="en-US"/>
        </w:rPr>
        <w:t>Ulica Antona Raspora 26</w:t>
      </w:r>
      <w:r>
        <w:rPr>
          <w:lang w:eastAsia="en-US"/>
        </w:rPr>
        <w:t xml:space="preserve">, OIB </w:t>
      </w:r>
      <w:r w:rsidRPr="00C66EF9">
        <w:rPr>
          <w:lang w:eastAsia="en-US"/>
        </w:rPr>
        <w:t xml:space="preserve">43001320854, </w:t>
      </w:r>
      <w:r>
        <w:rPr>
          <w:lang w:eastAsia="en-US"/>
        </w:rPr>
        <w:t>u iznosu 6.000,00</w:t>
      </w:r>
      <w:r w:rsidRPr="00537C40">
        <w:rPr>
          <w:lang w:eastAsia="en-US"/>
        </w:rPr>
        <w:t xml:space="preserve"> </w:t>
      </w:r>
      <w:r>
        <w:rPr>
          <w:lang w:eastAsia="en-US"/>
        </w:rPr>
        <w:t>kn.</w:t>
      </w:r>
    </w:p>
    <w:p w:rsidRDefault="00C66EF9" w:rsidP="00C66EF9" w:rsidR="00C66EF9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Vjerovnik INGINSPEKT - OPATIJA d.o.o. Antuna Raspora 26, Opatija, OIB </w:t>
      </w:r>
      <w:r w:rsidRPr="00C66EF9">
        <w:rPr>
          <w:lang w:eastAsia="en-US"/>
        </w:rPr>
        <w:t>43001320854</w:t>
      </w:r>
      <w:r>
        <w:rPr>
          <w:lang w:eastAsia="en-US"/>
        </w:rPr>
        <w:t xml:space="preserve"> upućuje se na parnicu protiv dužnika radi utvrđivanja osporene tražbine u iznosu 6.000,00</w:t>
      </w:r>
      <w:r w:rsidRPr="00537C40">
        <w:rPr>
          <w:lang w:eastAsia="en-US"/>
        </w:rPr>
        <w:t xml:space="preserve"> </w:t>
      </w:r>
      <w:r>
        <w:rPr>
          <w:lang w:eastAsia="en-US"/>
        </w:rPr>
        <w:t xml:space="preserve">kn, u roku od osam dana od dana pravomoćnosti rješenja o upućivanju u </w:t>
      </w:r>
      <w:r>
        <w:rPr>
          <w:lang w:eastAsia="en-US"/>
        </w:rPr>
        <w:lastRenderedPageBreak/>
        <w:t xml:space="preserve">parnicu, odnosno primitka drugostupanjske odluke </w:t>
      </w:r>
      <w:r w:rsidRPr="00537C40">
        <w:rPr>
          <w:lang w:eastAsia="en-US"/>
        </w:rPr>
        <w:t>jer će se u protivnom smatrat</w:t>
      </w:r>
      <w:r>
        <w:rPr>
          <w:lang w:eastAsia="en-US"/>
        </w:rPr>
        <w:t>i</w:t>
      </w:r>
      <w:r w:rsidRPr="00537C40">
        <w:rPr>
          <w:lang w:eastAsia="en-US"/>
        </w:rPr>
        <w:t xml:space="preserve"> da </w:t>
      </w:r>
      <w:r>
        <w:rPr>
          <w:lang w:eastAsia="en-US"/>
        </w:rPr>
        <w:t>je odustao od prava na vođenje parnice.</w:t>
      </w:r>
    </w:p>
    <w:p w:rsidRDefault="00C66EF9" w:rsidP="00C66EF9" w:rsidR="00C66EF9">
      <w:pPr>
        <w:ind w:firstLine="709"/>
        <w:jc w:val="both"/>
        <w:rPr>
          <w:lang w:eastAsia="en-US"/>
        </w:rPr>
      </w:pPr>
    </w:p>
    <w:p w:rsidRDefault="00C66EF9" w:rsidP="00C66EF9" w:rsidR="00C66EF9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C66EF9">
        <w:rPr>
          <w:lang w:eastAsia="en-US"/>
        </w:rPr>
        <w:t>INK MALOBERTI s.r.l. Milano, Via Torino 11, Italija</w:t>
      </w:r>
      <w:r>
        <w:rPr>
          <w:lang w:eastAsia="en-US"/>
        </w:rPr>
        <w:t xml:space="preserve"> u </w:t>
      </w:r>
      <w:r w:rsidRPr="00537C40">
        <w:rPr>
          <w:lang w:eastAsia="en-US"/>
        </w:rPr>
        <w:t xml:space="preserve"> </w:t>
      </w:r>
      <w:r>
        <w:rPr>
          <w:lang w:eastAsia="en-US"/>
        </w:rPr>
        <w:t>iznosu 33.052,10 kn.</w:t>
      </w:r>
    </w:p>
    <w:p w:rsidRDefault="00C66EF9" w:rsidP="00A7203C" w:rsidR="00C66EF9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33.052,10</w:t>
      </w:r>
      <w:r w:rsidRPr="00537C40">
        <w:rPr>
          <w:lang w:eastAsia="en-US"/>
        </w:rPr>
        <w:t xml:space="preserve"> </w:t>
      </w:r>
      <w:r>
        <w:rPr>
          <w:lang w:eastAsia="en-US"/>
        </w:rPr>
        <w:t>kn.</w:t>
      </w:r>
    </w:p>
    <w:p w:rsidRDefault="00C66EF9" w:rsidP="00C66EF9" w:rsidR="00C66EF9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Vjerovnik </w:t>
      </w:r>
      <w:r w:rsidRPr="00C66EF9">
        <w:rPr>
          <w:lang w:eastAsia="en-US"/>
        </w:rPr>
        <w:t xml:space="preserve">INK MALOBERTI s.r.l. Milano, Via Torino 11, Italija </w:t>
      </w:r>
      <w:r>
        <w:rPr>
          <w:lang w:eastAsia="en-US"/>
        </w:rPr>
        <w:t>upućuje se na parnicu protiv dužnika radi utvrđivanja osporene tražbine u iznosu 33.052,10</w:t>
      </w:r>
      <w:r w:rsidRPr="00537C40">
        <w:rPr>
          <w:lang w:eastAsia="en-US"/>
        </w:rPr>
        <w:t xml:space="preserve"> </w:t>
      </w:r>
      <w:r>
        <w:rPr>
          <w:lang w:eastAsia="en-US"/>
        </w:rPr>
        <w:t xml:space="preserve">kn, u roku od osam dana od dana pravomoćnosti rješenja o upućivanju u parnicu, odnosno primitka drugostupanjske odluke </w:t>
      </w:r>
      <w:r w:rsidRPr="00537C40">
        <w:rPr>
          <w:lang w:eastAsia="en-US"/>
        </w:rPr>
        <w:t>jer će se u protivnom smatrat</w:t>
      </w:r>
      <w:r>
        <w:rPr>
          <w:lang w:eastAsia="en-US"/>
        </w:rPr>
        <w:t>i</w:t>
      </w:r>
      <w:r w:rsidRPr="00537C40">
        <w:rPr>
          <w:lang w:eastAsia="en-US"/>
        </w:rPr>
        <w:t xml:space="preserve"> da </w:t>
      </w:r>
      <w:r>
        <w:rPr>
          <w:lang w:eastAsia="en-US"/>
        </w:rPr>
        <w:t>je odustao od prava na vođenje parnice.</w:t>
      </w:r>
    </w:p>
    <w:p w:rsidRDefault="00C66EF9" w:rsidP="00C66EF9" w:rsidR="00C66EF9">
      <w:pPr>
        <w:ind w:firstLine="709"/>
        <w:jc w:val="both"/>
        <w:rPr>
          <w:lang w:eastAsia="en-US"/>
        </w:rPr>
      </w:pPr>
    </w:p>
    <w:p w:rsidRDefault="00C66EF9" w:rsidP="00C66EF9" w:rsidR="00C66EF9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C66EF9">
        <w:rPr>
          <w:lang w:eastAsia="en-US"/>
        </w:rPr>
        <w:t>JANEZ IVAN PATERNOSTER S.P. SI35240539, Slovenija, Ljubljana, Studenec 37</w:t>
      </w:r>
      <w:r>
        <w:rPr>
          <w:lang w:eastAsia="en-US"/>
        </w:rPr>
        <w:t xml:space="preserve"> u </w:t>
      </w:r>
      <w:r w:rsidRPr="00537C40">
        <w:rPr>
          <w:lang w:eastAsia="en-US"/>
        </w:rPr>
        <w:t xml:space="preserve"> </w:t>
      </w:r>
      <w:r>
        <w:rPr>
          <w:lang w:eastAsia="en-US"/>
        </w:rPr>
        <w:t>iznosu 36.171,57 kn.</w:t>
      </w:r>
    </w:p>
    <w:p w:rsidRDefault="00C66EF9" w:rsidP="00A7203C" w:rsidR="00C66EF9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36.171,57</w:t>
      </w:r>
      <w:r w:rsidRPr="00537C40">
        <w:rPr>
          <w:lang w:eastAsia="en-US"/>
        </w:rPr>
        <w:t xml:space="preserve"> </w:t>
      </w:r>
      <w:r>
        <w:rPr>
          <w:lang w:eastAsia="en-US"/>
        </w:rPr>
        <w:t>kn.</w:t>
      </w:r>
    </w:p>
    <w:p w:rsidRDefault="00C66EF9" w:rsidP="00C66EF9" w:rsidR="00C66EF9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Vjerovnik </w:t>
      </w:r>
      <w:r w:rsidRPr="00C66EF9">
        <w:rPr>
          <w:lang w:eastAsia="en-US"/>
        </w:rPr>
        <w:t xml:space="preserve">JANEZ IVAN PATERNOSTER S.P. SI35240539, Slovenija, Ljubljana, Studenec 37, Italija </w:t>
      </w:r>
      <w:r>
        <w:rPr>
          <w:lang w:eastAsia="en-US"/>
        </w:rPr>
        <w:t>upućuje se na parnicu protiv dužnika radi utvrđivanja osporene tražbine u iznosu 36.171,57</w:t>
      </w:r>
      <w:r w:rsidRPr="00537C40">
        <w:rPr>
          <w:lang w:eastAsia="en-US"/>
        </w:rPr>
        <w:t xml:space="preserve"> </w:t>
      </w:r>
      <w:r>
        <w:rPr>
          <w:lang w:eastAsia="en-US"/>
        </w:rPr>
        <w:t xml:space="preserve">kn, u roku od osam dana od dana pravomoćnosti rješenja o upućivanju u parnicu, odnosno primitka drugostupanjske odluke </w:t>
      </w:r>
      <w:r w:rsidRPr="00537C40">
        <w:rPr>
          <w:lang w:eastAsia="en-US"/>
        </w:rPr>
        <w:t>jer će se u protivnom smatrat</w:t>
      </w:r>
      <w:r>
        <w:rPr>
          <w:lang w:eastAsia="en-US"/>
        </w:rPr>
        <w:t>i</w:t>
      </w:r>
      <w:r w:rsidRPr="00537C40">
        <w:rPr>
          <w:lang w:eastAsia="en-US"/>
        </w:rPr>
        <w:t xml:space="preserve"> da </w:t>
      </w:r>
      <w:r>
        <w:rPr>
          <w:lang w:eastAsia="en-US"/>
        </w:rPr>
        <w:t>je odustao od prava na vođenje parnice.</w:t>
      </w:r>
    </w:p>
    <w:p w:rsidRDefault="00C66EF9" w:rsidP="00C66EF9" w:rsidR="00C66EF9">
      <w:pPr>
        <w:ind w:firstLine="709"/>
        <w:jc w:val="both"/>
        <w:rPr>
          <w:lang w:eastAsia="en-US"/>
        </w:rPr>
      </w:pPr>
    </w:p>
    <w:p w:rsidRDefault="00C66EF9" w:rsidP="00C66EF9" w:rsidR="00C66EF9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C66EF9">
        <w:rPr>
          <w:lang w:eastAsia="en-US"/>
        </w:rPr>
        <w:t xml:space="preserve">KAESER KOMPRESSOREN trgovina i usluge d.o.o. OIB 42572807012, Rimski put 11 d, Sesvete </w:t>
      </w:r>
      <w:r>
        <w:rPr>
          <w:lang w:eastAsia="en-US"/>
        </w:rPr>
        <w:t xml:space="preserve">u </w:t>
      </w:r>
      <w:r w:rsidRPr="00537C40">
        <w:rPr>
          <w:lang w:eastAsia="en-US"/>
        </w:rPr>
        <w:t xml:space="preserve"> </w:t>
      </w:r>
      <w:r>
        <w:rPr>
          <w:lang w:eastAsia="en-US"/>
        </w:rPr>
        <w:t>iznosu 2.250,00 kn.</w:t>
      </w:r>
    </w:p>
    <w:p w:rsidRDefault="00C66EF9" w:rsidP="00A7203C" w:rsidR="00C66EF9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2.250,00</w:t>
      </w:r>
      <w:r w:rsidRPr="00537C40">
        <w:rPr>
          <w:lang w:eastAsia="en-US"/>
        </w:rPr>
        <w:t xml:space="preserve"> </w:t>
      </w:r>
      <w:r>
        <w:rPr>
          <w:lang w:eastAsia="en-US"/>
        </w:rPr>
        <w:t>kn.</w:t>
      </w:r>
    </w:p>
    <w:p w:rsidRDefault="00C66EF9" w:rsidP="00C66EF9" w:rsidR="00C66EF9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Vjerovnik </w:t>
      </w:r>
      <w:r w:rsidRPr="00C66EF9">
        <w:rPr>
          <w:lang w:eastAsia="en-US"/>
        </w:rPr>
        <w:t xml:space="preserve">KAESER KOMPRESSOREN trgovina i usluge d.o.o. OIB 42572807012, Rimski put 11 d, Sesvete </w:t>
      </w:r>
      <w:r>
        <w:rPr>
          <w:lang w:eastAsia="en-US"/>
        </w:rPr>
        <w:t>upućuje se na parnicu protiv dužnika radi utvrđivanja osporene tražbine u iznosu 2.250,00</w:t>
      </w:r>
      <w:r w:rsidRPr="00537C40">
        <w:rPr>
          <w:lang w:eastAsia="en-US"/>
        </w:rPr>
        <w:t xml:space="preserve"> </w:t>
      </w:r>
      <w:r>
        <w:rPr>
          <w:lang w:eastAsia="en-US"/>
        </w:rPr>
        <w:t xml:space="preserve">kn, u roku od osam dana od dana pravomoćnosti rješenja o upućivanju u parnicu, odnosno primitka drugostupanjske odluke </w:t>
      </w:r>
      <w:r w:rsidRPr="00537C40">
        <w:rPr>
          <w:lang w:eastAsia="en-US"/>
        </w:rPr>
        <w:t>jer će se u protivnom smatrat</w:t>
      </w:r>
      <w:r>
        <w:rPr>
          <w:lang w:eastAsia="en-US"/>
        </w:rPr>
        <w:t>i</w:t>
      </w:r>
      <w:r w:rsidRPr="00537C40">
        <w:rPr>
          <w:lang w:eastAsia="en-US"/>
        </w:rPr>
        <w:t xml:space="preserve"> da </w:t>
      </w:r>
      <w:r>
        <w:rPr>
          <w:lang w:eastAsia="en-US"/>
        </w:rPr>
        <w:t>je odustao od prava na vođenje parnice.</w:t>
      </w:r>
    </w:p>
    <w:p w:rsidRDefault="00C66EF9" w:rsidP="00C66EF9" w:rsidR="00C66EF9">
      <w:pPr>
        <w:ind w:firstLine="709"/>
        <w:jc w:val="both"/>
        <w:rPr>
          <w:lang w:eastAsia="en-US"/>
        </w:rPr>
      </w:pPr>
    </w:p>
    <w:p w:rsidRDefault="00C66EF9" w:rsidP="00C66EF9" w:rsidR="00C66EF9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C66EF9">
        <w:rPr>
          <w:lang w:eastAsia="en-US"/>
        </w:rPr>
        <w:t>STJEPAN</w:t>
      </w:r>
      <w:r>
        <w:rPr>
          <w:lang w:eastAsia="en-US"/>
        </w:rPr>
        <w:t>A</w:t>
      </w:r>
      <w:r w:rsidRPr="00C66EF9">
        <w:rPr>
          <w:lang w:eastAsia="en-US"/>
        </w:rPr>
        <w:t xml:space="preserve"> KAŠNAR, vl. obrta KAŠNAR OPEL SERVIS, OIB 37018589595, MATIJE GUPCA 9, ADAMOVEC </w:t>
      </w:r>
      <w:r>
        <w:rPr>
          <w:lang w:eastAsia="en-US"/>
        </w:rPr>
        <w:t xml:space="preserve">u </w:t>
      </w:r>
      <w:r w:rsidRPr="00537C40">
        <w:rPr>
          <w:lang w:eastAsia="en-US"/>
        </w:rPr>
        <w:t xml:space="preserve"> </w:t>
      </w:r>
      <w:r>
        <w:rPr>
          <w:lang w:eastAsia="en-US"/>
        </w:rPr>
        <w:t>iznosu 653,13 kn.</w:t>
      </w:r>
    </w:p>
    <w:p w:rsidRDefault="00C66EF9" w:rsidP="00A7203C" w:rsidR="00C66EF9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653,13</w:t>
      </w:r>
      <w:r w:rsidRPr="00537C40">
        <w:rPr>
          <w:lang w:eastAsia="en-US"/>
        </w:rPr>
        <w:t xml:space="preserve"> </w:t>
      </w:r>
      <w:r>
        <w:rPr>
          <w:lang w:eastAsia="en-US"/>
        </w:rPr>
        <w:t>kn.</w:t>
      </w:r>
    </w:p>
    <w:p w:rsidRDefault="00C66EF9" w:rsidP="00C66EF9" w:rsidR="00C66EF9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Vjerovnik </w:t>
      </w:r>
      <w:r w:rsidRPr="00C66EF9">
        <w:rPr>
          <w:lang w:eastAsia="en-US"/>
        </w:rPr>
        <w:t xml:space="preserve">STJEPAN KAŠNAR, vl. obrta KAŠNAR OPEL SERVIS, OIB 37018589595, MATIJE GUPCA 9, ADAMOVEC </w:t>
      </w:r>
      <w:r>
        <w:rPr>
          <w:lang w:eastAsia="en-US"/>
        </w:rPr>
        <w:t>upućuje se na parnicu protiv dužnika radi utvrđivanja osporene tražbine u iznosu 653,13</w:t>
      </w:r>
      <w:r w:rsidRPr="00537C40">
        <w:rPr>
          <w:lang w:eastAsia="en-US"/>
        </w:rPr>
        <w:t xml:space="preserve"> </w:t>
      </w:r>
      <w:r>
        <w:rPr>
          <w:lang w:eastAsia="en-US"/>
        </w:rPr>
        <w:t xml:space="preserve">kn, u roku od osam dana od dana pravomoćnosti rješenja o upućivanju u parnicu, odnosno primitka drugostupanjske odluke </w:t>
      </w:r>
      <w:r w:rsidRPr="00537C40">
        <w:rPr>
          <w:lang w:eastAsia="en-US"/>
        </w:rPr>
        <w:t>jer će se u protivnom smatrat</w:t>
      </w:r>
      <w:r>
        <w:rPr>
          <w:lang w:eastAsia="en-US"/>
        </w:rPr>
        <w:t>i</w:t>
      </w:r>
      <w:r w:rsidRPr="00537C40">
        <w:rPr>
          <w:lang w:eastAsia="en-US"/>
        </w:rPr>
        <w:t xml:space="preserve"> da </w:t>
      </w:r>
      <w:r>
        <w:rPr>
          <w:lang w:eastAsia="en-US"/>
        </w:rPr>
        <w:t>je odustao od prava na vođenje parnice.</w:t>
      </w:r>
    </w:p>
    <w:p w:rsidRDefault="00C66EF9" w:rsidP="007D4134" w:rsidR="00C66EF9">
      <w:pPr>
        <w:ind w:left="709"/>
        <w:rPr>
          <w:lang w:eastAsia="en-US"/>
        </w:rPr>
      </w:pPr>
    </w:p>
    <w:p w:rsidRDefault="00C66EF9" w:rsidP="00A7203C" w:rsidR="00C66EF9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Dužnik MGK pack d.d. Kukuljanovo, Kukuljanovo 349 osporio je tražbinu vjerovnika </w:t>
      </w:r>
      <w:r w:rsidRPr="00C66EF9">
        <w:rPr>
          <w:lang w:eastAsia="en-US"/>
        </w:rPr>
        <w:t xml:space="preserve">Komunalno društvo ČISTOĆA d. o. o. za održavanje čistoće i gospodarenje otpadom, OIB 06531901714, Dolac 14, Rijeka </w:t>
      </w:r>
      <w:r>
        <w:rPr>
          <w:lang w:eastAsia="en-US"/>
        </w:rPr>
        <w:t>u iznosu 1.831,79</w:t>
      </w:r>
      <w:r w:rsidRPr="00537C40">
        <w:rPr>
          <w:lang w:eastAsia="en-US"/>
        </w:rPr>
        <w:t xml:space="preserve"> </w:t>
      </w:r>
      <w:r>
        <w:rPr>
          <w:lang w:eastAsia="en-US"/>
        </w:rPr>
        <w:t>kn.</w:t>
      </w:r>
    </w:p>
    <w:p w:rsidRDefault="00C66EF9" w:rsidP="00C66EF9" w:rsidR="00C66EF9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Vjerovnik </w:t>
      </w:r>
      <w:r w:rsidRPr="00C66EF9">
        <w:rPr>
          <w:lang w:eastAsia="en-US"/>
        </w:rPr>
        <w:t xml:space="preserve">Komunalno društvo ČISTOĆA d. o. o. za održavanje čistoće i gospodarenje otpadom, OIB 06531901714, Dolac 14, Rijeka </w:t>
      </w:r>
      <w:r>
        <w:rPr>
          <w:lang w:eastAsia="en-US"/>
        </w:rPr>
        <w:t>upućuje se na parnicu protiv dužnika radi utvrđivanja osporene tražbine u iznosu 1.831,79</w:t>
      </w:r>
      <w:r w:rsidRPr="00537C40">
        <w:rPr>
          <w:lang w:eastAsia="en-US"/>
        </w:rPr>
        <w:t xml:space="preserve"> </w:t>
      </w:r>
      <w:r>
        <w:rPr>
          <w:lang w:eastAsia="en-US"/>
        </w:rPr>
        <w:t xml:space="preserve">kn, u roku od osam dana od dana </w:t>
      </w:r>
      <w:r>
        <w:rPr>
          <w:lang w:eastAsia="en-US"/>
        </w:rPr>
        <w:lastRenderedPageBreak/>
        <w:t xml:space="preserve">pravomoćnosti rješenja o upućivanju u parnicu, odnosno primitka drugostupanjske odluke </w:t>
      </w:r>
      <w:r w:rsidRPr="00537C40">
        <w:rPr>
          <w:lang w:eastAsia="en-US"/>
        </w:rPr>
        <w:t>jer će se u protivnom smatrat</w:t>
      </w:r>
      <w:r>
        <w:rPr>
          <w:lang w:eastAsia="en-US"/>
        </w:rPr>
        <w:t>i</w:t>
      </w:r>
      <w:r w:rsidRPr="00537C40">
        <w:rPr>
          <w:lang w:eastAsia="en-US"/>
        </w:rPr>
        <w:t xml:space="preserve"> da </w:t>
      </w:r>
      <w:r>
        <w:rPr>
          <w:lang w:eastAsia="en-US"/>
        </w:rPr>
        <w:t>je odustao od prava na vođenje parnice.</w:t>
      </w:r>
    </w:p>
    <w:p w:rsidRDefault="00C66EF9" w:rsidP="00C66EF9" w:rsidR="00C66EF9">
      <w:pPr>
        <w:ind w:firstLine="709"/>
        <w:jc w:val="both"/>
        <w:rPr>
          <w:lang w:eastAsia="en-US"/>
        </w:rPr>
      </w:pPr>
    </w:p>
    <w:p w:rsidRDefault="00C66EF9" w:rsidP="00C66EF9" w:rsidR="00C66EF9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C66EF9">
        <w:rPr>
          <w:lang w:eastAsia="en-US"/>
        </w:rPr>
        <w:t xml:space="preserve">KUTJEVAČKI VINARI, udruga vinara i vinogradara Kutjevo, OIB 70368571510, Trg graševine 1, Kutjevo </w:t>
      </w:r>
      <w:r>
        <w:rPr>
          <w:lang w:eastAsia="en-US"/>
        </w:rPr>
        <w:t xml:space="preserve">u </w:t>
      </w:r>
      <w:r w:rsidRPr="00537C40">
        <w:rPr>
          <w:lang w:eastAsia="en-US"/>
        </w:rPr>
        <w:t xml:space="preserve"> </w:t>
      </w:r>
      <w:r>
        <w:rPr>
          <w:lang w:eastAsia="en-US"/>
        </w:rPr>
        <w:t>iznosu 5.000,00 kn.</w:t>
      </w:r>
    </w:p>
    <w:p w:rsidRDefault="00C66EF9" w:rsidP="00A7203C" w:rsidR="00C66EF9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5.000,00</w:t>
      </w:r>
      <w:r w:rsidRPr="00537C40">
        <w:rPr>
          <w:lang w:eastAsia="en-US"/>
        </w:rPr>
        <w:t xml:space="preserve"> </w:t>
      </w:r>
      <w:r>
        <w:rPr>
          <w:lang w:eastAsia="en-US"/>
        </w:rPr>
        <w:t>kn.</w:t>
      </w:r>
    </w:p>
    <w:p w:rsidRDefault="00C66EF9" w:rsidP="00C66EF9" w:rsidR="00C66EF9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Vjerovnik </w:t>
      </w:r>
      <w:r w:rsidRPr="00C66EF9">
        <w:rPr>
          <w:lang w:eastAsia="en-US"/>
        </w:rPr>
        <w:t xml:space="preserve">KUTJEVAČKI VINARI, udruga vinara i vinogradara Kutjevo, OIB 70368571510, Trg graševine 1, Kutjevo </w:t>
      </w:r>
      <w:r>
        <w:rPr>
          <w:lang w:eastAsia="en-US"/>
        </w:rPr>
        <w:t>upućuje se na parnicu protiv dužnika radi utvrđivanja osporene tražbine u iznosu 5.000,00</w:t>
      </w:r>
      <w:r w:rsidRPr="00537C40">
        <w:rPr>
          <w:lang w:eastAsia="en-US"/>
        </w:rPr>
        <w:t xml:space="preserve"> </w:t>
      </w:r>
      <w:r>
        <w:rPr>
          <w:lang w:eastAsia="en-US"/>
        </w:rPr>
        <w:t xml:space="preserve">kn, u roku od osam dana od dana pravomoćnosti rješenja o upućivanju u parnicu, odnosno primitka drugostupanjske odluke </w:t>
      </w:r>
      <w:r w:rsidRPr="00537C40">
        <w:rPr>
          <w:lang w:eastAsia="en-US"/>
        </w:rPr>
        <w:t>jer će se u protivnom smatrat</w:t>
      </w:r>
      <w:r>
        <w:rPr>
          <w:lang w:eastAsia="en-US"/>
        </w:rPr>
        <w:t>i</w:t>
      </w:r>
      <w:r w:rsidRPr="00537C40">
        <w:rPr>
          <w:lang w:eastAsia="en-US"/>
        </w:rPr>
        <w:t xml:space="preserve"> da </w:t>
      </w:r>
      <w:r>
        <w:rPr>
          <w:lang w:eastAsia="en-US"/>
        </w:rPr>
        <w:t>je odustao od prava na vođenje parnice.</w:t>
      </w:r>
    </w:p>
    <w:p w:rsidRDefault="00C66EF9" w:rsidP="007D4134" w:rsidR="00C66EF9">
      <w:pPr>
        <w:ind w:left="709"/>
        <w:rPr>
          <w:lang w:eastAsia="en-US"/>
        </w:rPr>
      </w:pPr>
    </w:p>
    <w:p w:rsidRDefault="00C66EF9" w:rsidP="00C66EF9" w:rsidR="00C66EF9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C66EF9">
        <w:rPr>
          <w:lang w:eastAsia="en-US"/>
        </w:rPr>
        <w:t xml:space="preserve">LIM SAMOBOR d.o.o. za proizvodnju, trgovinu i usluge, OIB 42395515009, Nikole Šubića Zrinskog 16b, Samobor </w:t>
      </w:r>
      <w:r>
        <w:rPr>
          <w:lang w:eastAsia="en-US"/>
        </w:rPr>
        <w:t xml:space="preserve">u </w:t>
      </w:r>
      <w:r w:rsidRPr="00537C40">
        <w:rPr>
          <w:lang w:eastAsia="en-US"/>
        </w:rPr>
        <w:t xml:space="preserve"> </w:t>
      </w:r>
      <w:r>
        <w:rPr>
          <w:lang w:eastAsia="en-US"/>
        </w:rPr>
        <w:t>iznosu 3.500,00 kn.</w:t>
      </w:r>
    </w:p>
    <w:p w:rsidRDefault="00C66EF9" w:rsidP="00A7203C" w:rsidR="00C66EF9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3.500,00</w:t>
      </w:r>
      <w:r w:rsidRPr="00537C40">
        <w:rPr>
          <w:lang w:eastAsia="en-US"/>
        </w:rPr>
        <w:t xml:space="preserve"> </w:t>
      </w:r>
      <w:r>
        <w:rPr>
          <w:lang w:eastAsia="en-US"/>
        </w:rPr>
        <w:t>kn.</w:t>
      </w:r>
    </w:p>
    <w:p w:rsidRDefault="00C66EF9" w:rsidP="00C66EF9" w:rsidR="00C66EF9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Vjerovnik </w:t>
      </w:r>
      <w:r w:rsidRPr="00C66EF9">
        <w:rPr>
          <w:lang w:eastAsia="en-US"/>
        </w:rPr>
        <w:t xml:space="preserve">LIM SAMOBOR d.o.o. za proizvodnju, trgovinu i usluge, OIB 42395515009, Nikole Šubića Zrinskog 16b, Samobor </w:t>
      </w:r>
      <w:r>
        <w:rPr>
          <w:lang w:eastAsia="en-US"/>
        </w:rPr>
        <w:t>upućuje se na parnicu protiv dužnika radi utvrđivanja osporene tražbine u iznosu 3.500,00</w:t>
      </w:r>
      <w:r w:rsidRPr="00537C40">
        <w:rPr>
          <w:lang w:eastAsia="en-US"/>
        </w:rPr>
        <w:t xml:space="preserve"> </w:t>
      </w:r>
      <w:r>
        <w:rPr>
          <w:lang w:eastAsia="en-US"/>
        </w:rPr>
        <w:t xml:space="preserve">kn, u roku od osam dana od dana pravomoćnosti rješenja o upućivanju u parnicu, odnosno primitka drugostupanjske odluke </w:t>
      </w:r>
      <w:r w:rsidRPr="00537C40">
        <w:rPr>
          <w:lang w:eastAsia="en-US"/>
        </w:rPr>
        <w:t>jer će se u protivnom smatrat</w:t>
      </w:r>
      <w:r>
        <w:rPr>
          <w:lang w:eastAsia="en-US"/>
        </w:rPr>
        <w:t>i</w:t>
      </w:r>
      <w:r w:rsidRPr="00537C40">
        <w:rPr>
          <w:lang w:eastAsia="en-US"/>
        </w:rPr>
        <w:t xml:space="preserve"> da </w:t>
      </w:r>
      <w:r>
        <w:rPr>
          <w:lang w:eastAsia="en-US"/>
        </w:rPr>
        <w:t>je odustao od prava na vođenje parnice.</w:t>
      </w:r>
    </w:p>
    <w:p w:rsidRDefault="00C66EF9" w:rsidP="00C66EF9" w:rsidR="00C66EF9">
      <w:pPr>
        <w:ind w:firstLine="709"/>
        <w:jc w:val="both"/>
        <w:rPr>
          <w:lang w:eastAsia="en-US"/>
        </w:rPr>
      </w:pPr>
    </w:p>
    <w:p w:rsidRDefault="00C66EF9" w:rsidP="00C66EF9" w:rsidR="00C66EF9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C66EF9">
        <w:rPr>
          <w:lang w:eastAsia="en-US"/>
        </w:rPr>
        <w:t xml:space="preserve">NIKOLA MARCIUŠ, vl. MARNIK obrt, OIB 33693878125, JELAŠIĆKA 18, ZAGREB </w:t>
      </w:r>
      <w:r>
        <w:rPr>
          <w:lang w:eastAsia="en-US"/>
        </w:rPr>
        <w:t xml:space="preserve">u </w:t>
      </w:r>
      <w:r w:rsidRPr="00537C40">
        <w:rPr>
          <w:lang w:eastAsia="en-US"/>
        </w:rPr>
        <w:t xml:space="preserve"> </w:t>
      </w:r>
      <w:r>
        <w:rPr>
          <w:lang w:eastAsia="en-US"/>
        </w:rPr>
        <w:t>iznosu 3.780,00 kn.</w:t>
      </w:r>
    </w:p>
    <w:p w:rsidRDefault="00C66EF9" w:rsidP="00A7203C" w:rsidR="00C66EF9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3.780,00</w:t>
      </w:r>
      <w:r w:rsidRPr="00537C40">
        <w:rPr>
          <w:lang w:eastAsia="en-US"/>
        </w:rPr>
        <w:t xml:space="preserve"> </w:t>
      </w:r>
      <w:r>
        <w:rPr>
          <w:lang w:eastAsia="en-US"/>
        </w:rPr>
        <w:t>kn.</w:t>
      </w:r>
    </w:p>
    <w:p w:rsidRDefault="00C66EF9" w:rsidP="00C66EF9" w:rsidR="00C66EF9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Vjerovnik </w:t>
      </w:r>
      <w:r w:rsidRPr="00C66EF9">
        <w:rPr>
          <w:lang w:eastAsia="en-US"/>
        </w:rPr>
        <w:t xml:space="preserve">NIKOLA MARCIUŠ, vl. MARNIK obrt, OIB 33693878125, JELAŠIĆKA 18, ZAGREB </w:t>
      </w:r>
      <w:r>
        <w:rPr>
          <w:lang w:eastAsia="en-US"/>
        </w:rPr>
        <w:t>upućuje se na parnicu protiv dužnika radi utvrđivanja osporene tražbine u iznosu 3.780,00</w:t>
      </w:r>
      <w:r w:rsidRPr="00537C40">
        <w:rPr>
          <w:lang w:eastAsia="en-US"/>
        </w:rPr>
        <w:t xml:space="preserve"> </w:t>
      </w:r>
      <w:r>
        <w:rPr>
          <w:lang w:eastAsia="en-US"/>
        </w:rPr>
        <w:t xml:space="preserve">kn, u roku od osam dana od dana pravomoćnosti rješenja o upućivanju u parnicu, odnosno primitka drugostupanjske odluke </w:t>
      </w:r>
      <w:r w:rsidRPr="00537C40">
        <w:rPr>
          <w:lang w:eastAsia="en-US"/>
        </w:rPr>
        <w:t>jer će se u protivnom smatrat</w:t>
      </w:r>
      <w:r>
        <w:rPr>
          <w:lang w:eastAsia="en-US"/>
        </w:rPr>
        <w:t>i</w:t>
      </w:r>
      <w:r w:rsidRPr="00537C40">
        <w:rPr>
          <w:lang w:eastAsia="en-US"/>
        </w:rPr>
        <w:t xml:space="preserve"> da </w:t>
      </w:r>
      <w:r>
        <w:rPr>
          <w:lang w:eastAsia="en-US"/>
        </w:rPr>
        <w:t>je odustao od prava na vođenje parnice.</w:t>
      </w:r>
    </w:p>
    <w:p w:rsidRDefault="00C66EF9" w:rsidP="00C66EF9" w:rsidR="00C66EF9">
      <w:pPr>
        <w:ind w:firstLine="709"/>
        <w:jc w:val="both"/>
        <w:rPr>
          <w:lang w:eastAsia="en-US"/>
        </w:rPr>
      </w:pPr>
    </w:p>
    <w:p w:rsidRDefault="00C66EF9" w:rsidP="00C66EF9" w:rsidR="00C66EF9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C66EF9">
        <w:rPr>
          <w:lang w:eastAsia="en-US"/>
        </w:rPr>
        <w:t xml:space="preserve">MARIN MATEŠIĆ, vl. obrta AUTOMARIN OIB, 31339297680, JUŠIĆI 12C, JUŠIĆI </w:t>
      </w:r>
      <w:r>
        <w:rPr>
          <w:lang w:eastAsia="en-US"/>
        </w:rPr>
        <w:t xml:space="preserve">u </w:t>
      </w:r>
      <w:r w:rsidRPr="00537C40">
        <w:rPr>
          <w:lang w:eastAsia="en-US"/>
        </w:rPr>
        <w:t xml:space="preserve"> </w:t>
      </w:r>
      <w:r>
        <w:rPr>
          <w:lang w:eastAsia="en-US"/>
        </w:rPr>
        <w:t>iznosu 1.709,50 kn.</w:t>
      </w:r>
    </w:p>
    <w:p w:rsidRDefault="00C66EF9" w:rsidP="00A7203C" w:rsidR="00C66EF9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1.709,50</w:t>
      </w:r>
      <w:r w:rsidRPr="00537C40">
        <w:rPr>
          <w:lang w:eastAsia="en-US"/>
        </w:rPr>
        <w:t xml:space="preserve"> </w:t>
      </w:r>
      <w:r>
        <w:rPr>
          <w:lang w:eastAsia="en-US"/>
        </w:rPr>
        <w:t>kn.</w:t>
      </w:r>
    </w:p>
    <w:p w:rsidRDefault="00C66EF9" w:rsidP="00C66EF9" w:rsidR="00C66EF9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Vjerovnik </w:t>
      </w:r>
      <w:r w:rsidRPr="00C66EF9">
        <w:rPr>
          <w:lang w:eastAsia="en-US"/>
        </w:rPr>
        <w:t xml:space="preserve">MARIN MATEŠIĆ, vl. obrta AUTOMARIN OIB, 31339297680, JUŠIĆI 12C, 51213 JUŠIĆI </w:t>
      </w:r>
      <w:r>
        <w:rPr>
          <w:lang w:eastAsia="en-US"/>
        </w:rPr>
        <w:t>upućuje se na parnicu protiv dužnika radi utvrđivanja osporene tražbine u iznosu 1.709,50</w:t>
      </w:r>
      <w:r w:rsidRPr="00537C40">
        <w:rPr>
          <w:lang w:eastAsia="en-US"/>
        </w:rPr>
        <w:t xml:space="preserve"> </w:t>
      </w:r>
      <w:r>
        <w:rPr>
          <w:lang w:eastAsia="en-US"/>
        </w:rPr>
        <w:t xml:space="preserve">kn, u roku od osam dana od dana pravomoćnosti rješenja o upućivanju u parnicu, odnosno primitka drugostupanjske odluke </w:t>
      </w:r>
      <w:r w:rsidRPr="00537C40">
        <w:rPr>
          <w:lang w:eastAsia="en-US"/>
        </w:rPr>
        <w:t>jer će se u protivnom smatrat</w:t>
      </w:r>
      <w:r>
        <w:rPr>
          <w:lang w:eastAsia="en-US"/>
        </w:rPr>
        <w:t>i</w:t>
      </w:r>
      <w:r w:rsidRPr="00537C40">
        <w:rPr>
          <w:lang w:eastAsia="en-US"/>
        </w:rPr>
        <w:t xml:space="preserve"> da </w:t>
      </w:r>
      <w:r>
        <w:rPr>
          <w:lang w:eastAsia="en-US"/>
        </w:rPr>
        <w:t>je odustao od prava na vođenje parnice.</w:t>
      </w:r>
    </w:p>
    <w:p w:rsidRDefault="00C66EF9" w:rsidP="00C66EF9" w:rsidR="00C66EF9">
      <w:pPr>
        <w:ind w:firstLine="709"/>
        <w:jc w:val="both"/>
        <w:rPr>
          <w:lang w:eastAsia="en-US"/>
        </w:rPr>
      </w:pPr>
    </w:p>
    <w:p w:rsidRDefault="00C66EF9" w:rsidP="00C66EF9" w:rsidR="00C66EF9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C66EF9">
        <w:rPr>
          <w:lang w:eastAsia="en-US"/>
        </w:rPr>
        <w:t xml:space="preserve">METAL ONE UK LTD GB830427158, Engleska, High Holborn, London, Mid City Place 71 </w:t>
      </w:r>
      <w:r>
        <w:rPr>
          <w:lang w:eastAsia="en-US"/>
        </w:rPr>
        <w:t xml:space="preserve">u </w:t>
      </w:r>
      <w:r w:rsidRPr="00537C40">
        <w:rPr>
          <w:lang w:eastAsia="en-US"/>
        </w:rPr>
        <w:t xml:space="preserve"> </w:t>
      </w:r>
      <w:r>
        <w:rPr>
          <w:lang w:eastAsia="en-US"/>
        </w:rPr>
        <w:t xml:space="preserve">iznosu </w:t>
      </w:r>
      <w:r w:rsidR="008B78F2">
        <w:rPr>
          <w:lang w:eastAsia="en-US"/>
        </w:rPr>
        <w:t>167.915,00</w:t>
      </w:r>
      <w:r>
        <w:rPr>
          <w:lang w:eastAsia="en-US"/>
        </w:rPr>
        <w:t xml:space="preserve"> kn.</w:t>
      </w:r>
    </w:p>
    <w:p w:rsidRDefault="00C66EF9" w:rsidP="00A7203C" w:rsidR="00C66EF9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Dužnik MGK pack d.d. Kukuljanovo, Kukuljanovo 349 osporio je tražbinu vjerovnika u iznosu </w:t>
      </w:r>
      <w:r w:rsidR="008B78F2">
        <w:rPr>
          <w:lang w:eastAsia="en-US"/>
        </w:rPr>
        <w:t>167.915,00</w:t>
      </w:r>
      <w:r w:rsidRPr="00537C40">
        <w:rPr>
          <w:lang w:eastAsia="en-US"/>
        </w:rPr>
        <w:t xml:space="preserve"> </w:t>
      </w:r>
      <w:r>
        <w:rPr>
          <w:lang w:eastAsia="en-US"/>
        </w:rPr>
        <w:t>kn.</w:t>
      </w:r>
    </w:p>
    <w:p w:rsidRDefault="00C66EF9" w:rsidP="00C66EF9" w:rsidR="00C66EF9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Vjerovnik </w:t>
      </w:r>
      <w:r w:rsidRPr="00C66EF9">
        <w:rPr>
          <w:lang w:eastAsia="en-US"/>
        </w:rPr>
        <w:t>METAL ONE UK LTD GB830427158, Engleska, High Holborn, London, Mid City Place 71</w:t>
      </w:r>
      <w:r w:rsidR="008B78F2">
        <w:rPr>
          <w:lang w:eastAsia="en-US"/>
        </w:rPr>
        <w:t xml:space="preserve"> </w:t>
      </w:r>
      <w:r>
        <w:rPr>
          <w:lang w:eastAsia="en-US"/>
        </w:rPr>
        <w:t xml:space="preserve">upućuje se na parnicu protiv dužnika radi utvrđivanja osporene tražbine u </w:t>
      </w:r>
      <w:r>
        <w:rPr>
          <w:lang w:eastAsia="en-US"/>
        </w:rPr>
        <w:lastRenderedPageBreak/>
        <w:t xml:space="preserve">iznosu </w:t>
      </w:r>
      <w:r w:rsidR="008B78F2">
        <w:rPr>
          <w:lang w:eastAsia="en-US"/>
        </w:rPr>
        <w:t>167.915,00</w:t>
      </w:r>
      <w:r w:rsidRPr="00537C40">
        <w:rPr>
          <w:lang w:eastAsia="en-US"/>
        </w:rPr>
        <w:t xml:space="preserve"> </w:t>
      </w:r>
      <w:r>
        <w:rPr>
          <w:lang w:eastAsia="en-US"/>
        </w:rPr>
        <w:t xml:space="preserve">kn, u roku od osam dana od dana pravomoćnosti rješenja o upućivanju u parnicu, odnosno primitka drugostupanjske odluke </w:t>
      </w:r>
      <w:r w:rsidRPr="00537C40">
        <w:rPr>
          <w:lang w:eastAsia="en-US"/>
        </w:rPr>
        <w:t>jer će se u protivnom smatrat</w:t>
      </w:r>
      <w:r>
        <w:rPr>
          <w:lang w:eastAsia="en-US"/>
        </w:rPr>
        <w:t>i</w:t>
      </w:r>
      <w:r w:rsidRPr="00537C40">
        <w:rPr>
          <w:lang w:eastAsia="en-US"/>
        </w:rPr>
        <w:t xml:space="preserve"> da </w:t>
      </w:r>
      <w:r>
        <w:rPr>
          <w:lang w:eastAsia="en-US"/>
        </w:rPr>
        <w:t>je odustao od prava na vođenje parnice.</w:t>
      </w:r>
    </w:p>
    <w:p w:rsidRDefault="00C66EF9" w:rsidP="00C66EF9" w:rsidR="00C66EF9">
      <w:pPr>
        <w:ind w:firstLine="709"/>
        <w:jc w:val="both"/>
        <w:rPr>
          <w:lang w:eastAsia="en-US"/>
        </w:rPr>
      </w:pPr>
    </w:p>
    <w:p w:rsidRDefault="008B78F2" w:rsidP="00C66EF9" w:rsidR="008B78F2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8B78F2">
        <w:rPr>
          <w:lang w:eastAsia="en-US"/>
        </w:rPr>
        <w:t>METALPRINT SPA IT00901830133, Valmadrera, Via Santa Vecchia 69/a, Italija</w:t>
      </w:r>
      <w:r w:rsidRPr="00C66EF9">
        <w:rPr>
          <w:lang w:eastAsia="en-US"/>
        </w:rPr>
        <w:t xml:space="preserve"> </w:t>
      </w:r>
      <w:r>
        <w:rPr>
          <w:lang w:eastAsia="en-US"/>
        </w:rPr>
        <w:t xml:space="preserve">u </w:t>
      </w:r>
      <w:r w:rsidRPr="00537C40">
        <w:rPr>
          <w:lang w:eastAsia="en-US"/>
        </w:rPr>
        <w:t xml:space="preserve"> </w:t>
      </w:r>
      <w:r>
        <w:rPr>
          <w:lang w:eastAsia="en-US"/>
        </w:rPr>
        <w:t>iznosu 18.516,71 kn.</w:t>
      </w:r>
    </w:p>
    <w:p w:rsidRDefault="008B78F2" w:rsidP="00A7203C" w:rsidR="008B78F2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18.516,71</w:t>
      </w:r>
      <w:r w:rsidRPr="00537C40">
        <w:rPr>
          <w:lang w:eastAsia="en-US"/>
        </w:rPr>
        <w:t xml:space="preserve"> </w:t>
      </w:r>
      <w:r>
        <w:rPr>
          <w:lang w:eastAsia="en-US"/>
        </w:rPr>
        <w:t>kn.</w:t>
      </w:r>
    </w:p>
    <w:p w:rsidRDefault="008B78F2" w:rsidP="00C66EF9" w:rsidR="008B78F2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Vjerovnik </w:t>
      </w:r>
      <w:r w:rsidRPr="008B78F2">
        <w:rPr>
          <w:lang w:eastAsia="en-US"/>
        </w:rPr>
        <w:t xml:space="preserve">METALPRINT SPA IT00901830133, Valmadrera, Via Santa Vecchia 69/a, Italija </w:t>
      </w:r>
      <w:r>
        <w:rPr>
          <w:lang w:eastAsia="en-US"/>
        </w:rPr>
        <w:t>upućuje se na parnicu protiv dužnika radi utvrđivanja osporene tražbine u iznosu 18.516,71</w:t>
      </w:r>
      <w:r w:rsidRPr="00537C40">
        <w:rPr>
          <w:lang w:eastAsia="en-US"/>
        </w:rPr>
        <w:t xml:space="preserve"> </w:t>
      </w:r>
      <w:r>
        <w:rPr>
          <w:lang w:eastAsia="en-US"/>
        </w:rPr>
        <w:t xml:space="preserve">kn, u roku od osam dana od dana pravomoćnosti rješenja o upućivanju u parnicu, odnosno primitka drugostupanjske odluke </w:t>
      </w:r>
      <w:r w:rsidRPr="00537C40">
        <w:rPr>
          <w:lang w:eastAsia="en-US"/>
        </w:rPr>
        <w:t>jer će se u protivnom smatrat</w:t>
      </w:r>
      <w:r>
        <w:rPr>
          <w:lang w:eastAsia="en-US"/>
        </w:rPr>
        <w:t>i</w:t>
      </w:r>
      <w:r w:rsidRPr="00537C40">
        <w:rPr>
          <w:lang w:eastAsia="en-US"/>
        </w:rPr>
        <w:t xml:space="preserve"> da </w:t>
      </w:r>
      <w:r>
        <w:rPr>
          <w:lang w:eastAsia="en-US"/>
        </w:rPr>
        <w:t>je odustao od prava na vođenje parnice.</w:t>
      </w:r>
    </w:p>
    <w:p w:rsidRDefault="008B78F2" w:rsidP="00C66EF9" w:rsidR="008B78F2">
      <w:pPr>
        <w:ind w:firstLine="709"/>
        <w:jc w:val="both"/>
        <w:rPr>
          <w:lang w:eastAsia="en-US"/>
        </w:rPr>
      </w:pPr>
    </w:p>
    <w:p w:rsidRDefault="008B78F2" w:rsidP="00C66EF9" w:rsidR="008B78F2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8B78F2">
        <w:rPr>
          <w:lang w:eastAsia="en-US"/>
        </w:rPr>
        <w:t>METIS d.d. za sakupljanje, reciklažu i trgovinu ostataka i otpadaka, OIB 19158233033, Kukuljanovo 414, Kukuljanovo</w:t>
      </w:r>
      <w:r w:rsidRPr="00C66EF9">
        <w:rPr>
          <w:lang w:eastAsia="en-US"/>
        </w:rPr>
        <w:t xml:space="preserve"> </w:t>
      </w:r>
      <w:r>
        <w:rPr>
          <w:lang w:eastAsia="en-US"/>
        </w:rPr>
        <w:t>u iznosu 19.954,50 kn.</w:t>
      </w:r>
    </w:p>
    <w:p w:rsidRDefault="008B78F2" w:rsidP="00A7203C" w:rsidR="008B78F2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19.954,50</w:t>
      </w:r>
      <w:r w:rsidRPr="00537C40">
        <w:rPr>
          <w:lang w:eastAsia="en-US"/>
        </w:rPr>
        <w:t xml:space="preserve"> </w:t>
      </w:r>
      <w:r>
        <w:rPr>
          <w:lang w:eastAsia="en-US"/>
        </w:rPr>
        <w:t>kn.</w:t>
      </w:r>
    </w:p>
    <w:p w:rsidRDefault="008B78F2" w:rsidP="00C66EF9" w:rsidR="008B78F2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Vjerovnik </w:t>
      </w:r>
      <w:r w:rsidRPr="008B78F2">
        <w:rPr>
          <w:lang w:eastAsia="en-US"/>
        </w:rPr>
        <w:t xml:space="preserve">METIS d.d. za sakupljanje, reciklažu i trgovinu ostataka i otpadaka, OIB 19158233033, Kukuljanovo 414, Kukuljanovo </w:t>
      </w:r>
      <w:r>
        <w:rPr>
          <w:lang w:eastAsia="en-US"/>
        </w:rPr>
        <w:t>upućuje se na parnicu protiv dužnika radi utvrđivanja osporene tražbine u iznosu 19.954,50</w:t>
      </w:r>
      <w:r w:rsidRPr="00537C40">
        <w:rPr>
          <w:lang w:eastAsia="en-US"/>
        </w:rPr>
        <w:t xml:space="preserve"> </w:t>
      </w:r>
      <w:r>
        <w:rPr>
          <w:lang w:eastAsia="en-US"/>
        </w:rPr>
        <w:t xml:space="preserve">kn, u roku od osam dana od dana pravomoćnosti rješenja o upućivanju u parnicu, odnosno primitka drugostupanjske odluke </w:t>
      </w:r>
      <w:r w:rsidRPr="00537C40">
        <w:rPr>
          <w:lang w:eastAsia="en-US"/>
        </w:rPr>
        <w:t>jer će se u protivnom smatrat</w:t>
      </w:r>
      <w:r>
        <w:rPr>
          <w:lang w:eastAsia="en-US"/>
        </w:rPr>
        <w:t>i</w:t>
      </w:r>
      <w:r w:rsidRPr="00537C40">
        <w:rPr>
          <w:lang w:eastAsia="en-US"/>
        </w:rPr>
        <w:t xml:space="preserve"> da </w:t>
      </w:r>
      <w:r>
        <w:rPr>
          <w:lang w:eastAsia="en-US"/>
        </w:rPr>
        <w:t>je odustao od prava na vođenje parnice.</w:t>
      </w:r>
    </w:p>
    <w:p w:rsidRDefault="008B78F2" w:rsidP="00C66EF9" w:rsidR="008B78F2">
      <w:pPr>
        <w:ind w:firstLine="709"/>
        <w:jc w:val="both"/>
        <w:rPr>
          <w:lang w:eastAsia="en-US"/>
        </w:rPr>
      </w:pPr>
    </w:p>
    <w:p w:rsidRDefault="008B78F2" w:rsidP="00C66EF9" w:rsidR="008B78F2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8B78F2">
        <w:rPr>
          <w:lang w:eastAsia="en-US"/>
        </w:rPr>
        <w:t>METLAC S.P.A. IT01264360064, Italija, Bosco Marengo, S.s.35, Bis Dei Giovi 53</w:t>
      </w:r>
      <w:r>
        <w:rPr>
          <w:lang w:eastAsia="en-US"/>
        </w:rPr>
        <w:t xml:space="preserve"> u iznosu 48.862,80 kn.</w:t>
      </w:r>
    </w:p>
    <w:p w:rsidRDefault="008B78F2" w:rsidP="00A7203C" w:rsidR="008B78F2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48.862,80</w:t>
      </w:r>
      <w:r w:rsidRPr="00537C40">
        <w:rPr>
          <w:lang w:eastAsia="en-US"/>
        </w:rPr>
        <w:t xml:space="preserve"> </w:t>
      </w:r>
      <w:r>
        <w:rPr>
          <w:lang w:eastAsia="en-US"/>
        </w:rPr>
        <w:t>kn.</w:t>
      </w:r>
    </w:p>
    <w:p w:rsidRDefault="008B78F2" w:rsidP="00C66EF9" w:rsidR="008B78F2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Vjerovnik </w:t>
      </w:r>
      <w:r w:rsidRPr="008B78F2">
        <w:rPr>
          <w:lang w:eastAsia="en-US"/>
        </w:rPr>
        <w:t>METLAC S.P.A. IT01264360064, Italija, Bosco Marengo, S.s.35, Bis Dei Giovi 53</w:t>
      </w:r>
      <w:r>
        <w:rPr>
          <w:lang w:eastAsia="en-US"/>
        </w:rPr>
        <w:t xml:space="preserve"> upućuje se na parnicu protiv dužnika radi utvrđivanja osporene tražbine u iznosu 48.862,80</w:t>
      </w:r>
      <w:r w:rsidRPr="00537C40">
        <w:rPr>
          <w:lang w:eastAsia="en-US"/>
        </w:rPr>
        <w:t xml:space="preserve"> </w:t>
      </w:r>
      <w:r>
        <w:rPr>
          <w:lang w:eastAsia="en-US"/>
        </w:rPr>
        <w:t xml:space="preserve">kn, u roku od osam dana od dana pravomoćnosti rješenja o upućivanju u parnicu, odnosno primitka drugostupanjske odluke </w:t>
      </w:r>
      <w:r w:rsidRPr="00537C40">
        <w:rPr>
          <w:lang w:eastAsia="en-US"/>
        </w:rPr>
        <w:t>jer će se u protivnom smatrat</w:t>
      </w:r>
      <w:r>
        <w:rPr>
          <w:lang w:eastAsia="en-US"/>
        </w:rPr>
        <w:t>i</w:t>
      </w:r>
      <w:r w:rsidRPr="00537C40">
        <w:rPr>
          <w:lang w:eastAsia="en-US"/>
        </w:rPr>
        <w:t xml:space="preserve"> da </w:t>
      </w:r>
      <w:r>
        <w:rPr>
          <w:lang w:eastAsia="en-US"/>
        </w:rPr>
        <w:t>je odustao od prava na vođenje parnice.</w:t>
      </w:r>
    </w:p>
    <w:p w:rsidRDefault="008B78F2" w:rsidP="00C66EF9" w:rsidR="008B78F2">
      <w:pPr>
        <w:ind w:firstLine="709"/>
        <w:jc w:val="both"/>
        <w:rPr>
          <w:lang w:eastAsia="en-US"/>
        </w:rPr>
      </w:pPr>
    </w:p>
    <w:p w:rsidRDefault="008B78F2" w:rsidP="00C66EF9" w:rsidR="008B78F2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8B78F2">
        <w:rPr>
          <w:lang w:eastAsia="en-US"/>
        </w:rPr>
        <w:t xml:space="preserve">MIKPLAST KIMYA SAN VE TIC A.S. 6220645181, G.O.S.B. Gebz/Kocaeli </w:t>
      </w:r>
      <w:r>
        <w:rPr>
          <w:lang w:eastAsia="en-US"/>
        </w:rPr>
        <w:t>u iznosu 151,16 kn.</w:t>
      </w:r>
    </w:p>
    <w:p w:rsidRDefault="008B78F2" w:rsidP="00A7203C" w:rsidR="008B78F2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151,16</w:t>
      </w:r>
      <w:r w:rsidRPr="00537C40">
        <w:rPr>
          <w:lang w:eastAsia="en-US"/>
        </w:rPr>
        <w:t xml:space="preserve"> </w:t>
      </w:r>
      <w:r>
        <w:rPr>
          <w:lang w:eastAsia="en-US"/>
        </w:rPr>
        <w:t>kn.</w:t>
      </w:r>
    </w:p>
    <w:p w:rsidRDefault="008B78F2" w:rsidP="00C66EF9" w:rsidR="008B78F2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Vjerovnik </w:t>
      </w:r>
      <w:r w:rsidRPr="008B78F2">
        <w:rPr>
          <w:lang w:eastAsia="en-US"/>
        </w:rPr>
        <w:t xml:space="preserve">MIKPLAST KIMYA SAN VE TIC A.S. 6220645181, G.O.S.B. Gebz/Kocaeli </w:t>
      </w:r>
      <w:r>
        <w:rPr>
          <w:lang w:eastAsia="en-US"/>
        </w:rPr>
        <w:t>upućuje se na parnicu protiv dužnika radi utvrđivanja osporene tražbine u iznosu 151,16</w:t>
      </w:r>
      <w:r w:rsidRPr="00537C40">
        <w:rPr>
          <w:lang w:eastAsia="en-US"/>
        </w:rPr>
        <w:t xml:space="preserve"> </w:t>
      </w:r>
      <w:r>
        <w:rPr>
          <w:lang w:eastAsia="en-US"/>
        </w:rPr>
        <w:t xml:space="preserve">kn, u roku od osam dana od dana pravomoćnosti rješenja o upućivanju u parnicu, odnosno primitka drugostupanjske odluke </w:t>
      </w:r>
      <w:r w:rsidRPr="00537C40">
        <w:rPr>
          <w:lang w:eastAsia="en-US"/>
        </w:rPr>
        <w:t>jer će se u protivnom smatrat</w:t>
      </w:r>
      <w:r>
        <w:rPr>
          <w:lang w:eastAsia="en-US"/>
        </w:rPr>
        <w:t>i</w:t>
      </w:r>
      <w:r w:rsidRPr="00537C40">
        <w:rPr>
          <w:lang w:eastAsia="en-US"/>
        </w:rPr>
        <w:t xml:space="preserve"> da </w:t>
      </w:r>
      <w:r>
        <w:rPr>
          <w:lang w:eastAsia="en-US"/>
        </w:rPr>
        <w:t>je odustao od prava na vođenje parnice.</w:t>
      </w:r>
    </w:p>
    <w:p w:rsidRDefault="008B78F2" w:rsidP="00C66EF9" w:rsidR="008B78F2">
      <w:pPr>
        <w:ind w:firstLine="709"/>
        <w:jc w:val="both"/>
        <w:rPr>
          <w:lang w:eastAsia="en-US"/>
        </w:rPr>
      </w:pPr>
    </w:p>
    <w:p w:rsidRDefault="008B78F2" w:rsidP="00C66EF9" w:rsidR="008B78F2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8B78F2">
        <w:rPr>
          <w:lang w:eastAsia="en-US"/>
        </w:rPr>
        <w:t xml:space="preserve">NBM PROJEKT j.d.o.o. za prijevoz i usluge, OIB 77838701111, Radićeva 36, Rijeka </w:t>
      </w:r>
      <w:r>
        <w:rPr>
          <w:lang w:eastAsia="en-US"/>
        </w:rPr>
        <w:t>u iznosu 531,25 kn.</w:t>
      </w:r>
    </w:p>
    <w:p w:rsidRDefault="008B78F2" w:rsidP="00A7203C" w:rsidR="008B78F2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531,25</w:t>
      </w:r>
      <w:r w:rsidRPr="00537C40">
        <w:rPr>
          <w:lang w:eastAsia="en-US"/>
        </w:rPr>
        <w:t xml:space="preserve"> </w:t>
      </w:r>
      <w:r>
        <w:rPr>
          <w:lang w:eastAsia="en-US"/>
        </w:rPr>
        <w:t>kn.</w:t>
      </w:r>
    </w:p>
    <w:p w:rsidRDefault="008B78F2" w:rsidP="00C66EF9" w:rsidR="008B78F2">
      <w:pPr>
        <w:ind w:firstLine="709"/>
        <w:jc w:val="both"/>
        <w:rPr>
          <w:lang w:eastAsia="en-US"/>
        </w:rPr>
      </w:pPr>
      <w:r>
        <w:rPr>
          <w:lang w:eastAsia="en-US"/>
        </w:rPr>
        <w:lastRenderedPageBreak/>
        <w:t xml:space="preserve">Vjerovnik </w:t>
      </w:r>
      <w:r w:rsidRPr="008B78F2">
        <w:rPr>
          <w:lang w:eastAsia="en-US"/>
        </w:rPr>
        <w:t xml:space="preserve">NBM PROJEKT j.d.o.o. za prijevoz i usluge, OIB 77838701111, Radićeva 36, Rijeka </w:t>
      </w:r>
      <w:r>
        <w:rPr>
          <w:lang w:eastAsia="en-US"/>
        </w:rPr>
        <w:t>upućuje se na parnicu protiv dužnika radi utvrđivanja osporene tražbine u iznosu 531,25</w:t>
      </w:r>
      <w:r w:rsidRPr="00537C40">
        <w:rPr>
          <w:lang w:eastAsia="en-US"/>
        </w:rPr>
        <w:t xml:space="preserve"> </w:t>
      </w:r>
      <w:r>
        <w:rPr>
          <w:lang w:eastAsia="en-US"/>
        </w:rPr>
        <w:t xml:space="preserve">kn, u roku od osam dana od dana pravomoćnosti rješenja o upućivanju u parnicu, odnosno primitka drugostupanjske odluke </w:t>
      </w:r>
      <w:r w:rsidRPr="00537C40">
        <w:rPr>
          <w:lang w:eastAsia="en-US"/>
        </w:rPr>
        <w:t>jer će se u protivnom smatrat</w:t>
      </w:r>
      <w:r>
        <w:rPr>
          <w:lang w:eastAsia="en-US"/>
        </w:rPr>
        <w:t>i</w:t>
      </w:r>
      <w:r w:rsidRPr="00537C40">
        <w:rPr>
          <w:lang w:eastAsia="en-US"/>
        </w:rPr>
        <w:t xml:space="preserve"> da </w:t>
      </w:r>
      <w:r>
        <w:rPr>
          <w:lang w:eastAsia="en-US"/>
        </w:rPr>
        <w:t>je odustao od prava na vođenje parnice.</w:t>
      </w:r>
    </w:p>
    <w:p w:rsidRDefault="008B78F2" w:rsidP="00C66EF9" w:rsidR="008B78F2">
      <w:pPr>
        <w:ind w:firstLine="709"/>
        <w:jc w:val="both"/>
        <w:rPr>
          <w:lang w:eastAsia="en-US"/>
        </w:rPr>
      </w:pPr>
    </w:p>
    <w:p w:rsidRDefault="008B78F2" w:rsidP="00C66EF9" w:rsidR="008B78F2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8B78F2">
        <w:rPr>
          <w:lang w:eastAsia="en-US"/>
        </w:rPr>
        <w:t xml:space="preserve">PACKSYS GLOBAL THAILAND LTD, Švicarska, Joweid Zentrum 1 </w:t>
      </w:r>
      <w:r>
        <w:rPr>
          <w:lang w:eastAsia="en-US"/>
        </w:rPr>
        <w:t>u iznosu 6.100,26 kn.</w:t>
      </w:r>
    </w:p>
    <w:p w:rsidRDefault="008B78F2" w:rsidP="00A7203C" w:rsidR="008B78F2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6.100,26</w:t>
      </w:r>
      <w:r w:rsidRPr="00537C40">
        <w:rPr>
          <w:lang w:eastAsia="en-US"/>
        </w:rPr>
        <w:t xml:space="preserve"> </w:t>
      </w:r>
      <w:r>
        <w:rPr>
          <w:lang w:eastAsia="en-US"/>
        </w:rPr>
        <w:t>kn.</w:t>
      </w:r>
    </w:p>
    <w:p w:rsidRDefault="008B78F2" w:rsidP="00C66EF9" w:rsidR="008B78F2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Vjerovnik </w:t>
      </w:r>
      <w:r w:rsidRPr="008B78F2">
        <w:rPr>
          <w:lang w:eastAsia="en-US"/>
        </w:rPr>
        <w:t xml:space="preserve">PACKSYS GLOBAL THAILAND LTD, Švicarska, Joweid Zentrum 1 </w:t>
      </w:r>
      <w:r>
        <w:rPr>
          <w:lang w:eastAsia="en-US"/>
        </w:rPr>
        <w:t>upućuje se na parnicu protiv dužnika radi utvrđivanja osporene tražbine u iznosu 6.100,26</w:t>
      </w:r>
      <w:r w:rsidRPr="00537C40">
        <w:rPr>
          <w:lang w:eastAsia="en-US"/>
        </w:rPr>
        <w:t xml:space="preserve"> </w:t>
      </w:r>
      <w:r>
        <w:rPr>
          <w:lang w:eastAsia="en-US"/>
        </w:rPr>
        <w:t xml:space="preserve">kn, u roku od osam dana od dana pravomoćnosti rješenja o upućivanju u parnicu, odnosno primitka drugostupanjske odluke </w:t>
      </w:r>
      <w:r w:rsidRPr="00537C40">
        <w:rPr>
          <w:lang w:eastAsia="en-US"/>
        </w:rPr>
        <w:t>jer će se u protivnom smatrat</w:t>
      </w:r>
      <w:r>
        <w:rPr>
          <w:lang w:eastAsia="en-US"/>
        </w:rPr>
        <w:t>i</w:t>
      </w:r>
      <w:r w:rsidRPr="00537C40">
        <w:rPr>
          <w:lang w:eastAsia="en-US"/>
        </w:rPr>
        <w:t xml:space="preserve"> da </w:t>
      </w:r>
      <w:r>
        <w:rPr>
          <w:lang w:eastAsia="en-US"/>
        </w:rPr>
        <w:t>je odustao od prava na vođenje parnice.</w:t>
      </w:r>
    </w:p>
    <w:p w:rsidRDefault="00C66EF9" w:rsidP="007D4134" w:rsidR="00C66EF9">
      <w:pPr>
        <w:ind w:left="709"/>
        <w:rPr>
          <w:lang w:eastAsia="en-US"/>
        </w:rPr>
      </w:pPr>
    </w:p>
    <w:p w:rsidRDefault="008B78F2" w:rsidP="00C66EF9" w:rsidR="008B78F2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8B78F2">
        <w:rPr>
          <w:lang w:eastAsia="en-US"/>
        </w:rPr>
        <w:t xml:space="preserve">PANO VERSCHLUSS GMBH, Itzehoe, Gastrr.29 </w:t>
      </w:r>
      <w:r>
        <w:rPr>
          <w:lang w:eastAsia="en-US"/>
        </w:rPr>
        <w:t>u iznosu 71.798,97 kn.</w:t>
      </w:r>
    </w:p>
    <w:p w:rsidRDefault="008B78F2" w:rsidP="00A7203C" w:rsidR="008B78F2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71.798,97</w:t>
      </w:r>
      <w:r w:rsidRPr="00537C40">
        <w:rPr>
          <w:lang w:eastAsia="en-US"/>
        </w:rPr>
        <w:t xml:space="preserve"> </w:t>
      </w:r>
      <w:r>
        <w:rPr>
          <w:lang w:eastAsia="en-US"/>
        </w:rPr>
        <w:t>kn.</w:t>
      </w:r>
    </w:p>
    <w:p w:rsidRDefault="008B78F2" w:rsidP="00C66EF9" w:rsidR="008B78F2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Vjerovnik </w:t>
      </w:r>
      <w:r w:rsidRPr="008B78F2">
        <w:rPr>
          <w:lang w:eastAsia="en-US"/>
        </w:rPr>
        <w:t xml:space="preserve">PANO VERSCHLUSS GMBH, Itzehoe, Gastrr.29 </w:t>
      </w:r>
      <w:r>
        <w:rPr>
          <w:lang w:eastAsia="en-US"/>
        </w:rPr>
        <w:t>upućuje se na parnicu protiv dužnika radi utvrđivanja osporene tražbine u iznosu 71.798,97</w:t>
      </w:r>
      <w:r w:rsidRPr="00537C40">
        <w:rPr>
          <w:lang w:eastAsia="en-US"/>
        </w:rPr>
        <w:t xml:space="preserve"> </w:t>
      </w:r>
      <w:r>
        <w:rPr>
          <w:lang w:eastAsia="en-US"/>
        </w:rPr>
        <w:t xml:space="preserve">kn, u roku od osam dana od dana pravomoćnosti rješenja o upućivanju u parnicu, odnosno primitka drugostupanjske odluke </w:t>
      </w:r>
      <w:r w:rsidRPr="00537C40">
        <w:rPr>
          <w:lang w:eastAsia="en-US"/>
        </w:rPr>
        <w:t>jer će se u protivnom smatrat</w:t>
      </w:r>
      <w:r>
        <w:rPr>
          <w:lang w:eastAsia="en-US"/>
        </w:rPr>
        <w:t>i</w:t>
      </w:r>
      <w:r w:rsidRPr="00537C40">
        <w:rPr>
          <w:lang w:eastAsia="en-US"/>
        </w:rPr>
        <w:t xml:space="preserve"> da </w:t>
      </w:r>
      <w:r>
        <w:rPr>
          <w:lang w:eastAsia="en-US"/>
        </w:rPr>
        <w:t>je odustao od prava na vođenje parnice.</w:t>
      </w:r>
    </w:p>
    <w:p w:rsidRDefault="008B78F2" w:rsidP="00C66EF9" w:rsidR="008B78F2">
      <w:pPr>
        <w:ind w:firstLine="709"/>
        <w:jc w:val="both"/>
        <w:rPr>
          <w:lang w:eastAsia="en-US"/>
        </w:rPr>
      </w:pPr>
    </w:p>
    <w:p w:rsidRDefault="008B78F2" w:rsidP="00C66EF9" w:rsidR="008B78F2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8B78F2">
        <w:rPr>
          <w:lang w:eastAsia="en-US"/>
        </w:rPr>
        <w:t xml:space="preserve">PERT d.o.o. za promet i usluge, OIB 42255248046, Hercegovačkih Brigada 27, Ilok </w:t>
      </w:r>
      <w:r>
        <w:rPr>
          <w:lang w:eastAsia="en-US"/>
        </w:rPr>
        <w:t>u iznosu 2.000,00 kn.</w:t>
      </w:r>
    </w:p>
    <w:p w:rsidRDefault="008B78F2" w:rsidP="00A7203C" w:rsidR="008B78F2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2.000,00</w:t>
      </w:r>
      <w:r w:rsidRPr="00537C40">
        <w:rPr>
          <w:lang w:eastAsia="en-US"/>
        </w:rPr>
        <w:t xml:space="preserve"> </w:t>
      </w:r>
      <w:r>
        <w:rPr>
          <w:lang w:eastAsia="en-US"/>
        </w:rPr>
        <w:t>kn.</w:t>
      </w:r>
    </w:p>
    <w:p w:rsidRDefault="008B78F2" w:rsidP="00C66EF9" w:rsidR="008B78F2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Vjerovnik </w:t>
      </w:r>
      <w:r w:rsidRPr="008B78F2">
        <w:rPr>
          <w:lang w:eastAsia="en-US"/>
        </w:rPr>
        <w:t xml:space="preserve">PERT d.o.o. za promet i usluge, OIB 42255248046, Hercegovačkih Brigada 27, Ilok </w:t>
      </w:r>
      <w:r>
        <w:rPr>
          <w:lang w:eastAsia="en-US"/>
        </w:rPr>
        <w:t>upućuje se na parnicu protiv dužnika radi utvrđivanja osporene tražbine u iznosu 2.000,00</w:t>
      </w:r>
      <w:r w:rsidRPr="00537C40">
        <w:rPr>
          <w:lang w:eastAsia="en-US"/>
        </w:rPr>
        <w:t xml:space="preserve"> </w:t>
      </w:r>
      <w:r>
        <w:rPr>
          <w:lang w:eastAsia="en-US"/>
        </w:rPr>
        <w:t xml:space="preserve">kn, u roku od osam dana od dana pravomoćnosti rješenja o upućivanju u parnicu, odnosno primitka drugostupanjske odluke </w:t>
      </w:r>
      <w:r w:rsidRPr="00537C40">
        <w:rPr>
          <w:lang w:eastAsia="en-US"/>
        </w:rPr>
        <w:t>jer će se u protivnom smatrat</w:t>
      </w:r>
      <w:r>
        <w:rPr>
          <w:lang w:eastAsia="en-US"/>
        </w:rPr>
        <w:t>i</w:t>
      </w:r>
      <w:r w:rsidRPr="00537C40">
        <w:rPr>
          <w:lang w:eastAsia="en-US"/>
        </w:rPr>
        <w:t xml:space="preserve"> da </w:t>
      </w:r>
      <w:r>
        <w:rPr>
          <w:lang w:eastAsia="en-US"/>
        </w:rPr>
        <w:t>je odustao od prava na vođenje parnice.</w:t>
      </w:r>
    </w:p>
    <w:p w:rsidRDefault="008B78F2" w:rsidP="00C66EF9" w:rsidR="008B78F2">
      <w:pPr>
        <w:ind w:firstLine="709"/>
        <w:jc w:val="both"/>
        <w:rPr>
          <w:lang w:eastAsia="en-US"/>
        </w:rPr>
      </w:pPr>
    </w:p>
    <w:p w:rsidRDefault="008B78F2" w:rsidP="00C66EF9" w:rsidR="008B78F2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8B78F2">
        <w:rPr>
          <w:lang w:eastAsia="en-US"/>
        </w:rPr>
        <w:t xml:space="preserve">PILANA MRKOPALJ d.o.o. za proizvodnju, trgovinu i usluge, OIB 22945189155, Pilanska 6, Mrkopalj </w:t>
      </w:r>
      <w:r>
        <w:rPr>
          <w:lang w:eastAsia="en-US"/>
        </w:rPr>
        <w:t xml:space="preserve">u iznosu </w:t>
      </w:r>
      <w:r w:rsidR="001849E1">
        <w:rPr>
          <w:lang w:eastAsia="en-US"/>
        </w:rPr>
        <w:t xml:space="preserve">4.796,17 </w:t>
      </w:r>
      <w:r>
        <w:rPr>
          <w:lang w:eastAsia="en-US"/>
        </w:rPr>
        <w:t>kn.</w:t>
      </w:r>
    </w:p>
    <w:p w:rsidRDefault="008B78F2" w:rsidP="00A7203C" w:rsidR="008B78F2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Dužnik MGK pack d.d. Kukuljanovo, Kukuljanovo 349 osporio je tražbinu vjerovnika u iznosu </w:t>
      </w:r>
      <w:r w:rsidR="001849E1">
        <w:rPr>
          <w:lang w:eastAsia="en-US"/>
        </w:rPr>
        <w:t>4.796,17</w:t>
      </w:r>
      <w:r w:rsidRPr="00537C40">
        <w:rPr>
          <w:lang w:eastAsia="en-US"/>
        </w:rPr>
        <w:t xml:space="preserve"> </w:t>
      </w:r>
      <w:r>
        <w:rPr>
          <w:lang w:eastAsia="en-US"/>
        </w:rPr>
        <w:t>kn.</w:t>
      </w:r>
    </w:p>
    <w:p w:rsidRDefault="008B78F2" w:rsidP="00C66EF9" w:rsidR="008B78F2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Vjerovnik </w:t>
      </w:r>
      <w:r w:rsidRPr="008B78F2">
        <w:rPr>
          <w:lang w:eastAsia="en-US"/>
        </w:rPr>
        <w:t xml:space="preserve">PILANA MRKOPALJ d.o.o. za proizvodnju, trgovinu i usluge, OIB 22945189155, Pilanska 6, Mrkopalj </w:t>
      </w:r>
      <w:r>
        <w:rPr>
          <w:lang w:eastAsia="en-US"/>
        </w:rPr>
        <w:t xml:space="preserve">upućuje se na parnicu protiv dužnika radi utvrđivanja osporene tražbine u iznosu </w:t>
      </w:r>
      <w:r w:rsidR="004958DB">
        <w:rPr>
          <w:lang w:eastAsia="en-US"/>
        </w:rPr>
        <w:t>4.796,17</w:t>
      </w:r>
      <w:r w:rsidRPr="00537C40">
        <w:rPr>
          <w:lang w:eastAsia="en-US"/>
        </w:rPr>
        <w:t xml:space="preserve"> </w:t>
      </w:r>
      <w:r>
        <w:rPr>
          <w:lang w:eastAsia="en-US"/>
        </w:rPr>
        <w:t xml:space="preserve">kn, u roku od osam dana od dana pravomoćnosti rješenja o upućivanju u parnicu, odnosno primitka drugostupanjske odluke </w:t>
      </w:r>
      <w:r w:rsidRPr="00537C40">
        <w:rPr>
          <w:lang w:eastAsia="en-US"/>
        </w:rPr>
        <w:t>jer će se u protivnom smatrat</w:t>
      </w:r>
      <w:r>
        <w:rPr>
          <w:lang w:eastAsia="en-US"/>
        </w:rPr>
        <w:t>i</w:t>
      </w:r>
      <w:r w:rsidRPr="00537C40">
        <w:rPr>
          <w:lang w:eastAsia="en-US"/>
        </w:rPr>
        <w:t xml:space="preserve"> da </w:t>
      </w:r>
      <w:r>
        <w:rPr>
          <w:lang w:eastAsia="en-US"/>
        </w:rPr>
        <w:t>je odustao od prava na vođenje parnice.</w:t>
      </w:r>
    </w:p>
    <w:p w:rsidRDefault="008B78F2" w:rsidP="00C66EF9" w:rsidR="008B78F2">
      <w:pPr>
        <w:ind w:firstLine="709"/>
        <w:jc w:val="both"/>
        <w:rPr>
          <w:lang w:eastAsia="en-US"/>
        </w:rPr>
      </w:pPr>
    </w:p>
    <w:p w:rsidRDefault="008B78F2" w:rsidP="00C66EF9" w:rsidR="008B78F2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>Povjerenik je osporio tražbinu vjerovnika POSLOVNI INFO SERVIS</w:t>
      </w:r>
      <w:r w:rsidRPr="008B78F2">
        <w:rPr>
          <w:lang w:eastAsia="en-US"/>
        </w:rPr>
        <w:t xml:space="preserve"> d.o.o. za usluge, OIB 44763696754, Bednjanska 14, Zagreb </w:t>
      </w:r>
      <w:r>
        <w:rPr>
          <w:lang w:eastAsia="en-US"/>
        </w:rPr>
        <w:t>u iznosu 8.025,00 kn.</w:t>
      </w:r>
    </w:p>
    <w:p w:rsidRDefault="008B78F2" w:rsidP="00A7203C" w:rsidR="008B78F2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8.025,00</w:t>
      </w:r>
      <w:r w:rsidRPr="00537C40">
        <w:rPr>
          <w:lang w:eastAsia="en-US"/>
        </w:rPr>
        <w:t xml:space="preserve"> </w:t>
      </w:r>
      <w:r>
        <w:rPr>
          <w:lang w:eastAsia="en-US"/>
        </w:rPr>
        <w:t>kn.</w:t>
      </w:r>
    </w:p>
    <w:p w:rsidRDefault="008B78F2" w:rsidP="00C66EF9" w:rsidR="008B78F2">
      <w:pPr>
        <w:ind w:firstLine="709"/>
        <w:jc w:val="both"/>
        <w:rPr>
          <w:lang w:eastAsia="en-US"/>
        </w:rPr>
      </w:pPr>
      <w:r>
        <w:rPr>
          <w:lang w:eastAsia="en-US"/>
        </w:rPr>
        <w:lastRenderedPageBreak/>
        <w:t>Vjerovnik POSLOVNI INFO SERVIS</w:t>
      </w:r>
      <w:r w:rsidRPr="008B78F2">
        <w:rPr>
          <w:lang w:eastAsia="en-US"/>
        </w:rPr>
        <w:t xml:space="preserve"> d.o.o. za usluge, OIB 44763696754, Bednjanska 14, Zagreb </w:t>
      </w:r>
      <w:r>
        <w:rPr>
          <w:lang w:eastAsia="en-US"/>
        </w:rPr>
        <w:t>upućuje se na parnicu protiv dužnika radi utvrđivanja osporene tražbine u iznosu 8.025,00</w:t>
      </w:r>
      <w:r w:rsidRPr="00537C40">
        <w:rPr>
          <w:lang w:eastAsia="en-US"/>
        </w:rPr>
        <w:t xml:space="preserve"> </w:t>
      </w:r>
      <w:r>
        <w:rPr>
          <w:lang w:eastAsia="en-US"/>
        </w:rPr>
        <w:t xml:space="preserve">kn, u roku od osam dana od dana pravomoćnosti rješenja o upućivanju u parnicu, odnosno primitka drugostupanjske odluke </w:t>
      </w:r>
      <w:r w:rsidRPr="00537C40">
        <w:rPr>
          <w:lang w:eastAsia="en-US"/>
        </w:rPr>
        <w:t>jer će se u protivnom smatrat</w:t>
      </w:r>
      <w:r>
        <w:rPr>
          <w:lang w:eastAsia="en-US"/>
        </w:rPr>
        <w:t>i</w:t>
      </w:r>
      <w:r w:rsidRPr="00537C40">
        <w:rPr>
          <w:lang w:eastAsia="en-US"/>
        </w:rPr>
        <w:t xml:space="preserve"> da </w:t>
      </w:r>
      <w:r>
        <w:rPr>
          <w:lang w:eastAsia="en-US"/>
        </w:rPr>
        <w:t>je odustao od prava na vođenje parnice.</w:t>
      </w:r>
    </w:p>
    <w:p w:rsidRDefault="008B78F2" w:rsidP="00C66EF9" w:rsidR="008B78F2">
      <w:pPr>
        <w:ind w:firstLine="709"/>
        <w:jc w:val="both"/>
        <w:rPr>
          <w:lang w:eastAsia="en-US"/>
        </w:rPr>
      </w:pPr>
    </w:p>
    <w:p w:rsidRDefault="008B78F2" w:rsidP="00C66EF9" w:rsidR="008B78F2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>Povjerenik je osporio tražbinu vjerovnika RAIL CARGO LOGISTICS – CROATIA</w:t>
      </w:r>
      <w:r w:rsidRPr="008B78F2">
        <w:rPr>
          <w:lang w:eastAsia="en-US"/>
        </w:rPr>
        <w:t xml:space="preserve">, međunarodno otpremništvo, d.o.o., OIB 25444851024, Radnička cesta 39, Zagreb </w:t>
      </w:r>
      <w:r>
        <w:rPr>
          <w:lang w:eastAsia="en-US"/>
        </w:rPr>
        <w:t xml:space="preserve">u iznosu </w:t>
      </w:r>
      <w:r w:rsidR="004E0C5D">
        <w:rPr>
          <w:lang w:eastAsia="en-US"/>
        </w:rPr>
        <w:t>6.997,43</w:t>
      </w:r>
      <w:r>
        <w:rPr>
          <w:lang w:eastAsia="en-US"/>
        </w:rPr>
        <w:t xml:space="preserve"> kn.</w:t>
      </w:r>
    </w:p>
    <w:p w:rsidRDefault="008B78F2" w:rsidP="00A7203C" w:rsidR="008B78F2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8.304,16 kn.</w:t>
      </w:r>
    </w:p>
    <w:p w:rsidRDefault="008B78F2" w:rsidP="00C66EF9" w:rsidR="008B78F2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Vjerovnik </w:t>
      </w:r>
      <w:r w:rsidRPr="008B78F2">
        <w:rPr>
          <w:lang w:eastAsia="en-US"/>
        </w:rPr>
        <w:t xml:space="preserve">RAIL CARGO LOGISTICS – CROATIA, međunarodno otpremništvo, d.o.o., OIB 25444851024, Radnička cesta 39, Zagreb </w:t>
      </w:r>
      <w:r>
        <w:rPr>
          <w:lang w:eastAsia="en-US"/>
        </w:rPr>
        <w:t>upućuje se na parnicu protiv dužnika radi utvrđivanja osporene tražbine u iznosu 8.304,16</w:t>
      </w:r>
      <w:r w:rsidRPr="00537C40">
        <w:rPr>
          <w:lang w:eastAsia="en-US"/>
        </w:rPr>
        <w:t xml:space="preserve"> </w:t>
      </w:r>
      <w:r>
        <w:rPr>
          <w:lang w:eastAsia="en-US"/>
        </w:rPr>
        <w:t xml:space="preserve">kn, u roku od osam dana od dana pravomoćnosti rješenja o upućivanju u parnicu, odnosno primitka drugostupanjske odluke </w:t>
      </w:r>
      <w:r w:rsidRPr="00537C40">
        <w:rPr>
          <w:lang w:eastAsia="en-US"/>
        </w:rPr>
        <w:t>jer će se u protivnom smatrat</w:t>
      </w:r>
      <w:r>
        <w:rPr>
          <w:lang w:eastAsia="en-US"/>
        </w:rPr>
        <w:t>i</w:t>
      </w:r>
      <w:r w:rsidRPr="00537C40">
        <w:rPr>
          <w:lang w:eastAsia="en-US"/>
        </w:rPr>
        <w:t xml:space="preserve"> da </w:t>
      </w:r>
      <w:r>
        <w:rPr>
          <w:lang w:eastAsia="en-US"/>
        </w:rPr>
        <w:t>je odustao od prava na vođenje parnice.</w:t>
      </w:r>
    </w:p>
    <w:p w:rsidRDefault="008B78F2" w:rsidP="00C66EF9" w:rsidR="008B78F2">
      <w:pPr>
        <w:ind w:firstLine="709"/>
        <w:jc w:val="both"/>
        <w:rPr>
          <w:lang w:eastAsia="en-US"/>
        </w:rPr>
      </w:pPr>
    </w:p>
    <w:p w:rsidRDefault="008B78F2" w:rsidP="00C66EF9" w:rsidR="008B78F2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="00ED0D95">
        <w:rPr>
          <w:lang w:eastAsia="en-US"/>
        </w:rPr>
        <w:t>SVEUČILIŠTE U ZAGREBU</w:t>
      </w:r>
      <w:r w:rsidR="00ED0D95" w:rsidRPr="00ED0D95">
        <w:rPr>
          <w:lang w:eastAsia="en-US"/>
        </w:rPr>
        <w:t xml:space="preserve"> </w:t>
      </w:r>
      <w:r w:rsidR="00ED0D95">
        <w:rPr>
          <w:lang w:eastAsia="en-US"/>
        </w:rPr>
        <w:t>–</w:t>
      </w:r>
      <w:r w:rsidR="00ED0D95" w:rsidRPr="00ED0D95">
        <w:rPr>
          <w:lang w:eastAsia="en-US"/>
        </w:rPr>
        <w:t xml:space="preserve"> S</w:t>
      </w:r>
      <w:r w:rsidR="00ED0D95">
        <w:rPr>
          <w:lang w:eastAsia="en-US"/>
        </w:rPr>
        <w:t>TUDENTSKI CENTAR U ZAGREBU</w:t>
      </w:r>
      <w:r w:rsidR="00ED0D95" w:rsidRPr="00ED0D95">
        <w:rPr>
          <w:lang w:eastAsia="en-US"/>
        </w:rPr>
        <w:t xml:space="preserve">, OIB 22597784145, Savska cesta 25, Zagreb </w:t>
      </w:r>
      <w:r>
        <w:rPr>
          <w:lang w:eastAsia="en-US"/>
        </w:rPr>
        <w:t xml:space="preserve">u iznosu </w:t>
      </w:r>
      <w:r w:rsidR="00ED0D95">
        <w:rPr>
          <w:lang w:eastAsia="en-US"/>
        </w:rPr>
        <w:t>3.646,08</w:t>
      </w:r>
      <w:r>
        <w:rPr>
          <w:lang w:eastAsia="en-US"/>
        </w:rPr>
        <w:t xml:space="preserve"> kn.</w:t>
      </w:r>
    </w:p>
    <w:p w:rsidRDefault="008B78F2" w:rsidP="00A7203C" w:rsidR="008B78F2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Dužnik MGK pack d.d. Kukuljanovo, Kukuljanovo 349 osporio je tražbinu vjerovnika u iznosu </w:t>
      </w:r>
      <w:r w:rsidR="00ED0D95">
        <w:rPr>
          <w:lang w:eastAsia="en-US"/>
        </w:rPr>
        <w:t>3.646,08</w:t>
      </w:r>
      <w:r>
        <w:rPr>
          <w:lang w:eastAsia="en-US"/>
        </w:rPr>
        <w:t xml:space="preserve"> kn.</w:t>
      </w:r>
    </w:p>
    <w:p w:rsidRDefault="008B78F2" w:rsidP="00C66EF9" w:rsidR="008B78F2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Vjerovnik </w:t>
      </w:r>
      <w:r w:rsidR="00ED0D95" w:rsidRPr="00ED0D95">
        <w:rPr>
          <w:lang w:eastAsia="en-US"/>
        </w:rPr>
        <w:t xml:space="preserve">SVEUČILIŠTE U ZAGREBU – STUDENTSKI CENTAR U ZAGREBU, OIB 22597784145, Savska cesta 25, Zagreb </w:t>
      </w:r>
      <w:r>
        <w:rPr>
          <w:lang w:eastAsia="en-US"/>
        </w:rPr>
        <w:t xml:space="preserve">upućuje se na parnicu protiv dužnika radi utvrđivanja osporene tražbine u iznosu </w:t>
      </w:r>
      <w:r w:rsidR="00ED0D95">
        <w:rPr>
          <w:lang w:eastAsia="en-US"/>
        </w:rPr>
        <w:t>3.646,08</w:t>
      </w:r>
      <w:r w:rsidRPr="00537C40">
        <w:rPr>
          <w:lang w:eastAsia="en-US"/>
        </w:rPr>
        <w:t xml:space="preserve"> </w:t>
      </w:r>
      <w:r>
        <w:rPr>
          <w:lang w:eastAsia="en-US"/>
        </w:rPr>
        <w:t xml:space="preserve">kn, u roku od osam dana od dana pravomoćnosti rješenja o upućivanju u parnicu, odnosno primitka drugostupanjske odluke </w:t>
      </w:r>
      <w:r w:rsidRPr="00537C40">
        <w:rPr>
          <w:lang w:eastAsia="en-US"/>
        </w:rPr>
        <w:t>jer će se u protivnom smatrat</w:t>
      </w:r>
      <w:r>
        <w:rPr>
          <w:lang w:eastAsia="en-US"/>
        </w:rPr>
        <w:t>i</w:t>
      </w:r>
      <w:r w:rsidRPr="00537C40">
        <w:rPr>
          <w:lang w:eastAsia="en-US"/>
        </w:rPr>
        <w:t xml:space="preserve"> da </w:t>
      </w:r>
      <w:r>
        <w:rPr>
          <w:lang w:eastAsia="en-US"/>
        </w:rPr>
        <w:t>je odustao od prava na vođenje parnice.</w:t>
      </w:r>
    </w:p>
    <w:p w:rsidRDefault="00ED0D95" w:rsidP="00C66EF9" w:rsidR="00ED0D95">
      <w:pPr>
        <w:ind w:firstLine="709"/>
        <w:jc w:val="both"/>
        <w:rPr>
          <w:lang w:eastAsia="en-US"/>
        </w:rPr>
      </w:pPr>
    </w:p>
    <w:p w:rsidRDefault="00ED0D95" w:rsidP="00C66EF9" w:rsidR="00ED0D95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ED0D95">
        <w:rPr>
          <w:lang w:eastAsia="en-US"/>
        </w:rPr>
        <w:t>TOMISLAV</w:t>
      </w:r>
      <w:r>
        <w:rPr>
          <w:lang w:eastAsia="en-US"/>
        </w:rPr>
        <w:t>A</w:t>
      </w:r>
      <w:r w:rsidRPr="00ED0D95">
        <w:rPr>
          <w:lang w:eastAsia="en-US"/>
        </w:rPr>
        <w:t xml:space="preserve"> ŠPORČIĆ, vl. OBRT EM GROUP, OIB 31887666638, PREČNA 13, HRVATSKI LESKOVAC </w:t>
      </w:r>
      <w:r>
        <w:rPr>
          <w:lang w:eastAsia="en-US"/>
        </w:rPr>
        <w:t>u iznosu 200,00 kn.</w:t>
      </w:r>
    </w:p>
    <w:p w:rsidRDefault="00ED0D95" w:rsidP="00A7203C" w:rsidR="00ED0D95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200,00 kn.</w:t>
      </w:r>
    </w:p>
    <w:p w:rsidRDefault="00ED0D95" w:rsidP="00C66EF9" w:rsidR="00ED0D95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Vjerovnik </w:t>
      </w:r>
      <w:r w:rsidRPr="00ED0D95">
        <w:rPr>
          <w:lang w:eastAsia="en-US"/>
        </w:rPr>
        <w:t xml:space="preserve">TOMISLAV ŠPORČIĆ, vl. OBRT EM GROUP, OIB 31887666638, PREČNA 13, HRVATSKI LESKOVAC </w:t>
      </w:r>
      <w:r>
        <w:rPr>
          <w:lang w:eastAsia="en-US"/>
        </w:rPr>
        <w:t>upućuje se na parnicu protiv dužnika radi utvrđivanja osporene tražbine u iznosu 200,00</w:t>
      </w:r>
      <w:r w:rsidRPr="00537C40">
        <w:rPr>
          <w:lang w:eastAsia="en-US"/>
        </w:rPr>
        <w:t xml:space="preserve"> </w:t>
      </w:r>
      <w:r>
        <w:rPr>
          <w:lang w:eastAsia="en-US"/>
        </w:rPr>
        <w:t xml:space="preserve">kn, u roku od osam dana od dana pravomoćnosti rješenja o upućivanju u parnicu, odnosno primitka drugostupanjske odluke </w:t>
      </w:r>
      <w:r w:rsidRPr="00537C40">
        <w:rPr>
          <w:lang w:eastAsia="en-US"/>
        </w:rPr>
        <w:t>jer će se u protivnom smatrat</w:t>
      </w:r>
      <w:r>
        <w:rPr>
          <w:lang w:eastAsia="en-US"/>
        </w:rPr>
        <w:t>i</w:t>
      </w:r>
      <w:r w:rsidRPr="00537C40">
        <w:rPr>
          <w:lang w:eastAsia="en-US"/>
        </w:rPr>
        <w:t xml:space="preserve"> da </w:t>
      </w:r>
      <w:r>
        <w:rPr>
          <w:lang w:eastAsia="en-US"/>
        </w:rPr>
        <w:t>je odustao od prava na vođenje parnice.</w:t>
      </w:r>
    </w:p>
    <w:p w:rsidRDefault="008B78F2" w:rsidP="00C66EF9" w:rsidR="008B78F2">
      <w:pPr>
        <w:ind w:firstLine="709"/>
        <w:jc w:val="both"/>
        <w:rPr>
          <w:lang w:eastAsia="en-US"/>
        </w:rPr>
      </w:pPr>
    </w:p>
    <w:p w:rsidRDefault="00ED0D95" w:rsidP="00C66EF9" w:rsidR="00ED0D95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ED0D95">
        <w:rPr>
          <w:lang w:eastAsia="en-US"/>
        </w:rPr>
        <w:t xml:space="preserve">TELUR d.o.o. za proizvodnju i trgovinu, OIB 64720212310, Dubravkin Trg 5, Zagreb </w:t>
      </w:r>
      <w:r>
        <w:rPr>
          <w:lang w:eastAsia="en-US"/>
        </w:rPr>
        <w:t>u iznosu 8.586,41 kn.</w:t>
      </w:r>
    </w:p>
    <w:p w:rsidRDefault="00ED0D95" w:rsidP="00A7203C" w:rsidR="00ED0D95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8.586,41 kn.</w:t>
      </w:r>
    </w:p>
    <w:p w:rsidRDefault="00ED0D95" w:rsidP="00C66EF9" w:rsidR="00ED0D95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Vjerovnik </w:t>
      </w:r>
      <w:r w:rsidRPr="00ED0D95">
        <w:rPr>
          <w:lang w:eastAsia="en-US"/>
        </w:rPr>
        <w:t xml:space="preserve">TELUR d.o.o. za proizvodnju i trgovinu, OIB 64720212310, Dubravkin Trg 5, Zagreb </w:t>
      </w:r>
      <w:r>
        <w:rPr>
          <w:lang w:eastAsia="en-US"/>
        </w:rPr>
        <w:t>upućuje se na parnicu protiv dužnika radi utvrđivanja osporene tražbine u iznosu 8.586,41</w:t>
      </w:r>
      <w:r w:rsidRPr="00537C40">
        <w:rPr>
          <w:lang w:eastAsia="en-US"/>
        </w:rPr>
        <w:t xml:space="preserve"> </w:t>
      </w:r>
      <w:r>
        <w:rPr>
          <w:lang w:eastAsia="en-US"/>
        </w:rPr>
        <w:t xml:space="preserve">kn, u roku od osam dana od dana pravomoćnosti rješenja o upućivanju u parnicu, odnosno primitka drugostupanjske odluke </w:t>
      </w:r>
      <w:r w:rsidRPr="00537C40">
        <w:rPr>
          <w:lang w:eastAsia="en-US"/>
        </w:rPr>
        <w:t>jer će se u protivnom smatrat</w:t>
      </w:r>
      <w:r>
        <w:rPr>
          <w:lang w:eastAsia="en-US"/>
        </w:rPr>
        <w:t>i</w:t>
      </w:r>
      <w:r w:rsidRPr="00537C40">
        <w:rPr>
          <w:lang w:eastAsia="en-US"/>
        </w:rPr>
        <w:t xml:space="preserve"> da </w:t>
      </w:r>
      <w:r>
        <w:rPr>
          <w:lang w:eastAsia="en-US"/>
        </w:rPr>
        <w:t>je odustao od prava na vođenje parnice.</w:t>
      </w:r>
    </w:p>
    <w:p w:rsidRDefault="00ED0D95" w:rsidP="00C66EF9" w:rsidR="00ED0D95">
      <w:pPr>
        <w:ind w:firstLine="709"/>
        <w:jc w:val="both"/>
        <w:rPr>
          <w:lang w:eastAsia="en-US"/>
        </w:rPr>
      </w:pPr>
    </w:p>
    <w:p w:rsidRDefault="00ED0D95" w:rsidP="00C66EF9" w:rsidR="00ED0D95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ED0D95">
        <w:rPr>
          <w:lang w:eastAsia="en-US"/>
        </w:rPr>
        <w:t xml:space="preserve">THYSSENKRUPP RASSELSTEIN GMBH DE811726044, Andernach, Koblenzer, Str. 141., Njemačka </w:t>
      </w:r>
      <w:r>
        <w:rPr>
          <w:lang w:eastAsia="en-US"/>
        </w:rPr>
        <w:t>u iznosu 3.725.175,82 kn.</w:t>
      </w:r>
    </w:p>
    <w:p w:rsidRDefault="00ED0D95" w:rsidP="00A7203C" w:rsidR="00ED0D95">
      <w:pPr>
        <w:ind w:firstLine="709"/>
        <w:jc w:val="both"/>
        <w:rPr>
          <w:lang w:eastAsia="en-US"/>
        </w:rPr>
      </w:pPr>
      <w:r>
        <w:rPr>
          <w:lang w:eastAsia="en-US"/>
        </w:rPr>
        <w:lastRenderedPageBreak/>
        <w:t>Dužnik MGK pack d.d. Kukuljanovo, Kukuljanovo 349 osporio je tražbinu vjerovnika u iznosu 3.725.175,82 kn.</w:t>
      </w:r>
    </w:p>
    <w:p w:rsidRDefault="00ED0D95" w:rsidP="00C66EF9" w:rsidR="00ED0D95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Vjerovnik </w:t>
      </w:r>
      <w:r w:rsidRPr="00ED0D95">
        <w:rPr>
          <w:lang w:eastAsia="en-US"/>
        </w:rPr>
        <w:t xml:space="preserve">THYSSENKRUPP RASSELSTEIN GMBH DE811726044, Andernach, Koblenzer, Str. 141., Njemačka </w:t>
      </w:r>
      <w:r>
        <w:rPr>
          <w:lang w:eastAsia="en-US"/>
        </w:rPr>
        <w:t>upućuje se na parnicu protiv dužnika radi utvrđivanja osporene tražbine u iznosu 3.725.175,82</w:t>
      </w:r>
      <w:r w:rsidRPr="00537C40">
        <w:rPr>
          <w:lang w:eastAsia="en-US"/>
        </w:rPr>
        <w:t xml:space="preserve"> </w:t>
      </w:r>
      <w:r>
        <w:rPr>
          <w:lang w:eastAsia="en-US"/>
        </w:rPr>
        <w:t xml:space="preserve">kn, u roku od osam dana od dana pravomoćnosti rješenja o upućivanju u parnicu, odnosno primitka drugostupanjske odluke </w:t>
      </w:r>
      <w:r w:rsidRPr="00537C40">
        <w:rPr>
          <w:lang w:eastAsia="en-US"/>
        </w:rPr>
        <w:t>jer će se u protivnom smatrat</w:t>
      </w:r>
      <w:r>
        <w:rPr>
          <w:lang w:eastAsia="en-US"/>
        </w:rPr>
        <w:t>i</w:t>
      </w:r>
      <w:r w:rsidRPr="00537C40">
        <w:rPr>
          <w:lang w:eastAsia="en-US"/>
        </w:rPr>
        <w:t xml:space="preserve"> da </w:t>
      </w:r>
      <w:r>
        <w:rPr>
          <w:lang w:eastAsia="en-US"/>
        </w:rPr>
        <w:t>je odustao od prava na vođenje parnice.</w:t>
      </w:r>
    </w:p>
    <w:p w:rsidRDefault="00ED0D95" w:rsidP="00C66EF9" w:rsidR="00ED0D95">
      <w:pPr>
        <w:ind w:firstLine="709"/>
        <w:jc w:val="both"/>
        <w:rPr>
          <w:lang w:eastAsia="en-US"/>
        </w:rPr>
      </w:pPr>
    </w:p>
    <w:p w:rsidRDefault="00ED0D95" w:rsidP="00C66EF9" w:rsidR="00ED0D95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ED0D95">
        <w:rPr>
          <w:lang w:eastAsia="en-US"/>
        </w:rPr>
        <w:t xml:space="preserve">TLM-TVP Tvornica valjanih proizvoda d.o.o. OIB 48799784430, Ulica Narodnog preporoda 12, Šibenik </w:t>
      </w:r>
      <w:r>
        <w:rPr>
          <w:lang w:eastAsia="en-US"/>
        </w:rPr>
        <w:t>u iznosu 236.880,00 kn.</w:t>
      </w:r>
    </w:p>
    <w:p w:rsidRDefault="00ED0D95" w:rsidP="00A7203C" w:rsidR="00ED0D95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236.880,00 kn.</w:t>
      </w:r>
    </w:p>
    <w:p w:rsidRDefault="00ED0D95" w:rsidP="00C66EF9" w:rsidR="00ED0D95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Vjerovnik </w:t>
      </w:r>
      <w:r w:rsidRPr="00ED0D95">
        <w:rPr>
          <w:lang w:eastAsia="en-US"/>
        </w:rPr>
        <w:t xml:space="preserve">TLM-TVP Tvornica valjanih proizvoda d.o.o. OIB 48799784430, Ulica Narodnog preporoda 12, Šibenik </w:t>
      </w:r>
      <w:r>
        <w:rPr>
          <w:lang w:eastAsia="en-US"/>
        </w:rPr>
        <w:t>upućuje se na parnicu protiv dužnika radi utvrđivanja osporene tražbine u iznosu 236.880,00</w:t>
      </w:r>
      <w:r w:rsidRPr="00537C40">
        <w:rPr>
          <w:lang w:eastAsia="en-US"/>
        </w:rPr>
        <w:t xml:space="preserve"> </w:t>
      </w:r>
      <w:r>
        <w:rPr>
          <w:lang w:eastAsia="en-US"/>
        </w:rPr>
        <w:t xml:space="preserve">kn, u roku od osam dana od dana pravomoćnosti rješenja o upućivanju u parnicu, odnosno primitka drugostupanjske odluke </w:t>
      </w:r>
      <w:r w:rsidRPr="00537C40">
        <w:rPr>
          <w:lang w:eastAsia="en-US"/>
        </w:rPr>
        <w:t>jer će se u protivnom smatrat</w:t>
      </w:r>
      <w:r>
        <w:rPr>
          <w:lang w:eastAsia="en-US"/>
        </w:rPr>
        <w:t>i</w:t>
      </w:r>
      <w:r w:rsidRPr="00537C40">
        <w:rPr>
          <w:lang w:eastAsia="en-US"/>
        </w:rPr>
        <w:t xml:space="preserve"> da </w:t>
      </w:r>
      <w:r>
        <w:rPr>
          <w:lang w:eastAsia="en-US"/>
        </w:rPr>
        <w:t>je odustao od prava na vođenje parnice.</w:t>
      </w:r>
    </w:p>
    <w:p w:rsidRDefault="00ED0D95" w:rsidP="00C66EF9" w:rsidR="00ED0D95">
      <w:pPr>
        <w:ind w:firstLine="709"/>
        <w:jc w:val="both"/>
        <w:rPr>
          <w:lang w:eastAsia="en-US"/>
        </w:rPr>
      </w:pPr>
    </w:p>
    <w:p w:rsidRDefault="00ED0D95" w:rsidP="00C66EF9" w:rsidR="00ED0D95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ED0D95">
        <w:rPr>
          <w:lang w:eastAsia="en-US"/>
        </w:rPr>
        <w:t xml:space="preserve">TRANSADRIA, međunarodna špedicija d.d. u stečaju, OIB 47965841018, Riva Boduli 1, Rijeka </w:t>
      </w:r>
      <w:r>
        <w:rPr>
          <w:lang w:eastAsia="en-US"/>
        </w:rPr>
        <w:t>u iznosu 380,00 kn.</w:t>
      </w:r>
    </w:p>
    <w:p w:rsidRDefault="00ED0D95" w:rsidP="00A7203C" w:rsidR="00ED0D95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380,00 kn.</w:t>
      </w:r>
    </w:p>
    <w:p w:rsidRDefault="00ED0D95" w:rsidP="00C66EF9" w:rsidR="00ED0D95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Vjerovnik </w:t>
      </w:r>
      <w:r w:rsidRPr="00ED0D95">
        <w:rPr>
          <w:lang w:eastAsia="en-US"/>
        </w:rPr>
        <w:t xml:space="preserve">TRANSADRIA, međunarodna špedicija d.d. u stečaju, OIB 47965841018, Riva Boduli 1, Rijeka </w:t>
      </w:r>
      <w:r>
        <w:rPr>
          <w:lang w:eastAsia="en-US"/>
        </w:rPr>
        <w:t>upućuje se na parnicu protiv dužnika radi utvrđivanja osporene tražbine u iznosu 380,00</w:t>
      </w:r>
      <w:r w:rsidRPr="00537C40">
        <w:rPr>
          <w:lang w:eastAsia="en-US"/>
        </w:rPr>
        <w:t xml:space="preserve"> </w:t>
      </w:r>
      <w:r>
        <w:rPr>
          <w:lang w:eastAsia="en-US"/>
        </w:rPr>
        <w:t xml:space="preserve">kn, u roku od osam dana od dana pravomoćnosti rješenja o upućivanju u parnicu, odnosno primitka drugostupanjske odluke </w:t>
      </w:r>
      <w:r w:rsidRPr="00537C40">
        <w:rPr>
          <w:lang w:eastAsia="en-US"/>
        </w:rPr>
        <w:t>jer će se u protivnom smatrat</w:t>
      </w:r>
      <w:r>
        <w:rPr>
          <w:lang w:eastAsia="en-US"/>
        </w:rPr>
        <w:t>i</w:t>
      </w:r>
      <w:r w:rsidRPr="00537C40">
        <w:rPr>
          <w:lang w:eastAsia="en-US"/>
        </w:rPr>
        <w:t xml:space="preserve"> da </w:t>
      </w:r>
      <w:r>
        <w:rPr>
          <w:lang w:eastAsia="en-US"/>
        </w:rPr>
        <w:t>je odustao od prava na vođenje parnice.</w:t>
      </w:r>
    </w:p>
    <w:p w:rsidRDefault="00ED0D95" w:rsidP="00C66EF9" w:rsidR="00ED0D95">
      <w:pPr>
        <w:ind w:firstLine="709"/>
        <w:jc w:val="both"/>
        <w:rPr>
          <w:lang w:eastAsia="en-US"/>
        </w:rPr>
      </w:pPr>
    </w:p>
    <w:p w:rsidRDefault="00746C57" w:rsidP="00C66EF9" w:rsidR="00746C57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746C57">
        <w:rPr>
          <w:lang w:eastAsia="en-US"/>
        </w:rPr>
        <w:t>VEMAR d. o. o. trgovina i usluge, OIB 16952196692, Mirka Jengića 19, Rijeka</w:t>
      </w:r>
      <w:r w:rsidRPr="00ED0D95">
        <w:rPr>
          <w:lang w:eastAsia="en-US"/>
        </w:rPr>
        <w:t xml:space="preserve"> </w:t>
      </w:r>
      <w:r>
        <w:rPr>
          <w:lang w:eastAsia="en-US"/>
        </w:rPr>
        <w:t>u iznosu 1.250,00 kn.</w:t>
      </w:r>
    </w:p>
    <w:p w:rsidRDefault="00746C57" w:rsidP="00A7203C" w:rsidR="00746C57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1.250,00 kn.</w:t>
      </w:r>
    </w:p>
    <w:p w:rsidRDefault="00746C57" w:rsidP="00C66EF9" w:rsidR="00746C57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Vjerovnik </w:t>
      </w:r>
      <w:r w:rsidRPr="00746C57">
        <w:rPr>
          <w:lang w:eastAsia="en-US"/>
        </w:rPr>
        <w:t xml:space="preserve">VEMAR d. o. o. trgovina i usluge, OIB 16952196692, Mirka Jengića 19, Rijeka </w:t>
      </w:r>
      <w:r>
        <w:rPr>
          <w:lang w:eastAsia="en-US"/>
        </w:rPr>
        <w:t>upućuje se na parnicu protiv dužnika radi utvrđivanja osporene tražbine u iznosu 1.250,00</w:t>
      </w:r>
      <w:r w:rsidRPr="00537C40">
        <w:rPr>
          <w:lang w:eastAsia="en-US"/>
        </w:rPr>
        <w:t xml:space="preserve"> </w:t>
      </w:r>
      <w:r>
        <w:rPr>
          <w:lang w:eastAsia="en-US"/>
        </w:rPr>
        <w:t xml:space="preserve">kn, u roku od osam dana od dana pravomoćnosti rješenja o upućivanju u parnicu, odnosno primitka drugostupanjske odluke </w:t>
      </w:r>
      <w:r w:rsidRPr="00537C40">
        <w:rPr>
          <w:lang w:eastAsia="en-US"/>
        </w:rPr>
        <w:t>jer će se u protivnom smatrat</w:t>
      </w:r>
      <w:r>
        <w:rPr>
          <w:lang w:eastAsia="en-US"/>
        </w:rPr>
        <w:t>i</w:t>
      </w:r>
      <w:r w:rsidRPr="00537C40">
        <w:rPr>
          <w:lang w:eastAsia="en-US"/>
        </w:rPr>
        <w:t xml:space="preserve"> da </w:t>
      </w:r>
      <w:r>
        <w:rPr>
          <w:lang w:eastAsia="en-US"/>
        </w:rPr>
        <w:t>je odustao od prava na vođenje parnice.</w:t>
      </w:r>
    </w:p>
    <w:p w:rsidRDefault="00746C57" w:rsidP="00C66EF9" w:rsidR="00746C57">
      <w:pPr>
        <w:ind w:firstLine="709"/>
        <w:jc w:val="both"/>
        <w:rPr>
          <w:lang w:eastAsia="en-US"/>
        </w:rPr>
      </w:pPr>
    </w:p>
    <w:p w:rsidRDefault="00ED0D95" w:rsidP="00A7203C" w:rsidR="00ED0D95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Dužnik MGK pack d.d. Kukuljanovo, Kukuljanovo 349 osporio je tražbinu vjerovnika </w:t>
      </w:r>
      <w:r w:rsidR="00746C57" w:rsidRPr="00F50155">
        <w:rPr>
          <w:lang w:eastAsia="en-US"/>
        </w:rPr>
        <w:t xml:space="preserve">VRUTAK d.o.o. za trgovinu, OIB 95092888930, Vodovodna 20A, Zagreb </w:t>
      </w:r>
      <w:r>
        <w:rPr>
          <w:lang w:eastAsia="en-US"/>
        </w:rPr>
        <w:t xml:space="preserve">u iznosu </w:t>
      </w:r>
      <w:r w:rsidR="00F50155">
        <w:rPr>
          <w:lang w:eastAsia="en-US"/>
        </w:rPr>
        <w:t>37,48</w:t>
      </w:r>
      <w:r>
        <w:rPr>
          <w:lang w:eastAsia="en-US"/>
        </w:rPr>
        <w:t xml:space="preserve"> kn.</w:t>
      </w:r>
    </w:p>
    <w:p w:rsidRDefault="00ED0D95" w:rsidP="00C66EF9" w:rsidR="00ED0D95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Vjerovnik </w:t>
      </w:r>
      <w:r w:rsidR="00F50155" w:rsidRPr="00F50155">
        <w:rPr>
          <w:lang w:eastAsia="en-US"/>
        </w:rPr>
        <w:t xml:space="preserve">VRUTAK d.o.o. za trgovinu, OIB 95092888930, Vodovodna 20A, Zagreb </w:t>
      </w:r>
      <w:r>
        <w:rPr>
          <w:lang w:eastAsia="en-US"/>
        </w:rPr>
        <w:t xml:space="preserve">upućuje se na parnicu protiv dužnika radi utvrđivanja osporene tražbine u iznosu </w:t>
      </w:r>
      <w:r w:rsidR="00F50155">
        <w:rPr>
          <w:lang w:eastAsia="en-US"/>
        </w:rPr>
        <w:t>37,48</w:t>
      </w:r>
      <w:r w:rsidRPr="00537C40">
        <w:rPr>
          <w:lang w:eastAsia="en-US"/>
        </w:rPr>
        <w:t xml:space="preserve"> </w:t>
      </w:r>
      <w:r>
        <w:rPr>
          <w:lang w:eastAsia="en-US"/>
        </w:rPr>
        <w:t xml:space="preserve">kn, u roku od osam dana od dana pravomoćnosti rješenja o upućivanju u parnicu, odnosno primitka drugostupanjske odluke </w:t>
      </w:r>
      <w:r w:rsidRPr="00537C40">
        <w:rPr>
          <w:lang w:eastAsia="en-US"/>
        </w:rPr>
        <w:t>jer će se u protivnom smatrat</w:t>
      </w:r>
      <w:r>
        <w:rPr>
          <w:lang w:eastAsia="en-US"/>
        </w:rPr>
        <w:t>i</w:t>
      </w:r>
      <w:r w:rsidRPr="00537C40">
        <w:rPr>
          <w:lang w:eastAsia="en-US"/>
        </w:rPr>
        <w:t xml:space="preserve"> da </w:t>
      </w:r>
      <w:r>
        <w:rPr>
          <w:lang w:eastAsia="en-US"/>
        </w:rPr>
        <w:t>je odustao od prava na vođenje parnice.</w:t>
      </w:r>
    </w:p>
    <w:p w:rsidRDefault="00ED0D95" w:rsidP="00C66EF9" w:rsidR="00ED0D95">
      <w:pPr>
        <w:ind w:firstLine="709"/>
        <w:jc w:val="both"/>
        <w:rPr>
          <w:lang w:eastAsia="en-US"/>
        </w:rPr>
      </w:pPr>
    </w:p>
    <w:p w:rsidRDefault="00F50155" w:rsidP="00C66EF9" w:rsidR="00F50155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F50155">
        <w:rPr>
          <w:lang w:eastAsia="en-US"/>
        </w:rPr>
        <w:t>WIN WIN GROUP d.</w:t>
      </w:r>
      <w:r>
        <w:rPr>
          <w:lang w:eastAsia="en-US"/>
        </w:rPr>
        <w:t>o.</w:t>
      </w:r>
      <w:r w:rsidRPr="00F50155">
        <w:rPr>
          <w:lang w:eastAsia="en-US"/>
        </w:rPr>
        <w:t>o. za zapošljavanje, OIB 98396267134,</w:t>
      </w:r>
      <w:r>
        <w:rPr>
          <w:lang w:eastAsia="en-US"/>
        </w:rPr>
        <w:t xml:space="preserve"> </w:t>
      </w:r>
      <w:r w:rsidRPr="00F50155">
        <w:rPr>
          <w:lang w:eastAsia="en-US"/>
        </w:rPr>
        <w:t xml:space="preserve">Janeza Trdine 9, Rijeka </w:t>
      </w:r>
      <w:r>
        <w:rPr>
          <w:lang w:eastAsia="en-US"/>
        </w:rPr>
        <w:t xml:space="preserve">u iznosu </w:t>
      </w:r>
      <w:r w:rsidRPr="00F50155">
        <w:rPr>
          <w:lang w:eastAsia="en-US"/>
        </w:rPr>
        <w:t xml:space="preserve">82.819,54 </w:t>
      </w:r>
      <w:r>
        <w:rPr>
          <w:lang w:eastAsia="en-US"/>
        </w:rPr>
        <w:t>kn.</w:t>
      </w:r>
    </w:p>
    <w:p w:rsidRDefault="00F50155" w:rsidP="00A7203C" w:rsidR="00F50155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Dužnik MGK pack d.d. Kukuljanovo, Kukuljanovo 349 osporio je tražbinu vjerovnika u iznosu </w:t>
      </w:r>
      <w:r w:rsidRPr="00F50155">
        <w:rPr>
          <w:lang w:eastAsia="en-US"/>
        </w:rPr>
        <w:t xml:space="preserve">82.819,54 </w:t>
      </w:r>
      <w:r>
        <w:rPr>
          <w:lang w:eastAsia="en-US"/>
        </w:rPr>
        <w:t>kn.</w:t>
      </w:r>
    </w:p>
    <w:p w:rsidRDefault="00F50155" w:rsidP="00C66EF9" w:rsidR="00F50155">
      <w:pPr>
        <w:ind w:firstLine="709"/>
        <w:jc w:val="both"/>
        <w:rPr>
          <w:lang w:eastAsia="en-US"/>
        </w:rPr>
      </w:pPr>
      <w:r>
        <w:rPr>
          <w:lang w:eastAsia="en-US"/>
        </w:rPr>
        <w:lastRenderedPageBreak/>
        <w:t xml:space="preserve">Vjerovnik </w:t>
      </w:r>
      <w:r w:rsidRPr="00F50155">
        <w:rPr>
          <w:lang w:eastAsia="en-US"/>
        </w:rPr>
        <w:t>WIN WIN GROUP d</w:t>
      </w:r>
      <w:r>
        <w:rPr>
          <w:lang w:eastAsia="en-US"/>
        </w:rPr>
        <w:t>.</w:t>
      </w:r>
      <w:r w:rsidRPr="00F50155">
        <w:rPr>
          <w:lang w:eastAsia="en-US"/>
        </w:rPr>
        <w:t>o.o. za zapošljavanje, OIB 98396267134,</w:t>
      </w:r>
      <w:r>
        <w:rPr>
          <w:lang w:eastAsia="en-US"/>
        </w:rPr>
        <w:t xml:space="preserve"> </w:t>
      </w:r>
      <w:r w:rsidRPr="00F50155">
        <w:rPr>
          <w:lang w:eastAsia="en-US"/>
        </w:rPr>
        <w:t xml:space="preserve">Janeza Trdine 9, Rijeka </w:t>
      </w:r>
      <w:r>
        <w:rPr>
          <w:lang w:eastAsia="en-US"/>
        </w:rPr>
        <w:t xml:space="preserve">upućuje se na parnicu protiv dužnika radi utvrđivanja osporene tražbine u iznosu </w:t>
      </w:r>
      <w:r w:rsidRPr="00F50155">
        <w:rPr>
          <w:lang w:eastAsia="en-US"/>
        </w:rPr>
        <w:t xml:space="preserve">82.819,54 </w:t>
      </w:r>
      <w:r>
        <w:rPr>
          <w:lang w:eastAsia="en-US"/>
        </w:rPr>
        <w:t xml:space="preserve">kn, u roku od osam dana od dana pravomoćnosti rješenja o upućivanju u parnicu, odnosno primitka drugostupanjske odluke </w:t>
      </w:r>
      <w:r w:rsidRPr="00537C40">
        <w:rPr>
          <w:lang w:eastAsia="en-US"/>
        </w:rPr>
        <w:t>jer će se u protivnom smatrat</w:t>
      </w:r>
      <w:r>
        <w:rPr>
          <w:lang w:eastAsia="en-US"/>
        </w:rPr>
        <w:t>i</w:t>
      </w:r>
      <w:r w:rsidRPr="00537C40">
        <w:rPr>
          <w:lang w:eastAsia="en-US"/>
        </w:rPr>
        <w:t xml:space="preserve"> da </w:t>
      </w:r>
      <w:r>
        <w:rPr>
          <w:lang w:eastAsia="en-US"/>
        </w:rPr>
        <w:t>je odustao od prava na vođenje parnice.</w:t>
      </w:r>
    </w:p>
    <w:p w:rsidRDefault="00ED0D95" w:rsidP="00C66EF9" w:rsidR="00ED0D95">
      <w:pPr>
        <w:ind w:firstLine="709"/>
        <w:jc w:val="both"/>
        <w:rPr>
          <w:lang w:eastAsia="en-US"/>
        </w:rPr>
      </w:pPr>
    </w:p>
    <w:p w:rsidRDefault="0030222D" w:rsidP="0030222D" w:rsidR="0030222D" w:rsidRPr="00B62EDF">
      <w:pPr>
        <w:pStyle w:val="Naslov2"/>
        <w:jc w:val="center"/>
        <w:rPr>
          <w:b w:val="false"/>
          <w:bCs w:val="false"/>
          <w:szCs w:val="24"/>
        </w:rPr>
      </w:pPr>
      <w:r w:rsidRPr="00B62EDF">
        <w:rPr>
          <w:b w:val="false"/>
          <w:bCs w:val="false"/>
          <w:szCs w:val="24"/>
        </w:rPr>
        <w:t>Obrazloženje</w:t>
      </w:r>
    </w:p>
    <w:p w:rsidRDefault="00032560" w:rsidP="00032560" w:rsidR="00032560" w:rsidRPr="00253D10">
      <w:pPr>
        <w:rPr>
          <w:lang w:eastAsia="en-US"/>
        </w:rPr>
      </w:pPr>
    </w:p>
    <w:p w:rsidRDefault="0030222D" w:rsidP="0030222D" w:rsidR="0030222D" w:rsidRPr="00253D10">
      <w:pPr>
        <w:jc w:val="both"/>
      </w:pPr>
      <w:r w:rsidRPr="00253D10">
        <w:tab/>
        <w:t xml:space="preserve">Na ročištu </w:t>
      </w:r>
      <w:r w:rsidR="00A653A9">
        <w:t xml:space="preserve">radi ispitivanja tražbina </w:t>
      </w:r>
      <w:r w:rsidRPr="00253D10">
        <w:t>održanom</w:t>
      </w:r>
      <w:r w:rsidR="002F755F" w:rsidRPr="00253D10">
        <w:t xml:space="preserve"> </w:t>
      </w:r>
      <w:r w:rsidR="00A7203C">
        <w:t>09. studenoga</w:t>
      </w:r>
      <w:r w:rsidR="00B8271D">
        <w:t xml:space="preserve"> 2017</w:t>
      </w:r>
      <w:r w:rsidRPr="00253D10">
        <w:t>. godine ispitane su prijavljene tražbine.</w:t>
      </w:r>
    </w:p>
    <w:p w:rsidRDefault="00A653A9" w:rsidP="00640807" w:rsidR="00F8123F">
      <w:pPr>
        <w:ind w:firstLine="720"/>
        <w:jc w:val="both"/>
      </w:pPr>
      <w:r>
        <w:t>Sud je</w:t>
      </w:r>
      <w:r w:rsidR="0030222D" w:rsidRPr="00253D10">
        <w:t xml:space="preserve"> na temelju čl</w:t>
      </w:r>
      <w:r w:rsidR="00F454A0">
        <w:t>.</w:t>
      </w:r>
      <w:r>
        <w:t>49</w:t>
      </w:r>
      <w:r w:rsidR="0030222D" w:rsidRPr="00253D10">
        <w:t>. st</w:t>
      </w:r>
      <w:r w:rsidR="00F454A0">
        <w:t>.</w:t>
      </w:r>
      <w:r w:rsidR="0030222D" w:rsidRPr="00253D10">
        <w:t xml:space="preserve">2. Stečajnog zakona </w:t>
      </w:r>
      <w:r w:rsidR="00C74E9D" w:rsidRPr="00253D10">
        <w:t>(N</w:t>
      </w:r>
      <w:r w:rsidR="00B12759">
        <w:t xml:space="preserve">arodne novine broj </w:t>
      </w:r>
      <w:r>
        <w:t>71/15, dal</w:t>
      </w:r>
      <w:r w:rsidR="007D03DC" w:rsidRPr="00253D10">
        <w:t>je:</w:t>
      </w:r>
      <w:r w:rsidR="00640807" w:rsidRPr="00253D10">
        <w:t xml:space="preserve"> </w:t>
      </w:r>
      <w:r w:rsidR="007D03DC" w:rsidRPr="00253D10">
        <w:t>SZ)</w:t>
      </w:r>
      <w:r w:rsidR="0030222D" w:rsidRPr="00253D10">
        <w:t xml:space="preserve"> sastavio tablicu ispitanih tražbina u koj</w:t>
      </w:r>
      <w:r>
        <w:t>oj</w:t>
      </w:r>
      <w:r w:rsidR="0030222D" w:rsidRPr="00253D10">
        <w:t xml:space="preserve"> su za svaku </w:t>
      </w:r>
      <w:r>
        <w:t xml:space="preserve">pojedinu </w:t>
      </w:r>
      <w:r w:rsidR="0030222D" w:rsidRPr="00253D10">
        <w:t>tražbinu uneseni podaci u koj</w:t>
      </w:r>
      <w:r>
        <w:t xml:space="preserve">em iznosu je tražbina </w:t>
      </w:r>
      <w:r w:rsidR="0030222D" w:rsidRPr="00253D10">
        <w:t>utvrđena</w:t>
      </w:r>
      <w:r w:rsidR="00F454A0">
        <w:t>, odnosno osporena, uz naznaku razloga osporavanja</w:t>
      </w:r>
      <w:r w:rsidR="0093393A">
        <w:t xml:space="preserve">. </w:t>
      </w:r>
    </w:p>
    <w:p w:rsidRDefault="0030222D" w:rsidP="00640807" w:rsidR="0030222D">
      <w:pPr>
        <w:ind w:firstLine="720"/>
        <w:jc w:val="both"/>
      </w:pPr>
      <w:r w:rsidRPr="00253D10">
        <w:t xml:space="preserve">Tražbine </w:t>
      </w:r>
      <w:r w:rsidR="00A653A9">
        <w:t xml:space="preserve">prijavljene u propisanom roku i </w:t>
      </w:r>
      <w:r w:rsidRPr="00253D10">
        <w:t xml:space="preserve">označene </w:t>
      </w:r>
      <w:r w:rsidR="00D049A5">
        <w:t xml:space="preserve">u </w:t>
      </w:r>
      <w:r w:rsidR="00F454A0">
        <w:t>točki I. izreke</w:t>
      </w:r>
      <w:r w:rsidR="00A653A9">
        <w:t xml:space="preserve"> </w:t>
      </w:r>
      <w:r w:rsidRPr="00253D10">
        <w:t xml:space="preserve">rješenja </w:t>
      </w:r>
      <w:r w:rsidR="00B224E2" w:rsidRPr="00253D10">
        <w:t xml:space="preserve">smatraju </w:t>
      </w:r>
      <w:r w:rsidRPr="00253D10">
        <w:t xml:space="preserve">se na temelju članka </w:t>
      </w:r>
      <w:r w:rsidR="00A653A9">
        <w:t>4</w:t>
      </w:r>
      <w:r w:rsidRPr="00253D10">
        <w:t>7.</w:t>
      </w:r>
      <w:r w:rsidR="00B23DF4" w:rsidRPr="00253D10">
        <w:t>SZ-a</w:t>
      </w:r>
      <w:r w:rsidRPr="00253D10">
        <w:t xml:space="preserve"> utvrđenim, budući ih nije osporio </w:t>
      </w:r>
      <w:r w:rsidR="00A653A9">
        <w:t>dužnik, povjerenik ili vjerovnik</w:t>
      </w:r>
      <w:r w:rsidRPr="00253D10">
        <w:t>.</w:t>
      </w:r>
    </w:p>
    <w:p w:rsidRDefault="00BA0CBE" w:rsidP="00640807" w:rsidR="00BA0CBE">
      <w:pPr>
        <w:ind w:firstLine="720"/>
        <w:jc w:val="both"/>
      </w:pPr>
    </w:p>
    <w:p w:rsidRDefault="00B224E2" w:rsidP="00A7203C" w:rsidR="00BA0CBE">
      <w:pPr>
        <w:ind w:firstLine="709"/>
        <w:jc w:val="both"/>
        <w:rPr>
          <w:lang w:eastAsia="en-US"/>
        </w:rPr>
      </w:pPr>
      <w:r>
        <w:t xml:space="preserve">  </w:t>
      </w:r>
      <w:r w:rsidR="00BA0CBE">
        <w:rPr>
          <w:lang w:eastAsia="en-US"/>
        </w:rPr>
        <w:t xml:space="preserve">Povjerenik je osporio tražbinu vjerovnika </w:t>
      </w:r>
      <w:r w:rsidR="00BA0CBE" w:rsidRPr="00BA0CBE">
        <w:rPr>
          <w:b/>
          <w:lang w:eastAsia="en-US"/>
        </w:rPr>
        <w:t>A.B.C. TEHNIKA d.o.o. Rijeka, Labinska 41, OIB 41035459971</w:t>
      </w:r>
      <w:r w:rsidR="00BA0CBE">
        <w:rPr>
          <w:lang w:eastAsia="en-US"/>
        </w:rPr>
        <w:t xml:space="preserve"> u iznosu 5.383,50 kn, budući je za prijavljeno potraživanje izvršen prijeboj 07. srpnja 2017. godine. </w:t>
      </w:r>
    </w:p>
    <w:p w:rsidRDefault="00BA0CBE" w:rsidP="00A7203C" w:rsidR="00BA0CBE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Dužnik MGK pack d.d. Kukuljanovo, Kukuljanovo 349 osporio je tražbinu vjerovnika u iznosu 5.383,50kn, budući je za prijavljeno potraživanje izvršen prijeboj 07. srpnja 2017. godine. </w:t>
      </w:r>
    </w:p>
    <w:p w:rsidRDefault="00BA0CBE" w:rsidP="00BA0CBE" w:rsidR="00BA0CBE">
      <w:pPr>
        <w:pStyle w:val="Bezproreda"/>
        <w:jc w:val="both"/>
        <w:rPr>
          <w:lang w:eastAsia="en-US"/>
        </w:rPr>
      </w:pPr>
      <w:r>
        <w:rPr>
          <w:lang w:eastAsia="en-US"/>
        </w:rPr>
        <w:tab/>
        <w:t xml:space="preserve">Valjalo je stoga vjerovnika na temelju čl.48. st.1. SZ-a uputiti na parnicu radi utvrđivanja osporene tražbine. </w:t>
      </w:r>
    </w:p>
    <w:p w:rsidRDefault="00BA0CBE" w:rsidP="007D4134" w:rsidR="00BA0CBE">
      <w:pPr>
        <w:ind w:left="709"/>
        <w:rPr>
          <w:lang w:eastAsia="en-US"/>
        </w:rPr>
      </w:pPr>
    </w:p>
    <w:p w:rsidRDefault="00BA0CBE" w:rsidP="00A7203C" w:rsidR="00BA0CBE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BA0CBE">
        <w:rPr>
          <w:b/>
          <w:lang w:eastAsia="en-US"/>
        </w:rPr>
        <w:t>ACTEGA DS G.m.b.H. DE114443508, Bremen, Straubinger 12, Njemačka</w:t>
      </w:r>
      <w:r>
        <w:rPr>
          <w:lang w:eastAsia="en-US"/>
        </w:rPr>
        <w:t xml:space="preserve"> u iznosu 115.634,14 kn, zbog prigovora materijalnih nedostataka stvari.</w:t>
      </w:r>
    </w:p>
    <w:p w:rsidRDefault="00BA0CBE" w:rsidP="00A7203C" w:rsidR="00BA0CBE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Dužnik MGK pack d.d. Kukuljanovo, Kukuljanovo 349 osporio je tražbinu vjerovnika u iznosu 115.634,14 kn, zbog reklamacije na račun od 11. rujna 2014. godine. </w:t>
      </w:r>
    </w:p>
    <w:p w:rsidRDefault="00BA0CBE" w:rsidP="00BA0CBE" w:rsidR="00BA0CBE">
      <w:pPr>
        <w:pStyle w:val="Bezproreda"/>
        <w:jc w:val="both"/>
        <w:rPr>
          <w:lang w:eastAsia="en-US"/>
        </w:rPr>
      </w:pPr>
      <w:r>
        <w:rPr>
          <w:lang w:eastAsia="en-US"/>
        </w:rPr>
        <w:tab/>
        <w:t xml:space="preserve">Valjalo je stoga vjerovnika na temelju čl.48. st.1. SZ-a uputiti na parnicu radi utvrđivanja osporene tražbine. </w:t>
      </w:r>
    </w:p>
    <w:p w:rsidRDefault="00BA0CBE" w:rsidP="00A7203C" w:rsidR="00BA0CBE">
      <w:pPr>
        <w:ind w:firstLine="709"/>
        <w:jc w:val="both"/>
        <w:rPr>
          <w:lang w:eastAsia="en-US"/>
        </w:rPr>
      </w:pPr>
    </w:p>
    <w:p w:rsidRDefault="00BA0CBE" w:rsidP="00A7203C" w:rsidR="00BA0CBE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BA0CBE">
        <w:rPr>
          <w:b/>
          <w:lang w:eastAsia="en-US"/>
        </w:rPr>
        <w:t>AD GRAFIKA d.o.o. za promidžbu i grafičku proizvodnju, OIB 13819673478, Frane Mladenića 3, Rijeka</w:t>
      </w:r>
      <w:r w:rsidRPr="001D68D1">
        <w:rPr>
          <w:lang w:eastAsia="en-US"/>
        </w:rPr>
        <w:t xml:space="preserve"> </w:t>
      </w:r>
      <w:r>
        <w:rPr>
          <w:lang w:eastAsia="en-US"/>
        </w:rPr>
        <w:t>u iznosu 148.457,35 kn, uz obrazloženje da vjerovnik nije dokazao osnovanost tražbine iznad priznatog iznosa.</w:t>
      </w:r>
    </w:p>
    <w:p w:rsidRDefault="00BA0CBE" w:rsidP="00A7203C" w:rsidR="00BA0CBE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Dužnik MGK pack d.d. Kukuljanovo, Kukuljanovo 349 osporio je tražbinu vjerovnika u iznosu </w:t>
      </w:r>
      <w:r w:rsidRPr="00537C40">
        <w:rPr>
          <w:lang w:eastAsia="en-US"/>
        </w:rPr>
        <w:t xml:space="preserve">148.457,35 </w:t>
      </w:r>
      <w:r>
        <w:rPr>
          <w:lang w:eastAsia="en-US"/>
        </w:rPr>
        <w:t xml:space="preserve">kn, uz obrazloženje da je u tijeku parnični postupak o istoj tražbini. </w:t>
      </w:r>
    </w:p>
    <w:p w:rsidRDefault="00BA0CBE" w:rsidP="00BA0CBE" w:rsidR="00BA0CBE">
      <w:pPr>
        <w:pStyle w:val="Bezproreda"/>
        <w:jc w:val="both"/>
        <w:rPr>
          <w:lang w:eastAsia="en-US"/>
        </w:rPr>
      </w:pPr>
      <w:r>
        <w:rPr>
          <w:lang w:eastAsia="en-US"/>
        </w:rPr>
        <w:tab/>
        <w:t xml:space="preserve">Valjalo je stoga vjerovnika na temelju čl.48. st.1. SZ-a uputiti na parnicu radi utvrđivanja osporene tražbine. </w:t>
      </w:r>
    </w:p>
    <w:p w:rsidRDefault="00BA0CBE" w:rsidP="007D4134" w:rsidR="00BA0CBE">
      <w:pPr>
        <w:ind w:left="709"/>
        <w:rPr>
          <w:lang w:eastAsia="en-US"/>
        </w:rPr>
      </w:pPr>
    </w:p>
    <w:p w:rsidRDefault="00BA0CBE" w:rsidP="00A7203C" w:rsidR="00BA0CBE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BA0CBE">
        <w:rPr>
          <w:b/>
          <w:lang w:eastAsia="en-US"/>
        </w:rPr>
        <w:t>AUTO-REMETINEC d.d. Remetinec 5f, Zagreb, OIB 12933687795</w:t>
      </w:r>
      <w:r w:rsidRPr="00537C40">
        <w:rPr>
          <w:lang w:eastAsia="en-US"/>
        </w:rPr>
        <w:t xml:space="preserve">, </w:t>
      </w:r>
      <w:r>
        <w:rPr>
          <w:lang w:eastAsia="en-US"/>
        </w:rPr>
        <w:t>u iznosu 177,49 kn, uz obrazloženje da vjerovnik uz prijavu tražbine nije priložio dokaze o osnovanosti tražbine.</w:t>
      </w:r>
    </w:p>
    <w:p w:rsidRDefault="00BA0CBE" w:rsidP="00A7203C" w:rsidR="00BA0CBE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177,49</w:t>
      </w:r>
      <w:r w:rsidRPr="00537C40">
        <w:rPr>
          <w:lang w:eastAsia="en-US"/>
        </w:rPr>
        <w:t xml:space="preserve"> </w:t>
      </w:r>
      <w:r>
        <w:rPr>
          <w:lang w:eastAsia="en-US"/>
        </w:rPr>
        <w:t xml:space="preserve">kn, uz obrazloženje da osporena tražbina ne proizlazi iz kartice vjerovnika. </w:t>
      </w:r>
    </w:p>
    <w:p w:rsidRDefault="00BA0CBE" w:rsidP="00BA0CBE" w:rsidR="00BA0CBE">
      <w:pPr>
        <w:pStyle w:val="Bezproreda"/>
        <w:jc w:val="both"/>
        <w:rPr>
          <w:lang w:eastAsia="en-US"/>
        </w:rPr>
      </w:pPr>
      <w:r>
        <w:rPr>
          <w:lang w:eastAsia="en-US"/>
        </w:rPr>
        <w:tab/>
        <w:t xml:space="preserve">Valjalo je stoga vjerovnika na temelju čl.48. st.1. SZ-a uputiti na parnicu radi utvrđivanja osporene tražbine. </w:t>
      </w:r>
    </w:p>
    <w:p w:rsidRDefault="00BA0CBE" w:rsidP="007D4134" w:rsidR="00BA0CBE">
      <w:pPr>
        <w:ind w:left="709"/>
        <w:rPr>
          <w:lang w:eastAsia="en-US"/>
        </w:rPr>
      </w:pPr>
    </w:p>
    <w:p w:rsidRDefault="00BA0CBE" w:rsidP="00A7203C" w:rsidR="00BA0CBE">
      <w:pPr>
        <w:ind w:firstLine="709"/>
        <w:jc w:val="both"/>
        <w:rPr>
          <w:lang w:eastAsia="en-US"/>
        </w:rPr>
      </w:pPr>
      <w:r>
        <w:rPr>
          <w:lang w:eastAsia="en-US"/>
        </w:rPr>
        <w:lastRenderedPageBreak/>
        <w:tab/>
        <w:t xml:space="preserve">Povjerenik je osporio tražbinu vjerovnika </w:t>
      </w:r>
      <w:r w:rsidRPr="00BA0CBE">
        <w:rPr>
          <w:b/>
          <w:lang w:eastAsia="en-US"/>
        </w:rPr>
        <w:t>AUTOCESTA RIJEKA - ZAGREB, društvo za građenje i gospodarenje autocestom, d.d., OIB 96330310281, Širolina 4, Zagreb</w:t>
      </w:r>
      <w:r w:rsidRPr="00537C40">
        <w:rPr>
          <w:lang w:eastAsia="en-US"/>
        </w:rPr>
        <w:t xml:space="preserve">, </w:t>
      </w:r>
      <w:r>
        <w:rPr>
          <w:lang w:eastAsia="en-US"/>
        </w:rPr>
        <w:t xml:space="preserve">u iznosu 2.000,00 kn, uz obrazloženje da je prijavljeno potraživanje u zastari. </w:t>
      </w:r>
    </w:p>
    <w:p w:rsidRDefault="00BA0CBE" w:rsidP="00A7203C" w:rsidR="00BA0CBE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2.000,00</w:t>
      </w:r>
      <w:r w:rsidRPr="00537C40">
        <w:rPr>
          <w:lang w:eastAsia="en-US"/>
        </w:rPr>
        <w:t xml:space="preserve"> </w:t>
      </w:r>
      <w:r>
        <w:rPr>
          <w:lang w:eastAsia="en-US"/>
        </w:rPr>
        <w:t xml:space="preserve">kn, uz obrazloženje da je prijavljeno potraživanje u zastari. </w:t>
      </w:r>
    </w:p>
    <w:p w:rsidRDefault="00BA0CBE" w:rsidP="00BA0CBE" w:rsidR="00BA0CBE">
      <w:pPr>
        <w:pStyle w:val="Bezproreda"/>
        <w:jc w:val="both"/>
        <w:rPr>
          <w:lang w:eastAsia="en-US"/>
        </w:rPr>
      </w:pPr>
      <w:r>
        <w:rPr>
          <w:lang w:eastAsia="en-US"/>
        </w:rPr>
        <w:tab/>
        <w:t xml:space="preserve">Valjalo je stoga vjerovnika na temelju čl.48. st.1. SZ-a uputiti na parnicu radi utvrđivanja osporene tražbine. </w:t>
      </w:r>
    </w:p>
    <w:p w:rsidRDefault="00BA0CBE" w:rsidP="007D4134" w:rsidR="00BA0CBE">
      <w:pPr>
        <w:ind w:left="709"/>
        <w:rPr>
          <w:lang w:eastAsia="en-US"/>
        </w:rPr>
      </w:pPr>
    </w:p>
    <w:p w:rsidRDefault="00BA0CBE" w:rsidP="00A7203C" w:rsidR="00BA0CBE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BA0CBE">
        <w:rPr>
          <w:b/>
          <w:lang w:eastAsia="en-US"/>
        </w:rPr>
        <w:t>AUTOELEKTRIKA DASOVIĆ j.d.o.o. za usluge, OIB 33781545840, Franje Puškarića 1021, Lučko</w:t>
      </w:r>
      <w:r w:rsidRPr="00537C40">
        <w:rPr>
          <w:lang w:eastAsia="en-US"/>
        </w:rPr>
        <w:t xml:space="preserve">, </w:t>
      </w:r>
      <w:r>
        <w:rPr>
          <w:lang w:eastAsia="en-US"/>
        </w:rPr>
        <w:t>u iznosu 458,75 kn, uz obrazloženje da je prijavljeno potraživanje u zastari.</w:t>
      </w:r>
    </w:p>
    <w:p w:rsidRDefault="00BA0CBE" w:rsidP="00A7203C" w:rsidR="00BA0CBE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458,75</w:t>
      </w:r>
      <w:r w:rsidRPr="00537C40">
        <w:rPr>
          <w:lang w:eastAsia="en-US"/>
        </w:rPr>
        <w:t xml:space="preserve"> </w:t>
      </w:r>
      <w:r>
        <w:rPr>
          <w:lang w:eastAsia="en-US"/>
        </w:rPr>
        <w:t xml:space="preserve">kn, uz obrazloženje da je prijavljeno potraživanje u zastari. </w:t>
      </w:r>
    </w:p>
    <w:p w:rsidRDefault="00BA0CBE" w:rsidP="00BA0CBE" w:rsidR="00BA0CBE">
      <w:pPr>
        <w:pStyle w:val="Bezproreda"/>
        <w:jc w:val="both"/>
        <w:rPr>
          <w:lang w:eastAsia="en-US"/>
        </w:rPr>
      </w:pPr>
      <w:r>
        <w:rPr>
          <w:lang w:eastAsia="en-US"/>
        </w:rPr>
        <w:tab/>
        <w:t xml:space="preserve">Valjalo je stoga vjerovnika na temelju čl.48. st.1. SZ-a uputiti na parnicu radi utvrđivanja osporene tražbine. </w:t>
      </w:r>
    </w:p>
    <w:p w:rsidRDefault="00BA0CBE" w:rsidP="00A7203C" w:rsidR="00BA0CBE">
      <w:pPr>
        <w:ind w:firstLine="709"/>
        <w:jc w:val="both"/>
        <w:rPr>
          <w:lang w:eastAsia="en-US"/>
        </w:rPr>
      </w:pPr>
    </w:p>
    <w:p w:rsidRDefault="00BA0CBE" w:rsidP="00A7203C" w:rsidR="00BA0CBE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BA0CBE">
        <w:rPr>
          <w:b/>
          <w:lang w:eastAsia="en-US"/>
        </w:rPr>
        <w:t>AUTOPRIJEVOZNIK MERIĆ SEAD, Sarajevo, Butmirska cesta 211, Bosna i Hercegovina</w:t>
      </w:r>
      <w:r w:rsidRPr="00537C40">
        <w:rPr>
          <w:lang w:eastAsia="en-US"/>
        </w:rPr>
        <w:t>,</w:t>
      </w:r>
      <w:r>
        <w:rPr>
          <w:lang w:eastAsia="en-US"/>
        </w:rPr>
        <w:t xml:space="preserve"> u </w:t>
      </w:r>
      <w:r w:rsidRPr="00537C40">
        <w:rPr>
          <w:lang w:eastAsia="en-US"/>
        </w:rPr>
        <w:t xml:space="preserve"> </w:t>
      </w:r>
      <w:r>
        <w:rPr>
          <w:lang w:eastAsia="en-US"/>
        </w:rPr>
        <w:t>iznosu 755,78 kn, uz obrazloženje da je prijavljeno potraživanje u zastari.</w:t>
      </w:r>
    </w:p>
    <w:p w:rsidRDefault="00BA0CBE" w:rsidP="00A7203C" w:rsidR="00BA0CBE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755,78</w:t>
      </w:r>
      <w:r w:rsidRPr="00537C40">
        <w:rPr>
          <w:lang w:eastAsia="en-US"/>
        </w:rPr>
        <w:t xml:space="preserve"> </w:t>
      </w:r>
      <w:r>
        <w:rPr>
          <w:lang w:eastAsia="en-US"/>
        </w:rPr>
        <w:t>kn,uz obrazloženje da je prijavljeno potraživanje u zastari.</w:t>
      </w:r>
    </w:p>
    <w:p w:rsidRDefault="00BA0CBE" w:rsidP="00BA0CBE" w:rsidR="00BA0CBE">
      <w:pPr>
        <w:pStyle w:val="Bezproreda"/>
        <w:jc w:val="both"/>
        <w:rPr>
          <w:lang w:eastAsia="en-US"/>
        </w:rPr>
      </w:pPr>
      <w:r>
        <w:rPr>
          <w:lang w:eastAsia="en-US"/>
        </w:rPr>
        <w:tab/>
        <w:t xml:space="preserve">Valjalo je stoga vjerovnika na temelju čl.48. st.1. SZ-a uputiti na parnicu radi utvrđivanja osporene tražbine. </w:t>
      </w:r>
    </w:p>
    <w:p w:rsidRDefault="00BA0CBE" w:rsidP="007D4134" w:rsidR="00BA0CBE">
      <w:pPr>
        <w:ind w:left="709"/>
        <w:rPr>
          <w:lang w:eastAsia="en-US"/>
        </w:rPr>
      </w:pPr>
    </w:p>
    <w:p w:rsidRDefault="00BA0CBE" w:rsidP="00A7203C" w:rsidR="00BA0CBE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Dužnik MGK pack d.d. Kukuljanovo, Kukuljanovo 349 osporio je tražbinu vjerovnika </w:t>
      </w:r>
      <w:r w:rsidRPr="00482AAF">
        <w:rPr>
          <w:b/>
          <w:lang w:eastAsia="en-US"/>
        </w:rPr>
        <w:t>BIAGOSCH&amp;BRANDAU GmbH&amp;CO, DE118900314, Njemačka, Barmstedt Schustraing 19</w:t>
      </w:r>
      <w:r w:rsidRPr="00537C40">
        <w:rPr>
          <w:lang w:eastAsia="en-US"/>
        </w:rPr>
        <w:t xml:space="preserve"> </w:t>
      </w:r>
      <w:r>
        <w:rPr>
          <w:lang w:eastAsia="en-US"/>
        </w:rPr>
        <w:t xml:space="preserve">u iznosu </w:t>
      </w:r>
      <w:r w:rsidRPr="00537C40">
        <w:rPr>
          <w:lang w:eastAsia="en-US"/>
        </w:rPr>
        <w:t>53.268,10 kn</w:t>
      </w:r>
      <w:r w:rsidR="00482AAF">
        <w:rPr>
          <w:lang w:eastAsia="en-US"/>
        </w:rPr>
        <w:t>, uz obrazloženje da prema poslovnim knjigama dužnik nema iskazanu obvezu prema dobavljaču (pretplata)</w:t>
      </w:r>
      <w:r>
        <w:rPr>
          <w:lang w:eastAsia="en-US"/>
        </w:rPr>
        <w:t>.</w:t>
      </w:r>
    </w:p>
    <w:p w:rsidRDefault="00482AAF" w:rsidP="00BA0CBE" w:rsidR="00482AAF">
      <w:pPr>
        <w:pStyle w:val="Bezproreda"/>
        <w:jc w:val="both"/>
        <w:rPr>
          <w:lang w:eastAsia="en-US"/>
        </w:rPr>
      </w:pPr>
      <w:r>
        <w:rPr>
          <w:lang w:eastAsia="en-US"/>
        </w:rPr>
        <w:tab/>
        <w:t>Valjalo je stoga vjerovni</w:t>
      </w:r>
      <w:r w:rsidRPr="00482AAF">
        <w:rPr>
          <w:lang w:eastAsia="en-US"/>
        </w:rPr>
        <w:t>k</w:t>
      </w:r>
      <w:r>
        <w:rPr>
          <w:lang w:eastAsia="en-US"/>
        </w:rPr>
        <w:t xml:space="preserve">a na temelju čl.48. st.1. SZ-a uputiti na parnicu radi utvrđivanja osporene tražbine. </w:t>
      </w:r>
    </w:p>
    <w:p w:rsidRDefault="00BA0CBE" w:rsidP="00A7203C" w:rsidR="00BA0CBE">
      <w:pPr>
        <w:ind w:firstLine="709"/>
        <w:jc w:val="both"/>
        <w:rPr>
          <w:lang w:eastAsia="en-US"/>
        </w:rPr>
      </w:pPr>
    </w:p>
    <w:p w:rsidRDefault="00BA0CBE" w:rsidP="00A7203C" w:rsidR="00BA0CBE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482AAF">
        <w:rPr>
          <w:b/>
          <w:lang w:eastAsia="en-US"/>
        </w:rPr>
        <w:t>BIROOPREMA d.o.o. za trgovinu i usluge, OIB 72699018792, Milutina Barača 7, Rijeka</w:t>
      </w:r>
      <w:r w:rsidRPr="00B96343">
        <w:rPr>
          <w:lang w:eastAsia="en-US"/>
        </w:rPr>
        <w:t xml:space="preserve"> </w:t>
      </w:r>
      <w:r>
        <w:rPr>
          <w:lang w:eastAsia="en-US"/>
        </w:rPr>
        <w:t xml:space="preserve">u </w:t>
      </w:r>
      <w:r w:rsidRPr="00537C40">
        <w:rPr>
          <w:lang w:eastAsia="en-US"/>
        </w:rPr>
        <w:t xml:space="preserve"> </w:t>
      </w:r>
      <w:r>
        <w:rPr>
          <w:lang w:eastAsia="en-US"/>
        </w:rPr>
        <w:t>iznosu 1.193,08 kn</w:t>
      </w:r>
      <w:r w:rsidR="00482AAF">
        <w:rPr>
          <w:lang w:eastAsia="en-US"/>
        </w:rPr>
        <w:t>, uz obrazloženje da je osporeni iznos podmiren 10. srpnja 2017. godine</w:t>
      </w:r>
      <w:r>
        <w:rPr>
          <w:lang w:eastAsia="en-US"/>
        </w:rPr>
        <w:t>.</w:t>
      </w:r>
    </w:p>
    <w:p w:rsidRDefault="00BA0CBE" w:rsidP="00A7203C" w:rsidR="00BA0CBE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1.193,08</w:t>
      </w:r>
      <w:r w:rsidRPr="00537C40">
        <w:rPr>
          <w:lang w:eastAsia="en-US"/>
        </w:rPr>
        <w:t xml:space="preserve"> </w:t>
      </w:r>
      <w:r w:rsidR="00482AAF" w:rsidRPr="00482AAF">
        <w:rPr>
          <w:lang w:eastAsia="en-US"/>
        </w:rPr>
        <w:t>kn, uz obrazloženje da je osporeni iznos podmiren 10. srpnja 2017. godine.</w:t>
      </w:r>
    </w:p>
    <w:p w:rsidRDefault="00482AAF" w:rsidP="00BA0CBE" w:rsidR="00482AAF">
      <w:pPr>
        <w:pStyle w:val="Bezproreda"/>
        <w:jc w:val="both"/>
        <w:rPr>
          <w:lang w:eastAsia="en-US"/>
        </w:rPr>
      </w:pPr>
      <w:r>
        <w:rPr>
          <w:lang w:eastAsia="en-US"/>
        </w:rPr>
        <w:tab/>
        <w:t xml:space="preserve">Valjalo je stoga vjerovnika na temelju čl.48. st.1. SZ-a uputiti na parnicu radi utvrđivanja osporene tražbine. </w:t>
      </w:r>
    </w:p>
    <w:p w:rsidRDefault="00BA0CBE" w:rsidP="00A7203C" w:rsidR="00BA0CBE">
      <w:pPr>
        <w:ind w:firstLine="709"/>
        <w:jc w:val="both"/>
        <w:rPr>
          <w:lang w:eastAsia="en-US"/>
        </w:rPr>
      </w:pPr>
    </w:p>
    <w:p w:rsidRDefault="00BA0CBE" w:rsidP="00A7203C" w:rsidR="00BA0CBE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482AAF">
        <w:rPr>
          <w:b/>
          <w:lang w:eastAsia="en-US"/>
        </w:rPr>
        <w:t>BISNODE d.o.o. za trgovinu, posredovanje i usluge, OIB 48270876028, Fallerovo šetalište 22, Zagreb</w:t>
      </w:r>
      <w:r w:rsidRPr="00B96343">
        <w:rPr>
          <w:lang w:eastAsia="en-US"/>
        </w:rPr>
        <w:t xml:space="preserve"> </w:t>
      </w:r>
      <w:r>
        <w:rPr>
          <w:lang w:eastAsia="en-US"/>
        </w:rPr>
        <w:t xml:space="preserve">u </w:t>
      </w:r>
      <w:r w:rsidRPr="00537C40">
        <w:rPr>
          <w:lang w:eastAsia="en-US"/>
        </w:rPr>
        <w:t xml:space="preserve"> </w:t>
      </w:r>
      <w:r>
        <w:rPr>
          <w:lang w:eastAsia="en-US"/>
        </w:rPr>
        <w:t>iznosu 2.000,00 kn</w:t>
      </w:r>
      <w:r w:rsidR="00482AAF">
        <w:rPr>
          <w:lang w:eastAsia="en-US"/>
        </w:rPr>
        <w:t xml:space="preserve">, </w:t>
      </w:r>
      <w:r w:rsidR="00482AAF" w:rsidRPr="00482AAF">
        <w:rPr>
          <w:lang w:eastAsia="en-US"/>
        </w:rPr>
        <w:t xml:space="preserve">uz obrazloženje da je osporeni iznos podmiren </w:t>
      </w:r>
      <w:r w:rsidR="00482AAF">
        <w:rPr>
          <w:lang w:eastAsia="en-US"/>
        </w:rPr>
        <w:t>07</w:t>
      </w:r>
      <w:r w:rsidR="00482AAF" w:rsidRPr="00482AAF">
        <w:rPr>
          <w:lang w:eastAsia="en-US"/>
        </w:rPr>
        <w:t>. srpnja 2017. godine</w:t>
      </w:r>
      <w:r>
        <w:rPr>
          <w:lang w:eastAsia="en-US"/>
        </w:rPr>
        <w:t>.</w:t>
      </w:r>
    </w:p>
    <w:p w:rsidRDefault="00BA0CBE" w:rsidP="00A7203C" w:rsidR="00BA0CBE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2.000,00</w:t>
      </w:r>
      <w:r w:rsidRPr="00537C40">
        <w:rPr>
          <w:lang w:eastAsia="en-US"/>
        </w:rPr>
        <w:t xml:space="preserve"> </w:t>
      </w:r>
      <w:r>
        <w:rPr>
          <w:lang w:eastAsia="en-US"/>
        </w:rPr>
        <w:t>kn</w:t>
      </w:r>
      <w:r w:rsidR="00482AAF">
        <w:rPr>
          <w:lang w:eastAsia="en-US"/>
        </w:rPr>
        <w:t xml:space="preserve">, </w:t>
      </w:r>
      <w:r w:rsidR="00482AAF" w:rsidRPr="00482AAF">
        <w:rPr>
          <w:lang w:eastAsia="en-US"/>
        </w:rPr>
        <w:t xml:space="preserve">uz obrazloženje da je osporeni iznos podmiren </w:t>
      </w:r>
      <w:r w:rsidR="00482AAF">
        <w:rPr>
          <w:lang w:eastAsia="en-US"/>
        </w:rPr>
        <w:t>07</w:t>
      </w:r>
      <w:r w:rsidR="00482AAF" w:rsidRPr="00482AAF">
        <w:rPr>
          <w:lang w:eastAsia="en-US"/>
        </w:rPr>
        <w:t>. srpnja 2017. godine.</w:t>
      </w:r>
    </w:p>
    <w:p w:rsidRDefault="00482AAF" w:rsidP="00BA0CBE" w:rsidR="00482AAF">
      <w:pPr>
        <w:pStyle w:val="Bezproreda"/>
        <w:jc w:val="both"/>
        <w:rPr>
          <w:lang w:eastAsia="en-US"/>
        </w:rPr>
      </w:pPr>
      <w:r>
        <w:rPr>
          <w:lang w:eastAsia="en-US"/>
        </w:rPr>
        <w:tab/>
        <w:t xml:space="preserve">Valjalo je stoga vjerovnika na temelju čl.48. st.1. SZ-a uputiti na parnicu radi utvrđivanja osporene tražbine. </w:t>
      </w:r>
    </w:p>
    <w:p w:rsidRDefault="00BA0CBE" w:rsidP="00A7203C" w:rsidR="00BA0CBE">
      <w:pPr>
        <w:ind w:firstLine="709"/>
        <w:jc w:val="both"/>
        <w:rPr>
          <w:lang w:eastAsia="en-US"/>
        </w:rPr>
      </w:pPr>
    </w:p>
    <w:p w:rsidRDefault="00BA0CBE" w:rsidP="00A7203C" w:rsidR="00BA0CBE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482AAF">
        <w:rPr>
          <w:b/>
          <w:lang w:eastAsia="en-US"/>
        </w:rPr>
        <w:t>DAMIRA BJELČIĆ, OIB 28340859140, DOLIĆE 45B, DOLIĆE</w:t>
      </w:r>
      <w:r w:rsidRPr="00B96343">
        <w:rPr>
          <w:lang w:eastAsia="en-US"/>
        </w:rPr>
        <w:t xml:space="preserve"> </w:t>
      </w:r>
      <w:r>
        <w:rPr>
          <w:lang w:eastAsia="en-US"/>
        </w:rPr>
        <w:t xml:space="preserve">u </w:t>
      </w:r>
      <w:r w:rsidRPr="00537C40">
        <w:rPr>
          <w:lang w:eastAsia="en-US"/>
        </w:rPr>
        <w:t xml:space="preserve"> </w:t>
      </w:r>
      <w:r>
        <w:rPr>
          <w:lang w:eastAsia="en-US"/>
        </w:rPr>
        <w:t>iznosu 37,50 kn</w:t>
      </w:r>
      <w:r w:rsidR="00482AAF">
        <w:rPr>
          <w:lang w:eastAsia="en-US"/>
        </w:rPr>
        <w:t>, uz obrazloženje da je predmetno potraživanje u zastari</w:t>
      </w:r>
      <w:r>
        <w:rPr>
          <w:lang w:eastAsia="en-US"/>
        </w:rPr>
        <w:t>.</w:t>
      </w:r>
    </w:p>
    <w:p w:rsidRDefault="00BA0CBE" w:rsidP="00A7203C" w:rsidR="00482AAF">
      <w:pPr>
        <w:ind w:firstLine="709"/>
        <w:jc w:val="both"/>
        <w:rPr>
          <w:lang w:eastAsia="en-US"/>
        </w:rPr>
      </w:pPr>
      <w:r>
        <w:rPr>
          <w:lang w:eastAsia="en-US"/>
        </w:rPr>
        <w:lastRenderedPageBreak/>
        <w:t>Dužnik MGK pack d.d. Kukuljanovo, Kukuljanovo 349 osporio je tražbinu vjerovnika u iznosu 37,50</w:t>
      </w:r>
      <w:r w:rsidRPr="00537C40">
        <w:rPr>
          <w:lang w:eastAsia="en-US"/>
        </w:rPr>
        <w:t xml:space="preserve"> </w:t>
      </w:r>
      <w:r>
        <w:rPr>
          <w:lang w:eastAsia="en-US"/>
        </w:rPr>
        <w:t>kn</w:t>
      </w:r>
      <w:r w:rsidR="00482AAF">
        <w:rPr>
          <w:lang w:eastAsia="en-US"/>
        </w:rPr>
        <w:t>, uz obrazloženje da je predmetno potraživanje u zastari.</w:t>
      </w:r>
    </w:p>
    <w:p w:rsidRDefault="00482AAF" w:rsidP="00BA0CBE" w:rsidR="00482AAF">
      <w:pPr>
        <w:pStyle w:val="Bezproreda"/>
        <w:jc w:val="both"/>
        <w:rPr>
          <w:lang w:eastAsia="en-US"/>
        </w:rPr>
      </w:pPr>
      <w:r>
        <w:rPr>
          <w:lang w:eastAsia="en-US"/>
        </w:rPr>
        <w:tab/>
        <w:t xml:space="preserve">Valjalo je stoga vjerovnika na temelju čl.48. st.1. SZ-a uputiti na parnicu radi utvrđivanja osporene tražbine. </w:t>
      </w:r>
    </w:p>
    <w:p w:rsidRDefault="00BA0CBE" w:rsidP="00B96343" w:rsidR="00BA0CBE">
      <w:pPr>
        <w:jc w:val="both"/>
        <w:rPr>
          <w:lang w:eastAsia="en-US"/>
        </w:rPr>
      </w:pPr>
    </w:p>
    <w:p w:rsidRDefault="00BA0CBE" w:rsidP="00A7203C" w:rsidR="00482AAF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482AAF">
        <w:rPr>
          <w:b/>
          <w:lang w:eastAsia="en-US"/>
        </w:rPr>
        <w:t>BRZO I FINO d.o.o. za usluge i trgovinu u stečaju, OIB 68165188587, Grigora Viteza 5, Zagreb</w:t>
      </w:r>
      <w:r w:rsidRPr="00B96343">
        <w:rPr>
          <w:lang w:eastAsia="en-US"/>
        </w:rPr>
        <w:t xml:space="preserve"> </w:t>
      </w:r>
      <w:r>
        <w:rPr>
          <w:lang w:eastAsia="en-US"/>
        </w:rPr>
        <w:t xml:space="preserve">u </w:t>
      </w:r>
      <w:r w:rsidRPr="00537C40">
        <w:rPr>
          <w:lang w:eastAsia="en-US"/>
        </w:rPr>
        <w:t xml:space="preserve"> </w:t>
      </w:r>
      <w:r>
        <w:rPr>
          <w:lang w:eastAsia="en-US"/>
        </w:rPr>
        <w:t>iznosu 1.950,37 kn</w:t>
      </w:r>
      <w:r w:rsidR="00482AAF">
        <w:rPr>
          <w:lang w:eastAsia="en-US"/>
        </w:rPr>
        <w:t>, uz obrazloženje da je predmetno potraživanje u zastari.</w:t>
      </w:r>
    </w:p>
    <w:p w:rsidRDefault="00BA0CBE" w:rsidP="00A7203C" w:rsidR="00BA0CBE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1.950,37</w:t>
      </w:r>
      <w:r w:rsidRPr="00537C40">
        <w:rPr>
          <w:lang w:eastAsia="en-US"/>
        </w:rPr>
        <w:t xml:space="preserve"> </w:t>
      </w:r>
      <w:r>
        <w:rPr>
          <w:lang w:eastAsia="en-US"/>
        </w:rPr>
        <w:t>kn</w:t>
      </w:r>
      <w:r w:rsidR="00482AAF">
        <w:rPr>
          <w:lang w:eastAsia="en-US"/>
        </w:rPr>
        <w:t>, uz obrazloženje da je predmetno potraživanje u zastari.</w:t>
      </w:r>
    </w:p>
    <w:p w:rsidRDefault="00482AAF" w:rsidP="00BA0CBE" w:rsidR="00482AAF">
      <w:pPr>
        <w:pStyle w:val="Bezproreda"/>
        <w:jc w:val="both"/>
        <w:rPr>
          <w:lang w:eastAsia="en-US"/>
        </w:rPr>
      </w:pPr>
      <w:r>
        <w:rPr>
          <w:lang w:eastAsia="en-US"/>
        </w:rPr>
        <w:tab/>
        <w:t xml:space="preserve">Valjalo je stoga vjerovnika na temelju čl.48. st.1. SZ-a uputiti na parnicu radi utvrđivanja osporene tražbine. </w:t>
      </w:r>
    </w:p>
    <w:p w:rsidRDefault="00BA0CBE" w:rsidP="00A7203C" w:rsidR="00BA0CBE">
      <w:pPr>
        <w:ind w:firstLine="709"/>
        <w:jc w:val="both"/>
        <w:rPr>
          <w:lang w:eastAsia="en-US"/>
        </w:rPr>
      </w:pPr>
    </w:p>
    <w:p w:rsidRDefault="00BA0CBE" w:rsidP="00A7203C" w:rsidR="00482AAF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482AAF">
        <w:rPr>
          <w:b/>
          <w:lang w:eastAsia="en-US"/>
        </w:rPr>
        <w:t>CONSTELLIUM SINGEN GMBH DE811178046, Njemačka, Singen, Alusingen-Platz 1</w:t>
      </w:r>
      <w:r>
        <w:rPr>
          <w:lang w:eastAsia="en-US"/>
        </w:rPr>
        <w:t xml:space="preserve"> u </w:t>
      </w:r>
      <w:r w:rsidRPr="00537C40">
        <w:rPr>
          <w:lang w:eastAsia="en-US"/>
        </w:rPr>
        <w:t xml:space="preserve"> </w:t>
      </w:r>
      <w:r>
        <w:rPr>
          <w:lang w:eastAsia="en-US"/>
        </w:rPr>
        <w:t>iznosu 18.871,57 kn</w:t>
      </w:r>
      <w:r w:rsidR="00482AAF">
        <w:rPr>
          <w:lang w:eastAsia="en-US"/>
        </w:rPr>
        <w:t>, uz obrazloženje tražbina prestala uslijed prestanka vjerovnika.</w:t>
      </w:r>
    </w:p>
    <w:p w:rsidRDefault="00BA0CBE" w:rsidP="00A7203C" w:rsidR="00BA0CBE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18.871,57</w:t>
      </w:r>
      <w:r w:rsidRPr="00537C40">
        <w:rPr>
          <w:lang w:eastAsia="en-US"/>
        </w:rPr>
        <w:t xml:space="preserve"> </w:t>
      </w:r>
      <w:r w:rsidR="00482AAF">
        <w:rPr>
          <w:lang w:eastAsia="en-US"/>
        </w:rPr>
        <w:t xml:space="preserve">kn, uz obrazloženje da je vjerovnik kao poslovni subjekt ugašen. </w:t>
      </w:r>
    </w:p>
    <w:p w:rsidRDefault="00482AAF" w:rsidP="00BA0CBE" w:rsidR="00482AAF">
      <w:pPr>
        <w:pStyle w:val="Bezproreda"/>
        <w:jc w:val="both"/>
        <w:rPr>
          <w:lang w:eastAsia="en-US"/>
        </w:rPr>
      </w:pPr>
      <w:r>
        <w:rPr>
          <w:lang w:eastAsia="en-US"/>
        </w:rPr>
        <w:tab/>
        <w:t xml:space="preserve">Valjalo je stoga vjerovnika na temelju čl.48. st.1. SZ-a uputiti na parnicu radi utvrđivanja osporene tražbine. </w:t>
      </w:r>
    </w:p>
    <w:p w:rsidRDefault="00BA0CBE" w:rsidP="00A7203C" w:rsidR="00BA0CBE">
      <w:pPr>
        <w:ind w:firstLine="709"/>
        <w:jc w:val="both"/>
        <w:rPr>
          <w:lang w:eastAsia="en-US"/>
        </w:rPr>
      </w:pPr>
    </w:p>
    <w:p w:rsidRDefault="00BA0CBE" w:rsidP="00A7203C" w:rsidR="00BA0CBE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482AAF">
        <w:rPr>
          <w:b/>
          <w:lang w:eastAsia="en-US"/>
        </w:rPr>
        <w:t>CROWN IMBALLAGGI ITALIA SRL IT01554960599, Italija, Parma, Strada Ugozzolo 100/a</w:t>
      </w:r>
      <w:r w:rsidRPr="00B96343">
        <w:rPr>
          <w:lang w:eastAsia="en-US"/>
        </w:rPr>
        <w:t xml:space="preserve"> </w:t>
      </w:r>
      <w:r>
        <w:rPr>
          <w:lang w:eastAsia="en-US"/>
        </w:rPr>
        <w:t xml:space="preserve">u </w:t>
      </w:r>
      <w:r w:rsidRPr="00537C40">
        <w:rPr>
          <w:lang w:eastAsia="en-US"/>
        </w:rPr>
        <w:t xml:space="preserve"> </w:t>
      </w:r>
      <w:r>
        <w:rPr>
          <w:lang w:eastAsia="en-US"/>
        </w:rPr>
        <w:t>iznosu 24.071,73 kn</w:t>
      </w:r>
      <w:r w:rsidR="00482AAF">
        <w:rPr>
          <w:lang w:eastAsia="en-US"/>
        </w:rPr>
        <w:t>, uz obrazloženje da je osporeni iznos podmiren 07. srpnja 2017. godine</w:t>
      </w:r>
      <w:r>
        <w:rPr>
          <w:lang w:eastAsia="en-US"/>
        </w:rPr>
        <w:t>.</w:t>
      </w:r>
    </w:p>
    <w:p w:rsidRDefault="00BA0CBE" w:rsidP="00A7203C" w:rsidR="00482AAF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24.071,73</w:t>
      </w:r>
      <w:r w:rsidRPr="00537C40">
        <w:rPr>
          <w:lang w:eastAsia="en-US"/>
        </w:rPr>
        <w:t xml:space="preserve"> </w:t>
      </w:r>
      <w:r>
        <w:rPr>
          <w:lang w:eastAsia="en-US"/>
        </w:rPr>
        <w:t>kn</w:t>
      </w:r>
      <w:r w:rsidR="00482AAF">
        <w:rPr>
          <w:lang w:eastAsia="en-US"/>
        </w:rPr>
        <w:t>, uz obrazloženje da je osporeni iznos podmiren 07. srpnja 2017. godine.</w:t>
      </w:r>
    </w:p>
    <w:p w:rsidRDefault="00482AAF" w:rsidP="00BA0CBE" w:rsidR="00482AAF">
      <w:pPr>
        <w:pStyle w:val="Bezproreda"/>
        <w:jc w:val="both"/>
        <w:rPr>
          <w:lang w:eastAsia="en-US"/>
        </w:rPr>
      </w:pPr>
      <w:r>
        <w:rPr>
          <w:lang w:eastAsia="en-US"/>
        </w:rPr>
        <w:tab/>
        <w:t xml:space="preserve">Valjalo je stoga vjerovnika na temelju čl.48. st.1. SZ-a uputiti na parnicu radi utvrđivanja osporene tražbine. </w:t>
      </w:r>
    </w:p>
    <w:p w:rsidRDefault="00BA0CBE" w:rsidP="00A7203C" w:rsidR="00BA0CBE">
      <w:pPr>
        <w:ind w:firstLine="709"/>
        <w:jc w:val="both"/>
        <w:rPr>
          <w:lang w:eastAsia="en-US"/>
        </w:rPr>
      </w:pPr>
    </w:p>
    <w:p w:rsidRDefault="00BA0CBE" w:rsidP="00A7203C" w:rsidR="00BA0CBE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482AAF">
        <w:rPr>
          <w:b/>
          <w:lang w:eastAsia="en-US"/>
        </w:rPr>
        <w:t>CUT TECH d.o.o. za proizvodnju, trgovinu i usluge, OIB 81428533799, Kapelica 10C, Labin</w:t>
      </w:r>
      <w:r w:rsidRPr="00B96343">
        <w:rPr>
          <w:lang w:eastAsia="en-US"/>
        </w:rPr>
        <w:t xml:space="preserve"> </w:t>
      </w:r>
      <w:r>
        <w:rPr>
          <w:lang w:eastAsia="en-US"/>
        </w:rPr>
        <w:t xml:space="preserve">u </w:t>
      </w:r>
      <w:r w:rsidRPr="00537C40">
        <w:rPr>
          <w:lang w:eastAsia="en-US"/>
        </w:rPr>
        <w:t xml:space="preserve"> </w:t>
      </w:r>
      <w:r>
        <w:rPr>
          <w:lang w:eastAsia="en-US"/>
        </w:rPr>
        <w:t>iznosu 2.636,25 kn</w:t>
      </w:r>
      <w:r w:rsidR="00482AAF">
        <w:rPr>
          <w:lang w:eastAsia="en-US"/>
        </w:rPr>
        <w:t>, uz obrazloženje da vjerovnik nije dokazao osnovanost tražbine iznad priznatog iznosa</w:t>
      </w:r>
      <w:r>
        <w:rPr>
          <w:lang w:eastAsia="en-US"/>
        </w:rPr>
        <w:t>.</w:t>
      </w:r>
    </w:p>
    <w:p w:rsidRDefault="00BA0CBE" w:rsidP="00A7203C" w:rsidR="00BA0CBE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2.636,25</w:t>
      </w:r>
      <w:r w:rsidRPr="00537C40">
        <w:rPr>
          <w:lang w:eastAsia="en-US"/>
        </w:rPr>
        <w:t xml:space="preserve"> </w:t>
      </w:r>
      <w:r>
        <w:rPr>
          <w:lang w:eastAsia="en-US"/>
        </w:rPr>
        <w:t>kn</w:t>
      </w:r>
      <w:r w:rsidR="00482AAF">
        <w:rPr>
          <w:lang w:eastAsia="en-US"/>
        </w:rPr>
        <w:t>, uz obrazloženje da je uz prijavu tražbine priložen samo jedan račun.</w:t>
      </w:r>
    </w:p>
    <w:p w:rsidRDefault="00482AAF" w:rsidP="00BA0CBE" w:rsidR="00482AAF">
      <w:pPr>
        <w:pStyle w:val="Bezproreda"/>
        <w:jc w:val="both"/>
        <w:rPr>
          <w:lang w:eastAsia="en-US"/>
        </w:rPr>
      </w:pPr>
      <w:r>
        <w:rPr>
          <w:lang w:eastAsia="en-US"/>
        </w:rPr>
        <w:tab/>
        <w:t xml:space="preserve">Valjalo je stoga vjerovnika na temelju čl.48. st.1. SZ-a uputiti na parnicu radi utvrđivanja osporene tražbine. </w:t>
      </w:r>
    </w:p>
    <w:p w:rsidRDefault="00BA0CBE" w:rsidP="00A7203C" w:rsidR="00BA0CBE">
      <w:pPr>
        <w:ind w:firstLine="709"/>
        <w:jc w:val="both"/>
        <w:rPr>
          <w:lang w:eastAsia="en-US"/>
        </w:rPr>
      </w:pPr>
    </w:p>
    <w:p w:rsidRDefault="00BA0CBE" w:rsidP="00A7203C" w:rsidR="00BA0CBE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482AAF">
        <w:rPr>
          <w:b/>
          <w:lang w:eastAsia="en-US"/>
        </w:rPr>
        <w:t>ČIKO TRANSPORT d.o.o. za prijevoz, usluge i trgovinu, OIB 92832783840, Vranduk 125, Požega</w:t>
      </w:r>
      <w:r w:rsidRPr="00B96343">
        <w:rPr>
          <w:lang w:eastAsia="en-US"/>
        </w:rPr>
        <w:t xml:space="preserve"> </w:t>
      </w:r>
      <w:r>
        <w:rPr>
          <w:lang w:eastAsia="en-US"/>
        </w:rPr>
        <w:t xml:space="preserve">u </w:t>
      </w:r>
      <w:r w:rsidRPr="00537C40">
        <w:rPr>
          <w:lang w:eastAsia="en-US"/>
        </w:rPr>
        <w:t xml:space="preserve"> </w:t>
      </w:r>
      <w:r w:rsidR="00482AAF">
        <w:rPr>
          <w:lang w:eastAsia="en-US"/>
        </w:rPr>
        <w:t>iznosu 3.500,00 kn, uz obrazloženje da je osporeno potraživanje podmireno 14. srpnja 2017. godine.</w:t>
      </w:r>
    </w:p>
    <w:p w:rsidRDefault="00BA0CBE" w:rsidP="00A7203C" w:rsidR="00482AAF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3.500,00</w:t>
      </w:r>
      <w:r w:rsidRPr="00537C40">
        <w:rPr>
          <w:lang w:eastAsia="en-US"/>
        </w:rPr>
        <w:t xml:space="preserve"> </w:t>
      </w:r>
      <w:r w:rsidR="00482AAF">
        <w:rPr>
          <w:lang w:eastAsia="en-US"/>
        </w:rPr>
        <w:t>kn, uz obrazloženje da je osporeno potraživanje podmireno 14. srpnja 2017. godine.</w:t>
      </w:r>
    </w:p>
    <w:p w:rsidRDefault="00482AAF" w:rsidP="00BA0CBE" w:rsidR="00482AAF">
      <w:pPr>
        <w:pStyle w:val="Bezproreda"/>
        <w:jc w:val="both"/>
        <w:rPr>
          <w:lang w:eastAsia="en-US"/>
        </w:rPr>
      </w:pPr>
      <w:r>
        <w:rPr>
          <w:lang w:eastAsia="en-US"/>
        </w:rPr>
        <w:tab/>
        <w:t xml:space="preserve">Valjalo je stoga vjerovnika na temelju čl.48. st.1. SZ-a uputiti na parnicu radi utvrđivanja osporene tražbine. </w:t>
      </w:r>
    </w:p>
    <w:p w:rsidRDefault="00482AAF" w:rsidP="00A7203C" w:rsidR="00482AAF">
      <w:pPr>
        <w:ind w:firstLine="709"/>
        <w:jc w:val="both"/>
        <w:rPr>
          <w:lang w:eastAsia="en-US"/>
        </w:rPr>
      </w:pPr>
    </w:p>
    <w:p w:rsidRDefault="00BA0CBE" w:rsidP="00A7203C" w:rsidR="00BA0CBE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482AAF">
        <w:rPr>
          <w:b/>
          <w:lang w:eastAsia="en-US"/>
        </w:rPr>
        <w:t>HANE DUGIĆ vl. proizvodnje spiralnih udlaga, OIB 29118203567, SASI 22, SASI</w:t>
      </w:r>
      <w:r w:rsidRPr="00B96343">
        <w:rPr>
          <w:lang w:eastAsia="en-US"/>
        </w:rPr>
        <w:t xml:space="preserve"> </w:t>
      </w:r>
      <w:r>
        <w:rPr>
          <w:lang w:eastAsia="en-US"/>
        </w:rPr>
        <w:t xml:space="preserve">u </w:t>
      </w:r>
      <w:r w:rsidRPr="00537C40">
        <w:rPr>
          <w:lang w:eastAsia="en-US"/>
        </w:rPr>
        <w:t xml:space="preserve"> </w:t>
      </w:r>
      <w:r>
        <w:rPr>
          <w:lang w:eastAsia="en-US"/>
        </w:rPr>
        <w:t>iznosu 150,00 kn</w:t>
      </w:r>
      <w:r w:rsidR="00482AAF">
        <w:rPr>
          <w:lang w:eastAsia="en-US"/>
        </w:rPr>
        <w:t xml:space="preserve">, uz obrazloženje da je prijavljeno potraživanje u zastari. </w:t>
      </w:r>
    </w:p>
    <w:p w:rsidRDefault="00BA0CBE" w:rsidP="00A7203C" w:rsidR="00482AAF">
      <w:pPr>
        <w:ind w:firstLine="709"/>
        <w:jc w:val="both"/>
        <w:rPr>
          <w:lang w:eastAsia="en-US"/>
        </w:rPr>
      </w:pPr>
      <w:r>
        <w:rPr>
          <w:lang w:eastAsia="en-US"/>
        </w:rPr>
        <w:lastRenderedPageBreak/>
        <w:t>Dužnik MGK pack d.d. Kukuljanovo, Kukuljanovo 349 osporio je tražbinu vjerovnika u iznosu 150,00</w:t>
      </w:r>
      <w:r w:rsidRPr="00537C40">
        <w:rPr>
          <w:lang w:eastAsia="en-US"/>
        </w:rPr>
        <w:t xml:space="preserve"> </w:t>
      </w:r>
      <w:r>
        <w:rPr>
          <w:lang w:eastAsia="en-US"/>
        </w:rPr>
        <w:t>kn</w:t>
      </w:r>
      <w:r w:rsidR="00482AAF">
        <w:rPr>
          <w:lang w:eastAsia="en-US"/>
        </w:rPr>
        <w:t xml:space="preserve">, uz obrazloženje da je prijavljeno potraživanje u zastari. </w:t>
      </w:r>
    </w:p>
    <w:p w:rsidRDefault="00482AAF" w:rsidP="00BA0CBE" w:rsidR="00482AAF">
      <w:pPr>
        <w:pStyle w:val="Bezproreda"/>
        <w:jc w:val="both"/>
        <w:rPr>
          <w:lang w:eastAsia="en-US"/>
        </w:rPr>
      </w:pPr>
      <w:r>
        <w:rPr>
          <w:lang w:eastAsia="en-US"/>
        </w:rPr>
        <w:tab/>
        <w:t xml:space="preserve">Valjalo je stoga vjerovnika na temelju čl.48. st.1. SZ-a uputiti na parnicu radi utvrđivanja osporene tražbine. </w:t>
      </w:r>
    </w:p>
    <w:p w:rsidRDefault="00BA0CBE" w:rsidP="00A7203C" w:rsidR="00BA0CBE">
      <w:pPr>
        <w:ind w:firstLine="709"/>
        <w:jc w:val="both"/>
        <w:rPr>
          <w:lang w:eastAsia="en-US"/>
        </w:rPr>
      </w:pPr>
    </w:p>
    <w:p w:rsidRDefault="00BA0CBE" w:rsidP="00A7203C" w:rsidR="00BA0CBE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482AAF">
        <w:rPr>
          <w:b/>
          <w:lang w:eastAsia="en-US"/>
        </w:rPr>
        <w:t>E C I d.o.o. za proizvodnju, trgovinu i usluge, OIB 60256543965, Radnička cesta 228, Zagreb</w:t>
      </w:r>
      <w:r w:rsidRPr="00B96343">
        <w:rPr>
          <w:lang w:eastAsia="en-US"/>
        </w:rPr>
        <w:t xml:space="preserve"> </w:t>
      </w:r>
      <w:r>
        <w:rPr>
          <w:lang w:eastAsia="en-US"/>
        </w:rPr>
        <w:t>u iznosu 2.655,00 kn</w:t>
      </w:r>
      <w:r w:rsidR="00482AAF">
        <w:rPr>
          <w:lang w:eastAsia="en-US"/>
        </w:rPr>
        <w:t xml:space="preserve">, uz obrazloženje da je prijavljeno potraživanje podmireno prijebojem. </w:t>
      </w:r>
    </w:p>
    <w:p w:rsidRDefault="00BA0CBE" w:rsidP="00A7203C" w:rsidR="00482AAF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2.655,00</w:t>
      </w:r>
      <w:r w:rsidRPr="00537C40">
        <w:rPr>
          <w:lang w:eastAsia="en-US"/>
        </w:rPr>
        <w:t xml:space="preserve"> </w:t>
      </w:r>
      <w:r>
        <w:rPr>
          <w:lang w:eastAsia="en-US"/>
        </w:rPr>
        <w:t>kn</w:t>
      </w:r>
      <w:r w:rsidR="00482AAF">
        <w:rPr>
          <w:lang w:eastAsia="en-US"/>
        </w:rPr>
        <w:t xml:space="preserve">, uz obrazloženje da je prijavljeno potraživanje podmireno prijebojem. </w:t>
      </w:r>
    </w:p>
    <w:p w:rsidRDefault="00482AAF" w:rsidP="00BA0CBE" w:rsidR="00482AAF">
      <w:pPr>
        <w:pStyle w:val="Bezproreda"/>
        <w:jc w:val="both"/>
        <w:rPr>
          <w:lang w:eastAsia="en-US"/>
        </w:rPr>
      </w:pPr>
      <w:r>
        <w:rPr>
          <w:lang w:eastAsia="en-US"/>
        </w:rPr>
        <w:tab/>
        <w:t xml:space="preserve">Valjalo je stoga vjerovnika na temelju čl.48. st.1. SZ-a uputiti na parnicu radi utvrđivanja osporene tražbine. </w:t>
      </w:r>
    </w:p>
    <w:p w:rsidRDefault="00BA0CBE" w:rsidP="00A7203C" w:rsidR="00BA0CBE">
      <w:pPr>
        <w:ind w:firstLine="709"/>
        <w:jc w:val="both"/>
        <w:rPr>
          <w:lang w:eastAsia="en-US"/>
        </w:rPr>
      </w:pPr>
    </w:p>
    <w:p w:rsidRDefault="00BA0CBE" w:rsidP="00A7203C" w:rsidR="00BA0CBE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482AAF">
        <w:rPr>
          <w:b/>
          <w:lang w:eastAsia="en-US"/>
        </w:rPr>
        <w:t>ENIGMA d.o.o. GRUDE, Bosna i Hercegovina, Pocrte bb, OIB 4272095050004</w:t>
      </w:r>
      <w:r>
        <w:rPr>
          <w:lang w:eastAsia="en-US"/>
        </w:rPr>
        <w:t xml:space="preserve"> u </w:t>
      </w:r>
      <w:r w:rsidRPr="00537C40">
        <w:rPr>
          <w:lang w:eastAsia="en-US"/>
        </w:rPr>
        <w:t xml:space="preserve"> </w:t>
      </w:r>
      <w:r>
        <w:rPr>
          <w:lang w:eastAsia="en-US"/>
        </w:rPr>
        <w:t>iznosu 695,32 kn</w:t>
      </w:r>
      <w:r w:rsidR="00482AAF">
        <w:rPr>
          <w:lang w:eastAsia="en-US"/>
        </w:rPr>
        <w:t>, uz obrazloženje da je prijavljeno potraživanje u zastari.</w:t>
      </w:r>
    </w:p>
    <w:p w:rsidRDefault="00BA0CBE" w:rsidP="00A7203C" w:rsidR="00482AAF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695,32</w:t>
      </w:r>
      <w:r w:rsidRPr="00537C40">
        <w:rPr>
          <w:lang w:eastAsia="en-US"/>
        </w:rPr>
        <w:t xml:space="preserve"> </w:t>
      </w:r>
      <w:r w:rsidR="00482AAF">
        <w:rPr>
          <w:lang w:eastAsia="en-US"/>
        </w:rPr>
        <w:t>kn, uz obrazloženje da je prijavljeno potraživanje u zastari.</w:t>
      </w:r>
    </w:p>
    <w:p w:rsidRDefault="00482AAF" w:rsidP="00BA0CBE" w:rsidR="00482AAF">
      <w:pPr>
        <w:pStyle w:val="Bezproreda"/>
        <w:jc w:val="both"/>
        <w:rPr>
          <w:lang w:eastAsia="en-US"/>
        </w:rPr>
      </w:pPr>
      <w:r>
        <w:rPr>
          <w:lang w:eastAsia="en-US"/>
        </w:rPr>
        <w:tab/>
        <w:t xml:space="preserve">Valjalo je stoga vjerovnika na temelju čl.48. st.1. SZ-a uputiti na parnicu radi utvrđivanja osporene tražbine. </w:t>
      </w:r>
    </w:p>
    <w:p w:rsidRDefault="00BA0CBE" w:rsidP="00A7203C" w:rsidR="00BA0CBE">
      <w:pPr>
        <w:ind w:firstLine="709"/>
        <w:jc w:val="both"/>
        <w:rPr>
          <w:lang w:eastAsia="en-US"/>
        </w:rPr>
      </w:pPr>
    </w:p>
    <w:p w:rsidRDefault="00BA0CBE" w:rsidP="00A7203C" w:rsidR="00BA0CBE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Dužnik MGK pack d.d. Kukuljanovo, Kukuljanovo 349 osporio je tražbinu vjerovnika </w:t>
      </w:r>
      <w:r w:rsidRPr="00482AAF">
        <w:rPr>
          <w:b/>
          <w:lang w:eastAsia="en-US"/>
        </w:rPr>
        <w:t>GEN COMMERCE d.o.o. za trgovinu i usluge, OIB 61761797220, Vrapčanska 232, Zagreb</w:t>
      </w:r>
      <w:r w:rsidRPr="00B50BD0">
        <w:rPr>
          <w:lang w:eastAsia="en-US"/>
        </w:rPr>
        <w:t xml:space="preserve"> </w:t>
      </w:r>
      <w:r>
        <w:rPr>
          <w:lang w:eastAsia="en-US"/>
        </w:rPr>
        <w:t>u iznosu 1.196,15</w:t>
      </w:r>
      <w:r w:rsidRPr="00537C40">
        <w:rPr>
          <w:lang w:eastAsia="en-US"/>
        </w:rPr>
        <w:t xml:space="preserve"> </w:t>
      </w:r>
      <w:r>
        <w:rPr>
          <w:lang w:eastAsia="en-US"/>
        </w:rPr>
        <w:t>kn</w:t>
      </w:r>
      <w:r w:rsidR="00482AAF">
        <w:rPr>
          <w:lang w:eastAsia="en-US"/>
        </w:rPr>
        <w:t>, uz obrazloženje da je u tijeku parnični postupak o istoj tražbini</w:t>
      </w:r>
      <w:r>
        <w:rPr>
          <w:lang w:eastAsia="en-US"/>
        </w:rPr>
        <w:t>.</w:t>
      </w:r>
    </w:p>
    <w:p w:rsidRDefault="00BA0CBE" w:rsidP="00A7203C" w:rsidR="00BA0CBE">
      <w:pPr>
        <w:ind w:firstLine="709"/>
        <w:jc w:val="both"/>
        <w:rPr>
          <w:lang w:eastAsia="en-US"/>
        </w:rPr>
      </w:pPr>
    </w:p>
    <w:p w:rsidRDefault="00BA0CBE" w:rsidP="00A7203C" w:rsidR="00BA0CBE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482AAF">
        <w:rPr>
          <w:b/>
          <w:lang w:eastAsia="en-US"/>
        </w:rPr>
        <w:t>GEO - KVARNER d.o.o. za geodetske poslove, OIB 91190940081, Žuknica 53c, Kostrena</w:t>
      </w:r>
      <w:r w:rsidRPr="00B50BD0">
        <w:rPr>
          <w:lang w:eastAsia="en-US"/>
        </w:rPr>
        <w:t xml:space="preserve"> </w:t>
      </w:r>
      <w:r>
        <w:rPr>
          <w:lang w:eastAsia="en-US"/>
        </w:rPr>
        <w:t xml:space="preserve">u </w:t>
      </w:r>
      <w:r w:rsidRPr="00537C40">
        <w:rPr>
          <w:lang w:eastAsia="en-US"/>
        </w:rPr>
        <w:t xml:space="preserve"> </w:t>
      </w:r>
      <w:r>
        <w:rPr>
          <w:lang w:eastAsia="en-US"/>
        </w:rPr>
        <w:t>iznosu 9.625,00 kn</w:t>
      </w:r>
      <w:r w:rsidR="00482AAF">
        <w:rPr>
          <w:lang w:eastAsia="en-US"/>
        </w:rPr>
        <w:t>, uz obrazloženje da je prijavljeno potraživanje u zastari</w:t>
      </w:r>
      <w:r>
        <w:rPr>
          <w:lang w:eastAsia="en-US"/>
        </w:rPr>
        <w:t>.</w:t>
      </w:r>
    </w:p>
    <w:p w:rsidRDefault="00BA0CBE" w:rsidP="00A7203C" w:rsidR="00482AAF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9.625,00</w:t>
      </w:r>
      <w:r w:rsidRPr="00537C40">
        <w:rPr>
          <w:lang w:eastAsia="en-US"/>
        </w:rPr>
        <w:t xml:space="preserve"> </w:t>
      </w:r>
      <w:r w:rsidR="00482AAF">
        <w:rPr>
          <w:lang w:eastAsia="en-US"/>
        </w:rPr>
        <w:t>kn, uz obrazloženje da je prijavljeno potraživanje u zastari.</w:t>
      </w:r>
    </w:p>
    <w:p w:rsidRDefault="00482AAF" w:rsidP="00BA0CBE" w:rsidR="00482AAF">
      <w:pPr>
        <w:pStyle w:val="Bezproreda"/>
        <w:jc w:val="both"/>
        <w:rPr>
          <w:lang w:eastAsia="en-US"/>
        </w:rPr>
      </w:pPr>
      <w:r>
        <w:rPr>
          <w:lang w:eastAsia="en-US"/>
        </w:rPr>
        <w:tab/>
        <w:t xml:space="preserve">Valjalo je stoga vjerovnika na temelju čl.48. st.1. SZ-a uputiti na parnicu radi utvrđivanja osporene tražbine. </w:t>
      </w:r>
    </w:p>
    <w:p w:rsidRDefault="00BA0CBE" w:rsidP="00A7203C" w:rsidR="00BA0CBE">
      <w:pPr>
        <w:ind w:firstLine="709"/>
        <w:jc w:val="both"/>
        <w:rPr>
          <w:lang w:eastAsia="en-US"/>
        </w:rPr>
      </w:pPr>
    </w:p>
    <w:p w:rsidRDefault="00BA0CBE" w:rsidP="00A7203C" w:rsidR="00BA0CBE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482AAF">
        <w:rPr>
          <w:b/>
          <w:lang w:eastAsia="en-US"/>
        </w:rPr>
        <w:t>GLOBAL EKSPRES d.o.o. za prijevoz i intelektualne usluge, OIB 08233537792, Stupničke šipkovine 31, Donji Stupnik</w:t>
      </w:r>
      <w:r w:rsidRPr="00B50BD0">
        <w:rPr>
          <w:lang w:eastAsia="en-US"/>
        </w:rPr>
        <w:t xml:space="preserve"> </w:t>
      </w:r>
      <w:r>
        <w:rPr>
          <w:lang w:eastAsia="en-US"/>
        </w:rPr>
        <w:t xml:space="preserve">u </w:t>
      </w:r>
      <w:r w:rsidRPr="00537C40">
        <w:rPr>
          <w:lang w:eastAsia="en-US"/>
        </w:rPr>
        <w:t xml:space="preserve"> </w:t>
      </w:r>
      <w:r w:rsidR="00482AAF">
        <w:rPr>
          <w:lang w:eastAsia="en-US"/>
        </w:rPr>
        <w:t>iznosu 1.225,00 kn, uz obrazloženje da vjerovnik nije dokazao osnovanost tražbine iznad priznatog iznosa.</w:t>
      </w:r>
    </w:p>
    <w:p w:rsidRDefault="00BA0CBE" w:rsidP="00A7203C" w:rsidR="00BA0CBE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1.225,00</w:t>
      </w:r>
      <w:r w:rsidRPr="00537C40">
        <w:rPr>
          <w:lang w:eastAsia="en-US"/>
        </w:rPr>
        <w:t xml:space="preserve"> </w:t>
      </w:r>
      <w:r w:rsidR="00482AAF">
        <w:rPr>
          <w:lang w:eastAsia="en-US"/>
        </w:rPr>
        <w:t>kn, uz obrazloženje da je priložen jedan iznos na 1.225,00 kn.</w:t>
      </w:r>
    </w:p>
    <w:p w:rsidRDefault="00482AAF" w:rsidP="00BA0CBE" w:rsidR="00482AAF">
      <w:pPr>
        <w:pStyle w:val="Bezproreda"/>
        <w:jc w:val="both"/>
        <w:rPr>
          <w:lang w:eastAsia="en-US"/>
        </w:rPr>
      </w:pPr>
      <w:r>
        <w:rPr>
          <w:lang w:eastAsia="en-US"/>
        </w:rPr>
        <w:tab/>
        <w:t xml:space="preserve">Valjalo je stoga vjerovnika na temelju čl.48. st.1. SZ-a uputiti na parnicu radi utvrđivanja osporene tražbine. </w:t>
      </w:r>
    </w:p>
    <w:p w:rsidRDefault="00BA0CBE" w:rsidP="00A7203C" w:rsidR="00BA0CBE">
      <w:pPr>
        <w:ind w:firstLine="709"/>
        <w:jc w:val="both"/>
        <w:rPr>
          <w:lang w:eastAsia="en-US"/>
        </w:rPr>
      </w:pPr>
    </w:p>
    <w:p w:rsidRDefault="00BA0CBE" w:rsidP="00A7203C" w:rsidR="00BA0CBE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482AAF">
        <w:rPr>
          <w:b/>
          <w:lang w:eastAsia="en-US"/>
        </w:rPr>
        <w:t>GRAD RIJEKA, OIB 54382731928, Korzo 16, Rijeka</w:t>
      </w:r>
      <w:r w:rsidRPr="00B50BD0">
        <w:rPr>
          <w:lang w:eastAsia="en-US"/>
        </w:rPr>
        <w:t xml:space="preserve"> </w:t>
      </w:r>
      <w:r>
        <w:rPr>
          <w:lang w:eastAsia="en-US"/>
        </w:rPr>
        <w:t xml:space="preserve">u </w:t>
      </w:r>
      <w:r w:rsidRPr="00537C40">
        <w:rPr>
          <w:lang w:eastAsia="en-US"/>
        </w:rPr>
        <w:t xml:space="preserve"> </w:t>
      </w:r>
      <w:r w:rsidR="00482AAF">
        <w:rPr>
          <w:lang w:eastAsia="en-US"/>
        </w:rPr>
        <w:t xml:space="preserve">iznosu 114.203,01 kn, </w:t>
      </w:r>
      <w:r w:rsidR="00482AAF" w:rsidRPr="00482AAF">
        <w:rPr>
          <w:lang w:eastAsia="en-US"/>
        </w:rPr>
        <w:t>uz obrazloženje da se osporava osnovanost tražbine za porez na neiskorištene poduzetničke nekretnine na temelju odluke Ustavnog suda Republike Hrvatske, posl. broj U-I-1559/2001 od 21. veljače 2007. godine</w:t>
      </w:r>
      <w:r w:rsidR="00482AAF">
        <w:rPr>
          <w:lang w:eastAsia="en-US"/>
        </w:rPr>
        <w:t>.</w:t>
      </w:r>
    </w:p>
    <w:p w:rsidRDefault="00BA0CBE" w:rsidP="00A7203C" w:rsidR="00BA0CBE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114.203,01</w:t>
      </w:r>
      <w:r w:rsidRPr="00537C40">
        <w:rPr>
          <w:lang w:eastAsia="en-US"/>
        </w:rPr>
        <w:t xml:space="preserve"> </w:t>
      </w:r>
      <w:r>
        <w:rPr>
          <w:lang w:eastAsia="en-US"/>
        </w:rPr>
        <w:t>kn</w:t>
      </w:r>
      <w:r w:rsidR="00482AAF">
        <w:rPr>
          <w:lang w:eastAsia="en-US"/>
        </w:rPr>
        <w:t xml:space="preserve">, </w:t>
      </w:r>
      <w:r w:rsidR="00482AAF" w:rsidRPr="00482AAF">
        <w:rPr>
          <w:lang w:eastAsia="en-US"/>
        </w:rPr>
        <w:t>uz obrazloženje da se osporava osnovanost tražbine za porez na neiskorištene poduzetničke nekretnine na temelju odluke Ustavnog suda Republike Hrvatske, posl. broj U-I-1559/2001 od 21. veljače 2007. godine.</w:t>
      </w:r>
    </w:p>
    <w:p w:rsidRDefault="00482AAF" w:rsidP="00BA0CBE" w:rsidR="00482AAF">
      <w:pPr>
        <w:pStyle w:val="Bezproreda"/>
        <w:jc w:val="both"/>
        <w:rPr>
          <w:lang w:eastAsia="en-US"/>
        </w:rPr>
      </w:pPr>
      <w:r>
        <w:rPr>
          <w:lang w:eastAsia="en-US"/>
        </w:rPr>
        <w:lastRenderedPageBreak/>
        <w:tab/>
        <w:t xml:space="preserve">Valjalo je stoga vjerovnika na temelju čl.48. st.1. SZ-a uputiti na parnicu radi utvrđivanja osporene tražbine. </w:t>
      </w:r>
    </w:p>
    <w:p w:rsidRDefault="00BA0CBE" w:rsidP="00A7203C" w:rsidR="00BA0CBE">
      <w:pPr>
        <w:ind w:firstLine="709"/>
        <w:jc w:val="both"/>
        <w:rPr>
          <w:lang w:eastAsia="en-US"/>
        </w:rPr>
      </w:pPr>
    </w:p>
    <w:p w:rsidRDefault="00BA0CBE" w:rsidP="00A7203C" w:rsidR="00BA0CBE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F37600">
        <w:rPr>
          <w:b/>
          <w:lang w:eastAsia="en-US"/>
        </w:rPr>
        <w:t>GRZADZIEL INVESTMENT SP.Z.O.O. PL8883013783, 87-800 WLOCLAWEK, Poljska</w:t>
      </w:r>
      <w:r w:rsidRPr="00B50BD0">
        <w:rPr>
          <w:lang w:eastAsia="en-US"/>
        </w:rPr>
        <w:t xml:space="preserve"> </w:t>
      </w:r>
      <w:r>
        <w:rPr>
          <w:lang w:eastAsia="en-US"/>
        </w:rPr>
        <w:t xml:space="preserve">u </w:t>
      </w:r>
      <w:r w:rsidRPr="00537C40">
        <w:rPr>
          <w:lang w:eastAsia="en-US"/>
        </w:rPr>
        <w:t xml:space="preserve"> </w:t>
      </w:r>
      <w:r>
        <w:rPr>
          <w:lang w:eastAsia="en-US"/>
        </w:rPr>
        <w:t>iznosu 17.543,88 kn</w:t>
      </w:r>
      <w:r w:rsidR="00F37600">
        <w:rPr>
          <w:lang w:eastAsia="en-US"/>
        </w:rPr>
        <w:t xml:space="preserve">, uz obrazloženje da je prijavljeno potraživanje podmireno dana 07. srpnja 2017. godine. </w:t>
      </w:r>
    </w:p>
    <w:p w:rsidRDefault="00BA0CBE" w:rsidP="00A7203C" w:rsidR="00BA0CBE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17.543,88</w:t>
      </w:r>
      <w:r w:rsidRPr="00537C40">
        <w:rPr>
          <w:lang w:eastAsia="en-US"/>
        </w:rPr>
        <w:t xml:space="preserve"> </w:t>
      </w:r>
      <w:r>
        <w:rPr>
          <w:lang w:eastAsia="en-US"/>
        </w:rPr>
        <w:t>kn</w:t>
      </w:r>
      <w:r w:rsidR="00F37600">
        <w:rPr>
          <w:lang w:eastAsia="en-US"/>
        </w:rPr>
        <w:t xml:space="preserve">, uz obrazloženje da je prijavljeno potraživanje podmireno dana 07. srpnja 2017. godine. </w:t>
      </w:r>
    </w:p>
    <w:p w:rsidRDefault="00F37600" w:rsidP="00BA0CBE" w:rsidR="00F37600">
      <w:pPr>
        <w:pStyle w:val="Bezproreda"/>
        <w:jc w:val="both"/>
        <w:rPr>
          <w:lang w:eastAsia="en-US"/>
        </w:rPr>
      </w:pPr>
      <w:r>
        <w:rPr>
          <w:lang w:eastAsia="en-US"/>
        </w:rPr>
        <w:tab/>
        <w:t xml:space="preserve">Valjalo je stoga vjerovnika na temelju čl.48. st.1. SZ-a uputiti na parnicu radi utvrđivanja osporene tražbine. </w:t>
      </w:r>
    </w:p>
    <w:p w:rsidRDefault="00BA0CBE" w:rsidP="00A7203C" w:rsidR="00BA0CBE">
      <w:pPr>
        <w:ind w:firstLine="709"/>
        <w:jc w:val="both"/>
        <w:rPr>
          <w:lang w:eastAsia="en-US"/>
        </w:rPr>
      </w:pPr>
    </w:p>
    <w:p w:rsidRDefault="00BA0CBE" w:rsidP="00A7203C" w:rsidR="00BA0CBE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F37600">
        <w:rPr>
          <w:b/>
          <w:lang w:eastAsia="en-US"/>
        </w:rPr>
        <w:t>HEP-Operator distribucijskog sustava d.o.o. za distribuciju i opskrbu električne energije, OIB 46830600751, Ulica grada Vukovara 37, Zagreb</w:t>
      </w:r>
      <w:r w:rsidRPr="00B50BD0">
        <w:rPr>
          <w:lang w:eastAsia="en-US"/>
        </w:rPr>
        <w:t xml:space="preserve"> </w:t>
      </w:r>
      <w:r>
        <w:rPr>
          <w:lang w:eastAsia="en-US"/>
        </w:rPr>
        <w:t xml:space="preserve">u </w:t>
      </w:r>
      <w:r w:rsidRPr="00537C40">
        <w:rPr>
          <w:lang w:eastAsia="en-US"/>
        </w:rPr>
        <w:t xml:space="preserve"> </w:t>
      </w:r>
      <w:r w:rsidR="00F37600">
        <w:rPr>
          <w:lang w:eastAsia="en-US"/>
        </w:rPr>
        <w:t>iznosu 3.139,19 kn, uz obrazloženje da je osporena tražbina dospjela nakon otvaranja predstečajnog postupka.</w:t>
      </w:r>
    </w:p>
    <w:p w:rsidRDefault="00BA0CBE" w:rsidP="00A7203C" w:rsidR="00BA0CBE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3.139,19</w:t>
      </w:r>
      <w:r w:rsidRPr="00537C40">
        <w:rPr>
          <w:lang w:eastAsia="en-US"/>
        </w:rPr>
        <w:t xml:space="preserve"> </w:t>
      </w:r>
      <w:r w:rsidR="00F37600">
        <w:rPr>
          <w:lang w:eastAsia="en-US"/>
        </w:rPr>
        <w:t xml:space="preserve">kn, uz obrazloženje da je račun broj 0129-126087-170921-0 od 14. rujna 2017. godine dospio nakon otvaranja predstečajnog postupka. </w:t>
      </w:r>
    </w:p>
    <w:p w:rsidRDefault="00F37600" w:rsidP="00BA0CBE" w:rsidR="00F37600">
      <w:pPr>
        <w:pStyle w:val="Bezproreda"/>
        <w:jc w:val="both"/>
        <w:rPr>
          <w:lang w:eastAsia="en-US"/>
        </w:rPr>
      </w:pPr>
      <w:r>
        <w:rPr>
          <w:lang w:eastAsia="en-US"/>
        </w:rPr>
        <w:tab/>
        <w:t xml:space="preserve">Valjalo je stoga vjerovnika na temelju čl.48. st.1. SZ-a uputiti na parnicu radi utvrđivanja osporene tražbine. </w:t>
      </w:r>
    </w:p>
    <w:p w:rsidRDefault="00BA0CBE" w:rsidP="00A7203C" w:rsidR="00BA0CBE">
      <w:pPr>
        <w:ind w:firstLine="709"/>
        <w:jc w:val="both"/>
        <w:rPr>
          <w:lang w:eastAsia="en-US"/>
        </w:rPr>
      </w:pPr>
    </w:p>
    <w:p w:rsidRDefault="00BA0CBE" w:rsidP="00A7203C" w:rsidR="00BA0CBE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F37600">
        <w:rPr>
          <w:b/>
          <w:lang w:eastAsia="en-US"/>
        </w:rPr>
        <w:t>HRVATSKI ZAVOD ZA TOKSIKOLOGIJU I ANTIDOPING, OIB 23691527614, Borongajska cesta 83g, Zagreb</w:t>
      </w:r>
      <w:r w:rsidRPr="00B50BD0">
        <w:rPr>
          <w:lang w:eastAsia="en-US"/>
        </w:rPr>
        <w:t xml:space="preserve"> </w:t>
      </w:r>
      <w:r>
        <w:rPr>
          <w:lang w:eastAsia="en-US"/>
        </w:rPr>
        <w:t xml:space="preserve">u </w:t>
      </w:r>
      <w:r w:rsidRPr="00537C40">
        <w:rPr>
          <w:lang w:eastAsia="en-US"/>
        </w:rPr>
        <w:t xml:space="preserve"> </w:t>
      </w:r>
      <w:r>
        <w:rPr>
          <w:lang w:eastAsia="en-US"/>
        </w:rPr>
        <w:t>iznosu 1.500,00 kn</w:t>
      </w:r>
      <w:r w:rsidR="00F37600">
        <w:rPr>
          <w:lang w:eastAsia="en-US"/>
        </w:rPr>
        <w:t>, uz obrazloženje da je prijavljeno potraživanje u zastari</w:t>
      </w:r>
      <w:r>
        <w:rPr>
          <w:lang w:eastAsia="en-US"/>
        </w:rPr>
        <w:t>.</w:t>
      </w:r>
    </w:p>
    <w:p w:rsidRDefault="00BA0CBE" w:rsidP="00A7203C" w:rsidR="00F37600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1.500,00</w:t>
      </w:r>
      <w:r w:rsidRPr="00537C40">
        <w:rPr>
          <w:lang w:eastAsia="en-US"/>
        </w:rPr>
        <w:t xml:space="preserve"> </w:t>
      </w:r>
      <w:r w:rsidR="00F37600">
        <w:rPr>
          <w:lang w:eastAsia="en-US"/>
        </w:rPr>
        <w:t>kn, uz obrazloženje da je prijavljeno potraživanje u zastari.</w:t>
      </w:r>
    </w:p>
    <w:p w:rsidRDefault="00F37600" w:rsidP="00BA0CBE" w:rsidR="00F37600">
      <w:pPr>
        <w:pStyle w:val="Bezproreda"/>
        <w:jc w:val="both"/>
        <w:rPr>
          <w:lang w:eastAsia="en-US"/>
        </w:rPr>
      </w:pPr>
      <w:r>
        <w:rPr>
          <w:lang w:eastAsia="en-US"/>
        </w:rPr>
        <w:tab/>
        <w:t xml:space="preserve">Valjalo je stoga vjerovnika na temelju čl.48. st.1. SZ-a uputiti na parnicu radi utvrđivanja osporene tražbine. </w:t>
      </w:r>
    </w:p>
    <w:p w:rsidRDefault="00BA0CBE" w:rsidP="007D4134" w:rsidR="00BA0CBE">
      <w:pPr>
        <w:ind w:left="709"/>
        <w:rPr>
          <w:lang w:eastAsia="en-US"/>
        </w:rPr>
      </w:pPr>
    </w:p>
    <w:p w:rsidRDefault="00BA0CBE" w:rsidP="00A7203C" w:rsidR="00F37600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F37600">
        <w:rPr>
          <w:b/>
          <w:lang w:eastAsia="en-US"/>
        </w:rPr>
        <w:t>I. T. T. d. o. o. za projektiranje, nadzor i izvođenje, OIB 82717287037, Moše Albaharija 10a, Rijeka</w:t>
      </w:r>
      <w:r w:rsidRPr="00B50BD0">
        <w:rPr>
          <w:lang w:eastAsia="en-US"/>
        </w:rPr>
        <w:t xml:space="preserve"> </w:t>
      </w:r>
      <w:r>
        <w:rPr>
          <w:lang w:eastAsia="en-US"/>
        </w:rPr>
        <w:t xml:space="preserve">u </w:t>
      </w:r>
      <w:r w:rsidRPr="00537C40">
        <w:rPr>
          <w:lang w:eastAsia="en-US"/>
        </w:rPr>
        <w:t xml:space="preserve"> </w:t>
      </w:r>
      <w:r>
        <w:rPr>
          <w:lang w:eastAsia="en-US"/>
        </w:rPr>
        <w:t>iznosu 10.000,00 kn</w:t>
      </w:r>
      <w:r w:rsidR="00F37600">
        <w:rPr>
          <w:lang w:eastAsia="en-US"/>
        </w:rPr>
        <w:t>, uz obrazloženje da je prijavljeno potraživanje u zastari.</w:t>
      </w:r>
    </w:p>
    <w:p w:rsidRDefault="00BA0CBE" w:rsidP="00A7203C" w:rsidR="00F37600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10.000,00</w:t>
      </w:r>
      <w:r w:rsidRPr="00537C40">
        <w:rPr>
          <w:lang w:eastAsia="en-US"/>
        </w:rPr>
        <w:t xml:space="preserve"> </w:t>
      </w:r>
      <w:r>
        <w:rPr>
          <w:lang w:eastAsia="en-US"/>
        </w:rPr>
        <w:t>kn</w:t>
      </w:r>
      <w:r w:rsidR="00F37600">
        <w:rPr>
          <w:lang w:eastAsia="en-US"/>
        </w:rPr>
        <w:t>, uz obrazloženje da je prijavljeno potraživanje u zastari.</w:t>
      </w:r>
    </w:p>
    <w:p w:rsidRDefault="00F37600" w:rsidP="00BA0CBE" w:rsidR="00F37600">
      <w:pPr>
        <w:pStyle w:val="Bezproreda"/>
        <w:jc w:val="both"/>
        <w:rPr>
          <w:lang w:eastAsia="en-US"/>
        </w:rPr>
      </w:pPr>
      <w:r>
        <w:rPr>
          <w:lang w:eastAsia="en-US"/>
        </w:rPr>
        <w:tab/>
        <w:t xml:space="preserve">Valjalo je stoga vjerovnika na temelju čl.48. st.1. SZ-a uputiti na parnicu radi utvrđivanja osporene tražbine. </w:t>
      </w:r>
    </w:p>
    <w:p w:rsidRDefault="00BA0CBE" w:rsidP="007D4134" w:rsidR="00BA0CBE">
      <w:pPr>
        <w:ind w:left="709"/>
        <w:rPr>
          <w:lang w:eastAsia="en-US"/>
        </w:rPr>
      </w:pPr>
    </w:p>
    <w:p w:rsidRDefault="00BA0CBE" w:rsidP="00F37600" w:rsidR="00F37600">
      <w:pPr>
        <w:jc w:val="both"/>
      </w:pPr>
      <w:r>
        <w:rPr>
          <w:lang w:eastAsia="en-US"/>
        </w:rPr>
        <w:tab/>
        <w:t xml:space="preserve">Povjerenik je osporio tražbinu vjerovnika </w:t>
      </w:r>
      <w:r w:rsidRPr="00F37600">
        <w:rPr>
          <w:b/>
          <w:lang w:eastAsia="en-US"/>
        </w:rPr>
        <w:t>INGINSPEKT - OPATIJA d.o.o. Antuna Raspora 26, Opatija, OIB 43134493918</w:t>
      </w:r>
      <w:r>
        <w:rPr>
          <w:lang w:eastAsia="en-US"/>
        </w:rPr>
        <w:t xml:space="preserve"> u </w:t>
      </w:r>
      <w:r w:rsidRPr="00537C40">
        <w:rPr>
          <w:lang w:eastAsia="en-US"/>
        </w:rPr>
        <w:t xml:space="preserve"> </w:t>
      </w:r>
      <w:r>
        <w:rPr>
          <w:lang w:eastAsia="en-US"/>
        </w:rPr>
        <w:t>iznosu 6.401,79 kn</w:t>
      </w:r>
      <w:r w:rsidR="00F37600">
        <w:rPr>
          <w:lang w:eastAsia="en-US"/>
        </w:rPr>
        <w:t xml:space="preserve">, </w:t>
      </w:r>
      <w:r w:rsidR="00F37600">
        <w:t xml:space="preserve">uz obrazloženje da vjerovnik nije dokazao osnovanost i visinu tražbine, a o tražbini se vodi postupak pred ovim sudom pod posl. brojem </w:t>
      </w:r>
      <w:r w:rsidR="00F37600" w:rsidRPr="00870F95">
        <w:t>Povrv-408/17.</w:t>
      </w:r>
      <w:r w:rsidR="00F37600">
        <w:t xml:space="preserve"> </w:t>
      </w:r>
    </w:p>
    <w:p w:rsidRDefault="00F37600" w:rsidP="00F37600" w:rsidR="00F37600">
      <w:pPr>
        <w:jc w:val="both"/>
      </w:pPr>
      <w:r>
        <w:rPr>
          <w:lang w:eastAsia="en-US"/>
        </w:rPr>
        <w:tab/>
      </w:r>
      <w:r w:rsidR="00BA0CBE">
        <w:rPr>
          <w:lang w:eastAsia="en-US"/>
        </w:rPr>
        <w:t>Dužnik MGK pack d.d. Kukuljanovo, Kukuljanovo 349 osporio je tražbinu vjerovnika u iznosu 6.401,79</w:t>
      </w:r>
      <w:r w:rsidR="00BA0CBE" w:rsidRPr="00537C40">
        <w:rPr>
          <w:lang w:eastAsia="en-US"/>
        </w:rPr>
        <w:t xml:space="preserve"> </w:t>
      </w:r>
      <w:r>
        <w:rPr>
          <w:lang w:eastAsia="en-US"/>
        </w:rPr>
        <w:t xml:space="preserve">kn, </w:t>
      </w:r>
      <w:r>
        <w:t xml:space="preserve">uz obrazloženje da se o prijavljenoj tražbini vodi sudski postupak pred ovim sudom pod posl. brojem Povrv-408/17. </w:t>
      </w:r>
    </w:p>
    <w:p w:rsidRDefault="00F37600" w:rsidP="00BA0CBE" w:rsidR="00F37600">
      <w:pPr>
        <w:pStyle w:val="Bezproreda"/>
        <w:jc w:val="both"/>
        <w:rPr>
          <w:lang w:eastAsia="en-US"/>
        </w:rPr>
      </w:pPr>
      <w:r>
        <w:rPr>
          <w:lang w:eastAsia="en-US"/>
        </w:rPr>
        <w:tab/>
        <w:t xml:space="preserve">Valjalo je stoga vjerovnika na temelju čl.48. st.1. SZ-a uputiti na parnicu radi utvrđivanja osporene tražbine. </w:t>
      </w:r>
    </w:p>
    <w:p w:rsidRDefault="00F37600" w:rsidP="00A7203C" w:rsidR="00F37600">
      <w:pPr>
        <w:ind w:firstLine="709"/>
        <w:jc w:val="both"/>
        <w:rPr>
          <w:lang w:eastAsia="en-US"/>
        </w:rPr>
      </w:pPr>
    </w:p>
    <w:p w:rsidRDefault="00BA0CBE" w:rsidP="00A7203C" w:rsidR="00BA0CBE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Dužnik MGK pack d.d. Kukuljanovo, Kukuljanovo 349 osporio je tražbinu vjerovnika </w:t>
      </w:r>
      <w:r w:rsidRPr="00F37600">
        <w:rPr>
          <w:b/>
          <w:lang w:eastAsia="en-US"/>
        </w:rPr>
        <w:t>INGINSPEKT d.o.o. Opatija, Ulica Antona Raspora 26, OIB 43001320854</w:t>
      </w:r>
      <w:r w:rsidRPr="00C66EF9">
        <w:rPr>
          <w:lang w:eastAsia="en-US"/>
        </w:rPr>
        <w:t xml:space="preserve">, </w:t>
      </w:r>
      <w:r>
        <w:rPr>
          <w:lang w:eastAsia="en-US"/>
        </w:rPr>
        <w:t xml:space="preserve">u iznosu </w:t>
      </w:r>
      <w:r>
        <w:rPr>
          <w:lang w:eastAsia="en-US"/>
        </w:rPr>
        <w:lastRenderedPageBreak/>
        <w:t>6.000,00</w:t>
      </w:r>
      <w:r w:rsidRPr="00537C40">
        <w:rPr>
          <w:lang w:eastAsia="en-US"/>
        </w:rPr>
        <w:t xml:space="preserve"> </w:t>
      </w:r>
      <w:r w:rsidR="00F37600">
        <w:rPr>
          <w:lang w:eastAsia="en-US"/>
        </w:rPr>
        <w:t xml:space="preserve">kn, </w:t>
      </w:r>
      <w:r w:rsidR="00F37600" w:rsidRPr="003561B7">
        <w:t>uz obrazloženje da se o prijavljenoj tražbini vodi sudski postupak pred ovim sudom pod posl. brojem Povrv-408/17.</w:t>
      </w:r>
    </w:p>
    <w:p w:rsidRDefault="00F37600" w:rsidP="00BA0CBE" w:rsidR="00F37600">
      <w:pPr>
        <w:pStyle w:val="Bezproreda"/>
        <w:jc w:val="both"/>
        <w:rPr>
          <w:lang w:eastAsia="en-US"/>
        </w:rPr>
      </w:pPr>
      <w:r>
        <w:rPr>
          <w:lang w:eastAsia="en-US"/>
        </w:rPr>
        <w:tab/>
        <w:t xml:space="preserve">Valjalo je stoga vjerovnika na temelju čl.48. st.1. SZ-a uputiti na parnicu radi utvrđivanja osporene tražbine. </w:t>
      </w:r>
    </w:p>
    <w:p w:rsidRDefault="00BA0CBE" w:rsidP="00C66EF9" w:rsidR="00BA0CBE">
      <w:pPr>
        <w:ind w:firstLine="709"/>
        <w:jc w:val="both"/>
        <w:rPr>
          <w:lang w:eastAsia="en-US"/>
        </w:rPr>
      </w:pPr>
    </w:p>
    <w:p w:rsidRDefault="00BA0CBE" w:rsidP="00C66EF9" w:rsidR="00BA0CBE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F37600">
        <w:rPr>
          <w:b/>
          <w:lang w:eastAsia="en-US"/>
        </w:rPr>
        <w:t>INK MALOBERTI s.r.l. Milano, Via Torino 11, Italija</w:t>
      </w:r>
      <w:r>
        <w:rPr>
          <w:lang w:eastAsia="en-US"/>
        </w:rPr>
        <w:t xml:space="preserve"> u </w:t>
      </w:r>
      <w:r w:rsidRPr="00537C40">
        <w:rPr>
          <w:lang w:eastAsia="en-US"/>
        </w:rPr>
        <w:t xml:space="preserve"> </w:t>
      </w:r>
      <w:r>
        <w:rPr>
          <w:lang w:eastAsia="en-US"/>
        </w:rPr>
        <w:t>iznosu 33.052,10 kn</w:t>
      </w:r>
      <w:r w:rsidR="00F37600">
        <w:rPr>
          <w:lang w:eastAsia="en-US"/>
        </w:rPr>
        <w:t>, uz obrazloženje da je prijavljeno potraživanje u zastari</w:t>
      </w:r>
      <w:r>
        <w:rPr>
          <w:lang w:eastAsia="en-US"/>
        </w:rPr>
        <w:t>.</w:t>
      </w:r>
    </w:p>
    <w:p w:rsidRDefault="00BA0CBE" w:rsidP="00C66EF9" w:rsidR="00F37600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33.052,10</w:t>
      </w:r>
      <w:r w:rsidRPr="00537C40">
        <w:rPr>
          <w:lang w:eastAsia="en-US"/>
        </w:rPr>
        <w:t xml:space="preserve"> </w:t>
      </w:r>
      <w:r w:rsidR="00F37600">
        <w:rPr>
          <w:lang w:eastAsia="en-US"/>
        </w:rPr>
        <w:t>kn, uz obrazloženje da je prijavljeno potraživanje u zastari.</w:t>
      </w:r>
    </w:p>
    <w:p w:rsidRDefault="00F37600" w:rsidP="00BA0CBE" w:rsidR="00F37600">
      <w:pPr>
        <w:pStyle w:val="Bezproreda"/>
        <w:jc w:val="both"/>
        <w:rPr>
          <w:lang w:eastAsia="en-US"/>
        </w:rPr>
      </w:pPr>
      <w:r>
        <w:rPr>
          <w:lang w:eastAsia="en-US"/>
        </w:rPr>
        <w:tab/>
        <w:t xml:space="preserve">Valjalo je stoga vjerovnika na temelju čl.48. st.1. SZ-a uputiti na parnicu radi utvrđivanja osporene tražbine. </w:t>
      </w:r>
    </w:p>
    <w:p w:rsidRDefault="00BA0CBE" w:rsidP="00C66EF9" w:rsidR="00BA0CBE">
      <w:pPr>
        <w:ind w:firstLine="709"/>
        <w:jc w:val="both"/>
        <w:rPr>
          <w:lang w:eastAsia="en-US"/>
        </w:rPr>
      </w:pPr>
    </w:p>
    <w:p w:rsidRDefault="00BA0CBE" w:rsidP="00C66EF9" w:rsidR="00BA0CBE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F37600">
        <w:rPr>
          <w:b/>
          <w:lang w:eastAsia="en-US"/>
        </w:rPr>
        <w:t xml:space="preserve">JANEZ IVAN PATERNOSTER S.P. SI35240539, Slovenija, Ljubljana, Studenec 37 </w:t>
      </w:r>
      <w:r>
        <w:rPr>
          <w:lang w:eastAsia="en-US"/>
        </w:rPr>
        <w:t xml:space="preserve">u </w:t>
      </w:r>
      <w:r w:rsidRPr="00537C40">
        <w:rPr>
          <w:lang w:eastAsia="en-US"/>
        </w:rPr>
        <w:t xml:space="preserve"> </w:t>
      </w:r>
      <w:r>
        <w:rPr>
          <w:lang w:eastAsia="en-US"/>
        </w:rPr>
        <w:t>iznosu 36.171,57 kn</w:t>
      </w:r>
      <w:r w:rsidR="00F37600">
        <w:rPr>
          <w:lang w:eastAsia="en-US"/>
        </w:rPr>
        <w:t>, uz obrazloženje da je prijavljeno potraživanje u zastari</w:t>
      </w:r>
      <w:r>
        <w:rPr>
          <w:lang w:eastAsia="en-US"/>
        </w:rPr>
        <w:t>.</w:t>
      </w:r>
    </w:p>
    <w:p w:rsidRDefault="00BA0CBE" w:rsidP="00C66EF9" w:rsidR="00F37600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36.171,57</w:t>
      </w:r>
      <w:r w:rsidRPr="00537C40">
        <w:rPr>
          <w:lang w:eastAsia="en-US"/>
        </w:rPr>
        <w:t xml:space="preserve"> </w:t>
      </w:r>
      <w:r w:rsidR="00F37600">
        <w:rPr>
          <w:lang w:eastAsia="en-US"/>
        </w:rPr>
        <w:t>kn, uz obrazloženje da je prijavljeno potraživanje u zastari.</w:t>
      </w:r>
    </w:p>
    <w:p w:rsidRDefault="00F37600" w:rsidP="00BA0CBE" w:rsidR="00F37600">
      <w:pPr>
        <w:pStyle w:val="Bezproreda"/>
        <w:jc w:val="both"/>
        <w:rPr>
          <w:lang w:eastAsia="en-US"/>
        </w:rPr>
      </w:pPr>
      <w:r>
        <w:rPr>
          <w:lang w:eastAsia="en-US"/>
        </w:rPr>
        <w:tab/>
        <w:t xml:space="preserve">Valjalo je stoga vjerovnika na temelju čl.48. st.1. SZ-a uputiti na parnicu radi utvrđivanja osporene tražbine. </w:t>
      </w:r>
    </w:p>
    <w:p w:rsidRDefault="00BA0CBE" w:rsidP="00C66EF9" w:rsidR="00BA0CBE">
      <w:pPr>
        <w:ind w:firstLine="709"/>
        <w:jc w:val="both"/>
        <w:rPr>
          <w:lang w:eastAsia="en-US"/>
        </w:rPr>
      </w:pPr>
    </w:p>
    <w:p w:rsidRDefault="00BA0CBE" w:rsidP="00C66EF9" w:rsidR="00BA0CBE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F37600">
        <w:rPr>
          <w:b/>
          <w:lang w:eastAsia="en-US"/>
        </w:rPr>
        <w:t>KAESER KOMPRESSOREN trgovina i usluge d.o.o. OIB 42572807012, Rimski put 11 d, Sesvete</w:t>
      </w:r>
      <w:r w:rsidRPr="00C66EF9">
        <w:rPr>
          <w:lang w:eastAsia="en-US"/>
        </w:rPr>
        <w:t xml:space="preserve"> </w:t>
      </w:r>
      <w:r>
        <w:rPr>
          <w:lang w:eastAsia="en-US"/>
        </w:rPr>
        <w:t xml:space="preserve">u </w:t>
      </w:r>
      <w:r w:rsidRPr="00537C40">
        <w:rPr>
          <w:lang w:eastAsia="en-US"/>
        </w:rPr>
        <w:t xml:space="preserve"> </w:t>
      </w:r>
      <w:r>
        <w:rPr>
          <w:lang w:eastAsia="en-US"/>
        </w:rPr>
        <w:t>iznosu 2.250,00 kn</w:t>
      </w:r>
      <w:r w:rsidR="00F37600">
        <w:rPr>
          <w:lang w:eastAsia="en-US"/>
        </w:rPr>
        <w:t xml:space="preserve">, uz obrazloženje da vjerovnik nije dokazao osnovanost i visinu tražbine iznad priznatog iznosa. </w:t>
      </w:r>
    </w:p>
    <w:p w:rsidRDefault="00BA0CBE" w:rsidP="00A7203C" w:rsidR="00BA0CBE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2.250,00</w:t>
      </w:r>
      <w:r w:rsidRPr="00537C40">
        <w:rPr>
          <w:lang w:eastAsia="en-US"/>
        </w:rPr>
        <w:t xml:space="preserve"> </w:t>
      </w:r>
      <w:r>
        <w:rPr>
          <w:lang w:eastAsia="en-US"/>
        </w:rPr>
        <w:t>kn</w:t>
      </w:r>
      <w:r w:rsidR="00F37600">
        <w:rPr>
          <w:lang w:eastAsia="en-US"/>
        </w:rPr>
        <w:t>,</w:t>
      </w:r>
      <w:r w:rsidR="00F37600" w:rsidRPr="00F37600">
        <w:rPr>
          <w:lang w:eastAsia="en-US"/>
        </w:rPr>
        <w:t xml:space="preserve"> </w:t>
      </w:r>
      <w:r w:rsidR="00F37600">
        <w:rPr>
          <w:lang w:eastAsia="en-US"/>
        </w:rPr>
        <w:t>uz obrazloženje da je prijavljeni iznos dospio nakon otvaranja predstečajnog postupka.</w:t>
      </w:r>
    </w:p>
    <w:p w:rsidRDefault="00F37600" w:rsidP="00BA0CBE" w:rsidR="00F37600">
      <w:pPr>
        <w:pStyle w:val="Bezproreda"/>
        <w:jc w:val="both"/>
        <w:rPr>
          <w:lang w:eastAsia="en-US"/>
        </w:rPr>
      </w:pPr>
      <w:r>
        <w:rPr>
          <w:lang w:eastAsia="en-US"/>
        </w:rPr>
        <w:tab/>
        <w:t xml:space="preserve">Valjalo je stoga vjerovnika na temelju čl.48. st.1. SZ-a uputiti na parnicu radi utvrđivanja osporene tražbine. </w:t>
      </w:r>
    </w:p>
    <w:p w:rsidRDefault="00BA0CBE" w:rsidP="00C66EF9" w:rsidR="00BA0CBE">
      <w:pPr>
        <w:ind w:firstLine="709"/>
        <w:jc w:val="both"/>
        <w:rPr>
          <w:lang w:eastAsia="en-US"/>
        </w:rPr>
      </w:pPr>
    </w:p>
    <w:p w:rsidRDefault="00BA0CBE" w:rsidP="00C66EF9" w:rsidR="00BA0CBE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F37600">
        <w:rPr>
          <w:b/>
          <w:lang w:eastAsia="en-US"/>
        </w:rPr>
        <w:t>STJEPANA KAŠNAR, vl. obrta KAŠNAR OPEL SERVIS, OIB 37018589595, MATIJE GUPCA 9, ADAMOVEC</w:t>
      </w:r>
      <w:r w:rsidRPr="00C66EF9">
        <w:rPr>
          <w:lang w:eastAsia="en-US"/>
        </w:rPr>
        <w:t xml:space="preserve"> </w:t>
      </w:r>
      <w:r>
        <w:rPr>
          <w:lang w:eastAsia="en-US"/>
        </w:rPr>
        <w:t xml:space="preserve">u </w:t>
      </w:r>
      <w:r w:rsidRPr="00537C40">
        <w:rPr>
          <w:lang w:eastAsia="en-US"/>
        </w:rPr>
        <w:t xml:space="preserve"> </w:t>
      </w:r>
      <w:r w:rsidR="00F37600">
        <w:rPr>
          <w:lang w:eastAsia="en-US"/>
        </w:rPr>
        <w:t xml:space="preserve">iznosu 653,13 kn, uz obrazloženje da je osporeni iznos u zastari. </w:t>
      </w:r>
    </w:p>
    <w:p w:rsidRDefault="00BA0CBE" w:rsidP="00A7203C" w:rsidR="00BA0CBE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653,13</w:t>
      </w:r>
      <w:r w:rsidRPr="00537C40">
        <w:rPr>
          <w:lang w:eastAsia="en-US"/>
        </w:rPr>
        <w:t xml:space="preserve"> </w:t>
      </w:r>
      <w:r w:rsidR="00F37600">
        <w:rPr>
          <w:lang w:eastAsia="en-US"/>
        </w:rPr>
        <w:t xml:space="preserve">kn, uz obrazloženje da je osporeni iznos u zastari. </w:t>
      </w:r>
    </w:p>
    <w:p w:rsidRDefault="00F37600" w:rsidP="00BA0CBE" w:rsidR="00F37600">
      <w:pPr>
        <w:pStyle w:val="Bezproreda"/>
        <w:jc w:val="both"/>
        <w:rPr>
          <w:lang w:eastAsia="en-US"/>
        </w:rPr>
      </w:pPr>
      <w:r>
        <w:rPr>
          <w:lang w:eastAsia="en-US"/>
        </w:rPr>
        <w:tab/>
        <w:t xml:space="preserve">Valjalo je stoga vjerovnika na temelju čl.48. st.1. SZ-a uputiti na parnicu radi utvrđivanja osporene tražbine. </w:t>
      </w:r>
    </w:p>
    <w:p w:rsidRDefault="00F37600" w:rsidP="007D4134" w:rsidR="00F37600">
      <w:pPr>
        <w:ind w:left="709"/>
        <w:rPr>
          <w:lang w:eastAsia="en-US"/>
        </w:rPr>
      </w:pPr>
    </w:p>
    <w:p w:rsidRDefault="00BA0CBE" w:rsidP="00A7203C" w:rsidR="00BA0CBE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Dužnik MGK pack d.d. Kukuljanovo, Kukuljanovo 349 osporio je tražbinu vjerovnika </w:t>
      </w:r>
      <w:r w:rsidRPr="00F37600">
        <w:rPr>
          <w:b/>
          <w:lang w:eastAsia="en-US"/>
        </w:rPr>
        <w:t>Komunalno društvo ČISTOĆA d. o. o. za održavanje čistoće i gospodarenje otpadom, OIB 06531901714, Dolac 14, Rijeka</w:t>
      </w:r>
      <w:r w:rsidRPr="00C66EF9">
        <w:rPr>
          <w:lang w:eastAsia="en-US"/>
        </w:rPr>
        <w:t xml:space="preserve"> </w:t>
      </w:r>
      <w:r>
        <w:rPr>
          <w:lang w:eastAsia="en-US"/>
        </w:rPr>
        <w:t>u iznosu 1.831,79</w:t>
      </w:r>
      <w:r w:rsidRPr="00537C40">
        <w:rPr>
          <w:lang w:eastAsia="en-US"/>
        </w:rPr>
        <w:t xml:space="preserve"> </w:t>
      </w:r>
      <w:r>
        <w:rPr>
          <w:lang w:eastAsia="en-US"/>
        </w:rPr>
        <w:t>kn</w:t>
      </w:r>
      <w:r w:rsidR="00F37600">
        <w:rPr>
          <w:lang w:eastAsia="en-US"/>
        </w:rPr>
        <w:t>, uz obrazloženje da je navedeni iznos dospio nakon otvaranja predstečajnog postupka</w:t>
      </w:r>
      <w:r>
        <w:rPr>
          <w:lang w:eastAsia="en-US"/>
        </w:rPr>
        <w:t>.</w:t>
      </w:r>
    </w:p>
    <w:p w:rsidRDefault="00F37600" w:rsidP="00BA0CBE" w:rsidR="00F37600">
      <w:pPr>
        <w:pStyle w:val="Bezproreda"/>
        <w:jc w:val="both"/>
        <w:rPr>
          <w:lang w:eastAsia="en-US"/>
        </w:rPr>
      </w:pPr>
      <w:r>
        <w:rPr>
          <w:lang w:eastAsia="en-US"/>
        </w:rPr>
        <w:tab/>
        <w:t xml:space="preserve">Valjalo je stoga vjerovnika na temelju čl.48. st.1. SZ-a uputiti na parnicu radi utvrđivanja osporene tražbine. </w:t>
      </w:r>
    </w:p>
    <w:p w:rsidRDefault="00BA0CBE" w:rsidP="00C66EF9" w:rsidR="00BA0CBE">
      <w:pPr>
        <w:ind w:firstLine="709"/>
        <w:jc w:val="both"/>
        <w:rPr>
          <w:lang w:eastAsia="en-US"/>
        </w:rPr>
      </w:pPr>
    </w:p>
    <w:p w:rsidRDefault="00BA0CBE" w:rsidP="00C66EF9" w:rsidR="00BA0CBE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F37600">
        <w:rPr>
          <w:b/>
          <w:lang w:eastAsia="en-US"/>
        </w:rPr>
        <w:t>KUTJEVAČKI VINARI, udruga vinara i vinogradara Kutjevo, OIB 70368571510, Trg graševine 1, Kutjevo</w:t>
      </w:r>
      <w:r w:rsidRPr="00C66EF9">
        <w:rPr>
          <w:lang w:eastAsia="en-US"/>
        </w:rPr>
        <w:t xml:space="preserve"> </w:t>
      </w:r>
      <w:r>
        <w:rPr>
          <w:lang w:eastAsia="en-US"/>
        </w:rPr>
        <w:t xml:space="preserve">u </w:t>
      </w:r>
      <w:r w:rsidRPr="00537C40">
        <w:rPr>
          <w:lang w:eastAsia="en-US"/>
        </w:rPr>
        <w:t xml:space="preserve"> </w:t>
      </w:r>
      <w:r w:rsidR="00F37600">
        <w:rPr>
          <w:lang w:eastAsia="en-US"/>
        </w:rPr>
        <w:t>iznosu 5.000,00 kn, uz obrazloženje da je prijavljeno potraživanje u zastari.</w:t>
      </w:r>
    </w:p>
    <w:p w:rsidRDefault="00BA0CBE" w:rsidP="00C66EF9" w:rsidR="00F37600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5.000,00</w:t>
      </w:r>
      <w:r w:rsidRPr="00537C40">
        <w:rPr>
          <w:lang w:eastAsia="en-US"/>
        </w:rPr>
        <w:t xml:space="preserve"> </w:t>
      </w:r>
      <w:r w:rsidR="00F37600">
        <w:rPr>
          <w:lang w:eastAsia="en-US"/>
        </w:rPr>
        <w:t>kn, uz obrazloženje da je prijavljeno potraživanje u zastari.</w:t>
      </w:r>
    </w:p>
    <w:p w:rsidRDefault="00F37600" w:rsidP="00BA0CBE" w:rsidR="00F37600">
      <w:pPr>
        <w:pStyle w:val="Bezproreda"/>
        <w:jc w:val="both"/>
        <w:rPr>
          <w:lang w:eastAsia="en-US"/>
        </w:rPr>
      </w:pPr>
      <w:r>
        <w:rPr>
          <w:lang w:eastAsia="en-US"/>
        </w:rPr>
        <w:lastRenderedPageBreak/>
        <w:tab/>
        <w:t xml:space="preserve">Valjalo je stoga vjerovnika na temelju čl.48. st.1. SZ-a uputiti na parnicu radi utvrđivanja osporene tražbine. </w:t>
      </w:r>
    </w:p>
    <w:p w:rsidRDefault="00BA0CBE" w:rsidP="007D4134" w:rsidR="00BA0CBE">
      <w:pPr>
        <w:ind w:left="709"/>
        <w:rPr>
          <w:lang w:eastAsia="en-US"/>
        </w:rPr>
      </w:pPr>
    </w:p>
    <w:p w:rsidRDefault="00BA0CBE" w:rsidP="00C66EF9" w:rsidR="00BA0CBE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F37600">
        <w:rPr>
          <w:b/>
          <w:lang w:eastAsia="en-US"/>
        </w:rPr>
        <w:t>LIM SAMOBOR d.o.o. za proizvodnju, trgovinu i usluge, OIB 42395515009, Nikole Šubića Zrinskog 16b, Samobor</w:t>
      </w:r>
      <w:r w:rsidRPr="00C66EF9">
        <w:rPr>
          <w:lang w:eastAsia="en-US"/>
        </w:rPr>
        <w:t xml:space="preserve"> </w:t>
      </w:r>
      <w:r>
        <w:rPr>
          <w:lang w:eastAsia="en-US"/>
        </w:rPr>
        <w:t>u iznosu 3.500,00 kn</w:t>
      </w:r>
      <w:r w:rsidR="00F37600">
        <w:rPr>
          <w:lang w:eastAsia="en-US"/>
        </w:rPr>
        <w:t xml:space="preserve">, uz obrazloženje da je osporeni dio prijavljene tražbine podmiren dana 07. srpnja 2017. godine. </w:t>
      </w:r>
    </w:p>
    <w:p w:rsidRDefault="00BA0CBE" w:rsidP="00A7203C" w:rsidR="00BA0CBE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3.500,00</w:t>
      </w:r>
      <w:r w:rsidRPr="00537C40">
        <w:rPr>
          <w:lang w:eastAsia="en-US"/>
        </w:rPr>
        <w:t xml:space="preserve"> </w:t>
      </w:r>
      <w:r w:rsidR="00F37600">
        <w:rPr>
          <w:lang w:eastAsia="en-US"/>
        </w:rPr>
        <w:t xml:space="preserve">kn, uz obrazloženje da je osporeni dio prijavljene tražbine podmiren dana 07. srpnja 2017. godine. </w:t>
      </w:r>
    </w:p>
    <w:p w:rsidRDefault="00F37600" w:rsidP="00BA0CBE" w:rsidR="00F37600">
      <w:pPr>
        <w:pStyle w:val="Bezproreda"/>
        <w:jc w:val="both"/>
        <w:rPr>
          <w:lang w:eastAsia="en-US"/>
        </w:rPr>
      </w:pPr>
      <w:r>
        <w:rPr>
          <w:lang w:eastAsia="en-US"/>
        </w:rPr>
        <w:tab/>
        <w:t xml:space="preserve">Valjalo je stoga vjerovnika na temelju čl.48. st.1. SZ-a uputiti na parnicu radi utvrđivanja osporene tražbine. </w:t>
      </w:r>
    </w:p>
    <w:p w:rsidRDefault="00BA0CBE" w:rsidP="00C66EF9" w:rsidR="00BA0CBE">
      <w:pPr>
        <w:ind w:firstLine="709"/>
        <w:jc w:val="both"/>
        <w:rPr>
          <w:lang w:eastAsia="en-US"/>
        </w:rPr>
      </w:pPr>
    </w:p>
    <w:p w:rsidRDefault="00BA0CBE" w:rsidP="00C66EF9" w:rsidR="00BA0CBE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F37600">
        <w:rPr>
          <w:b/>
          <w:lang w:eastAsia="en-US"/>
        </w:rPr>
        <w:t>NIKOLA MARCIUŠ, vl. MARNIK obrt, OIB 33693878125, JELAŠIĆKA 18, ZAGREB</w:t>
      </w:r>
      <w:r w:rsidRPr="00C66EF9">
        <w:rPr>
          <w:lang w:eastAsia="en-US"/>
        </w:rPr>
        <w:t xml:space="preserve"> </w:t>
      </w:r>
      <w:r>
        <w:rPr>
          <w:lang w:eastAsia="en-US"/>
        </w:rPr>
        <w:t xml:space="preserve">u </w:t>
      </w:r>
      <w:r w:rsidRPr="00537C40">
        <w:rPr>
          <w:lang w:eastAsia="en-US"/>
        </w:rPr>
        <w:t xml:space="preserve"> </w:t>
      </w:r>
      <w:r>
        <w:rPr>
          <w:lang w:eastAsia="en-US"/>
        </w:rPr>
        <w:t>iznosu 3.780,00 kn</w:t>
      </w:r>
      <w:r w:rsidR="00F37600">
        <w:rPr>
          <w:lang w:eastAsia="en-US"/>
        </w:rPr>
        <w:t xml:space="preserve">, </w:t>
      </w:r>
      <w:r w:rsidR="00F37600" w:rsidRPr="00F37600">
        <w:rPr>
          <w:lang w:eastAsia="en-US"/>
        </w:rPr>
        <w:t>uz obrazloženje da je prijavljeno potraživanje u zastari.</w:t>
      </w:r>
    </w:p>
    <w:p w:rsidRDefault="00BA0CBE" w:rsidP="00F37600" w:rsidR="00F37600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3.780,00</w:t>
      </w:r>
      <w:r w:rsidRPr="00537C40">
        <w:rPr>
          <w:lang w:eastAsia="en-US"/>
        </w:rPr>
        <w:t xml:space="preserve"> </w:t>
      </w:r>
      <w:r w:rsidR="00F37600">
        <w:rPr>
          <w:lang w:eastAsia="en-US"/>
        </w:rPr>
        <w:t>kn, uz obrazloženje da je prijavljeno potraživanje u zastari.</w:t>
      </w:r>
    </w:p>
    <w:p w:rsidRDefault="00F37600" w:rsidP="00BA0CBE" w:rsidR="00F37600">
      <w:pPr>
        <w:pStyle w:val="Bezproreda"/>
        <w:jc w:val="both"/>
        <w:rPr>
          <w:lang w:eastAsia="en-US"/>
        </w:rPr>
      </w:pPr>
      <w:r>
        <w:rPr>
          <w:lang w:eastAsia="en-US"/>
        </w:rPr>
        <w:tab/>
        <w:t xml:space="preserve">Valjalo je stoga vjerovnika na temelju čl.48. st.1. SZ-a uputiti na parnicu radi utvrđivanja osporene tražbine. </w:t>
      </w:r>
    </w:p>
    <w:p w:rsidRDefault="00BA0CBE" w:rsidP="00C66EF9" w:rsidR="00BA0CBE">
      <w:pPr>
        <w:ind w:firstLine="709"/>
        <w:jc w:val="both"/>
        <w:rPr>
          <w:lang w:eastAsia="en-US"/>
        </w:rPr>
      </w:pPr>
    </w:p>
    <w:p w:rsidRDefault="00BA0CBE" w:rsidP="00C66EF9" w:rsidR="00BA0CBE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F37600">
        <w:rPr>
          <w:b/>
          <w:lang w:eastAsia="en-US"/>
        </w:rPr>
        <w:t>MARIN MATEŠIĆ, vl. obrta AUTOMARIN OIB, 31339297680, JUŠIĆI 12C, JUŠIĆI</w:t>
      </w:r>
      <w:r w:rsidRPr="00C66EF9">
        <w:rPr>
          <w:lang w:eastAsia="en-US"/>
        </w:rPr>
        <w:t xml:space="preserve"> </w:t>
      </w:r>
      <w:r>
        <w:rPr>
          <w:lang w:eastAsia="en-US"/>
        </w:rPr>
        <w:t xml:space="preserve">u </w:t>
      </w:r>
      <w:r w:rsidRPr="00537C40">
        <w:rPr>
          <w:lang w:eastAsia="en-US"/>
        </w:rPr>
        <w:t xml:space="preserve"> </w:t>
      </w:r>
      <w:r>
        <w:rPr>
          <w:lang w:eastAsia="en-US"/>
        </w:rPr>
        <w:t>iznosu 1.709,50 kn</w:t>
      </w:r>
      <w:r w:rsidR="00F37600">
        <w:rPr>
          <w:lang w:eastAsia="en-US"/>
        </w:rPr>
        <w:t xml:space="preserve">, </w:t>
      </w:r>
      <w:r w:rsidR="00F37600" w:rsidRPr="00F37600">
        <w:rPr>
          <w:lang w:eastAsia="en-US"/>
        </w:rPr>
        <w:t xml:space="preserve">uz obrazloženje da je prijavljeno potraživanje </w:t>
      </w:r>
      <w:r w:rsidR="00F37600">
        <w:rPr>
          <w:lang w:eastAsia="en-US"/>
        </w:rPr>
        <w:t xml:space="preserve">podmireno dana 07. srpnja 2017. godine. </w:t>
      </w:r>
    </w:p>
    <w:p w:rsidRDefault="00BA0CBE" w:rsidP="00C66EF9" w:rsidR="00F37600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1.709,50</w:t>
      </w:r>
      <w:r w:rsidRPr="00537C40">
        <w:rPr>
          <w:lang w:eastAsia="en-US"/>
        </w:rPr>
        <w:t xml:space="preserve"> </w:t>
      </w:r>
      <w:r>
        <w:rPr>
          <w:lang w:eastAsia="en-US"/>
        </w:rPr>
        <w:t>kn</w:t>
      </w:r>
      <w:r w:rsidR="00F37600">
        <w:rPr>
          <w:lang w:eastAsia="en-US"/>
        </w:rPr>
        <w:t xml:space="preserve">, </w:t>
      </w:r>
      <w:r w:rsidR="00F37600" w:rsidRPr="00F37600">
        <w:rPr>
          <w:lang w:eastAsia="en-US"/>
        </w:rPr>
        <w:t xml:space="preserve">uz obrazloženje da je prijavljeno potraživanje </w:t>
      </w:r>
      <w:r w:rsidR="00F37600">
        <w:rPr>
          <w:lang w:eastAsia="en-US"/>
        </w:rPr>
        <w:t xml:space="preserve">podmireno dana 07. srpnja 2017. godine. </w:t>
      </w:r>
    </w:p>
    <w:p w:rsidRDefault="00F37600" w:rsidP="00BA0CBE" w:rsidR="00F37600">
      <w:pPr>
        <w:pStyle w:val="Bezproreda"/>
        <w:jc w:val="both"/>
        <w:rPr>
          <w:lang w:eastAsia="en-US"/>
        </w:rPr>
      </w:pPr>
      <w:r>
        <w:rPr>
          <w:lang w:eastAsia="en-US"/>
        </w:rPr>
        <w:tab/>
        <w:t xml:space="preserve">Valjalo je stoga vjerovnika na temelju čl.48. st.1. SZ-a uputiti na parnicu radi utvrđivanja osporene tražbine. </w:t>
      </w:r>
    </w:p>
    <w:p w:rsidRDefault="00BA0CBE" w:rsidP="00C66EF9" w:rsidR="00BA0CBE">
      <w:pPr>
        <w:ind w:firstLine="709"/>
        <w:jc w:val="both"/>
        <w:rPr>
          <w:lang w:eastAsia="en-US"/>
        </w:rPr>
      </w:pPr>
    </w:p>
    <w:p w:rsidRDefault="00BA0CBE" w:rsidP="00F37600" w:rsidR="00F37600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F37600">
        <w:rPr>
          <w:b/>
          <w:lang w:eastAsia="en-US"/>
        </w:rPr>
        <w:t>METAL ONE UK LTD GB830427158, Engleska, High Holborn, London, Mid City Place 71</w:t>
      </w:r>
      <w:r w:rsidRPr="00C66EF9">
        <w:rPr>
          <w:lang w:eastAsia="en-US"/>
        </w:rPr>
        <w:t xml:space="preserve"> </w:t>
      </w:r>
      <w:r>
        <w:rPr>
          <w:lang w:eastAsia="en-US"/>
        </w:rPr>
        <w:t xml:space="preserve">u </w:t>
      </w:r>
      <w:r w:rsidRPr="00537C40">
        <w:rPr>
          <w:lang w:eastAsia="en-US"/>
        </w:rPr>
        <w:t xml:space="preserve"> </w:t>
      </w:r>
      <w:r w:rsidR="00F37600">
        <w:rPr>
          <w:lang w:eastAsia="en-US"/>
        </w:rPr>
        <w:t>iznosu 167.915,00 kn, uz obrazloženje da vjerovnik nije dokazao osnovanost i visinu tražbine iznad priznatog iznosa.</w:t>
      </w:r>
    </w:p>
    <w:p w:rsidRDefault="00BA0CBE" w:rsidP="00A7203C" w:rsidR="00BA0CBE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167.915,00</w:t>
      </w:r>
      <w:r w:rsidRPr="00537C40">
        <w:rPr>
          <w:lang w:eastAsia="en-US"/>
        </w:rPr>
        <w:t xml:space="preserve"> </w:t>
      </w:r>
      <w:r>
        <w:rPr>
          <w:lang w:eastAsia="en-US"/>
        </w:rPr>
        <w:t>kn</w:t>
      </w:r>
      <w:r w:rsidR="00F37600">
        <w:rPr>
          <w:lang w:eastAsia="en-US"/>
        </w:rPr>
        <w:t>, uz obrazloženje da je u prijavi tražbine dvostruko naveden iznos u visini 167.915,00 kn</w:t>
      </w:r>
      <w:r>
        <w:rPr>
          <w:lang w:eastAsia="en-US"/>
        </w:rPr>
        <w:t>.</w:t>
      </w:r>
    </w:p>
    <w:p w:rsidRDefault="00F37600" w:rsidP="00BA0CBE" w:rsidR="00F37600">
      <w:pPr>
        <w:pStyle w:val="Bezproreda"/>
        <w:jc w:val="both"/>
        <w:rPr>
          <w:lang w:eastAsia="en-US"/>
        </w:rPr>
      </w:pPr>
      <w:r>
        <w:rPr>
          <w:lang w:eastAsia="en-US"/>
        </w:rPr>
        <w:tab/>
        <w:t xml:space="preserve">Valjalo je stoga vjerovnika na temelju čl.48. st.1. SZ-a uputiti na parnicu radi utvrđivanja osporene tražbine. </w:t>
      </w:r>
    </w:p>
    <w:p w:rsidRDefault="00BA0CBE" w:rsidP="00C66EF9" w:rsidR="00BA0CBE">
      <w:pPr>
        <w:ind w:firstLine="709"/>
        <w:jc w:val="both"/>
        <w:rPr>
          <w:lang w:eastAsia="en-US"/>
        </w:rPr>
      </w:pPr>
    </w:p>
    <w:p w:rsidRDefault="00BA0CBE" w:rsidP="00C66EF9" w:rsidR="00BA0CBE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512278">
        <w:rPr>
          <w:b/>
          <w:lang w:eastAsia="en-US"/>
        </w:rPr>
        <w:t>METALPRINT SPA IT00901830133, Valmadrera, Via Santa Vecchia 69/a, Italija</w:t>
      </w:r>
      <w:r w:rsidRPr="00C66EF9">
        <w:rPr>
          <w:lang w:eastAsia="en-US"/>
        </w:rPr>
        <w:t xml:space="preserve"> </w:t>
      </w:r>
      <w:r>
        <w:rPr>
          <w:lang w:eastAsia="en-US"/>
        </w:rPr>
        <w:t xml:space="preserve">u </w:t>
      </w:r>
      <w:r w:rsidRPr="00537C40">
        <w:rPr>
          <w:lang w:eastAsia="en-US"/>
        </w:rPr>
        <w:t xml:space="preserve"> </w:t>
      </w:r>
      <w:r>
        <w:rPr>
          <w:lang w:eastAsia="en-US"/>
        </w:rPr>
        <w:t>iznosu 18.516,71 kn</w:t>
      </w:r>
      <w:r w:rsidR="00512278">
        <w:rPr>
          <w:lang w:eastAsia="en-US"/>
        </w:rPr>
        <w:t>, uz obrazloženje da je osporeni dio prijavljene tražbine podmiren dana 07. srpnja 2017. godine.</w:t>
      </w:r>
    </w:p>
    <w:p w:rsidRDefault="00BA0CBE" w:rsidP="00C66EF9" w:rsidR="00512278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18.516,71</w:t>
      </w:r>
      <w:r w:rsidRPr="00537C40">
        <w:rPr>
          <w:lang w:eastAsia="en-US"/>
        </w:rPr>
        <w:t xml:space="preserve"> </w:t>
      </w:r>
      <w:r>
        <w:rPr>
          <w:lang w:eastAsia="en-US"/>
        </w:rPr>
        <w:t>kn</w:t>
      </w:r>
      <w:r w:rsidR="00512278">
        <w:rPr>
          <w:lang w:eastAsia="en-US"/>
        </w:rPr>
        <w:t>, uz obrazloženje da je osporeni dio prijavljene tražbine podmiren dana 07. srpnja 2017. godine.</w:t>
      </w:r>
    </w:p>
    <w:p w:rsidRDefault="00512278" w:rsidP="00BA0CBE" w:rsidR="00512278">
      <w:pPr>
        <w:pStyle w:val="Bezproreda"/>
        <w:jc w:val="both"/>
        <w:rPr>
          <w:lang w:eastAsia="en-US"/>
        </w:rPr>
      </w:pPr>
      <w:r>
        <w:rPr>
          <w:lang w:eastAsia="en-US"/>
        </w:rPr>
        <w:tab/>
        <w:t xml:space="preserve">Valjalo je stoga vjerovnika na temelju čl.48. st.1. SZ-a uputiti na parnicu radi utvrđivanja osporene tražbine. </w:t>
      </w:r>
    </w:p>
    <w:p w:rsidRDefault="00512278" w:rsidP="00C66EF9" w:rsidR="00512278">
      <w:pPr>
        <w:ind w:firstLine="709"/>
        <w:jc w:val="both"/>
        <w:rPr>
          <w:lang w:eastAsia="en-US"/>
        </w:rPr>
      </w:pPr>
    </w:p>
    <w:p w:rsidRDefault="00BA0CBE" w:rsidP="00C66EF9" w:rsidR="00BA0CBE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512278">
        <w:rPr>
          <w:b/>
          <w:lang w:eastAsia="en-US"/>
        </w:rPr>
        <w:t>METIS d.d. za sakupljanje, reciklažu i trgovinu ostataka i otpadaka, OIB 19158233033, Kukuljanovo 414, Kukuljanovo</w:t>
      </w:r>
      <w:r w:rsidRPr="00C66EF9">
        <w:rPr>
          <w:lang w:eastAsia="en-US"/>
        </w:rPr>
        <w:t xml:space="preserve"> </w:t>
      </w:r>
      <w:r w:rsidR="00512278">
        <w:rPr>
          <w:lang w:eastAsia="en-US"/>
        </w:rPr>
        <w:t xml:space="preserve">u </w:t>
      </w:r>
      <w:r w:rsidR="00512278">
        <w:rPr>
          <w:lang w:eastAsia="en-US"/>
        </w:rPr>
        <w:lastRenderedPageBreak/>
        <w:t xml:space="preserve">iznosu 19.954,50 kn, uz obrazloženje da je osporeni dio prijavljene tražbine podmiren prijebojem 05. rujna 2017. godine. </w:t>
      </w:r>
    </w:p>
    <w:p w:rsidRDefault="00BA0CBE" w:rsidP="00A7203C" w:rsidR="00BA0CBE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19.954,50</w:t>
      </w:r>
      <w:r w:rsidRPr="00537C40">
        <w:rPr>
          <w:lang w:eastAsia="en-US"/>
        </w:rPr>
        <w:t xml:space="preserve"> </w:t>
      </w:r>
      <w:r>
        <w:rPr>
          <w:lang w:eastAsia="en-US"/>
        </w:rPr>
        <w:t>kn</w:t>
      </w:r>
      <w:r w:rsidR="00512278">
        <w:rPr>
          <w:lang w:eastAsia="en-US"/>
        </w:rPr>
        <w:t xml:space="preserve">, uz obrazloženje da je osporeni dio prijavljene tražbine podmiren prijebojem 05. rujna 2017. godine. </w:t>
      </w:r>
    </w:p>
    <w:p w:rsidRDefault="00512278" w:rsidP="00BA0CBE" w:rsidR="00512278">
      <w:pPr>
        <w:pStyle w:val="Bezproreda"/>
        <w:jc w:val="both"/>
        <w:rPr>
          <w:lang w:eastAsia="en-US"/>
        </w:rPr>
      </w:pPr>
      <w:r>
        <w:rPr>
          <w:lang w:eastAsia="en-US"/>
        </w:rPr>
        <w:tab/>
        <w:t xml:space="preserve">Valjalo je stoga vjerovnika na temelju čl.48. st.1. SZ-a uputiti na parnicu radi utvrđivanja osporene tražbine. </w:t>
      </w:r>
    </w:p>
    <w:p w:rsidRDefault="00BA0CBE" w:rsidP="00C66EF9" w:rsidR="00BA0CBE">
      <w:pPr>
        <w:ind w:firstLine="709"/>
        <w:jc w:val="both"/>
        <w:rPr>
          <w:lang w:eastAsia="en-US"/>
        </w:rPr>
      </w:pPr>
    </w:p>
    <w:p w:rsidRDefault="00BA0CBE" w:rsidP="00C66EF9" w:rsidR="00BA0CBE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512278">
        <w:rPr>
          <w:b/>
          <w:lang w:eastAsia="en-US"/>
        </w:rPr>
        <w:t>METLAC S.P.A. IT01264360064, Italija, Bosco Marengo, S.s.35, Bis Dei Giovi 53</w:t>
      </w:r>
      <w:r>
        <w:rPr>
          <w:lang w:eastAsia="en-US"/>
        </w:rPr>
        <w:t xml:space="preserve"> u iznosu 48.862,80 kn</w:t>
      </w:r>
      <w:r w:rsidR="00512278">
        <w:rPr>
          <w:lang w:eastAsia="en-US"/>
        </w:rPr>
        <w:t>, uz obrazloženje da vjerovnik nije dokazao osnovanost tražbine iznad priznatog iznosa</w:t>
      </w:r>
      <w:r>
        <w:rPr>
          <w:lang w:eastAsia="en-US"/>
        </w:rPr>
        <w:t>.</w:t>
      </w:r>
    </w:p>
    <w:p w:rsidRDefault="00BA0CBE" w:rsidP="00A7203C" w:rsidR="00BA0CBE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48.862,80</w:t>
      </w:r>
      <w:r w:rsidRPr="00537C40">
        <w:rPr>
          <w:lang w:eastAsia="en-US"/>
        </w:rPr>
        <w:t xml:space="preserve"> </w:t>
      </w:r>
      <w:r w:rsidR="00512278">
        <w:rPr>
          <w:lang w:eastAsia="en-US"/>
        </w:rPr>
        <w:t xml:space="preserve">kn, uz obrazloženje da je u prijavi tražbine pogrešno upisan iznos koji dospijeva nakon otvaranja predstečajnog postupka u iznosu 48.862,80 kn. </w:t>
      </w:r>
    </w:p>
    <w:p w:rsidRDefault="00512278" w:rsidP="00BA0CBE" w:rsidR="00512278">
      <w:pPr>
        <w:pStyle w:val="Bezproreda"/>
        <w:jc w:val="both"/>
        <w:rPr>
          <w:lang w:eastAsia="en-US"/>
        </w:rPr>
      </w:pPr>
      <w:r>
        <w:rPr>
          <w:lang w:eastAsia="en-US"/>
        </w:rPr>
        <w:tab/>
        <w:t xml:space="preserve">Valjalo je stoga vjerovnika na temelju čl.48. st.1. SZ-a uputiti na parnicu radi utvrđivanja osporene tražbine. </w:t>
      </w:r>
    </w:p>
    <w:p w:rsidRDefault="00BA0CBE" w:rsidP="00C66EF9" w:rsidR="00BA0CBE">
      <w:pPr>
        <w:ind w:firstLine="709"/>
        <w:jc w:val="both"/>
        <w:rPr>
          <w:lang w:eastAsia="en-US"/>
        </w:rPr>
      </w:pPr>
    </w:p>
    <w:p w:rsidRDefault="00BA0CBE" w:rsidP="00512278" w:rsidR="00512278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512278">
        <w:rPr>
          <w:b/>
          <w:lang w:eastAsia="en-US"/>
        </w:rPr>
        <w:t>MIKPLAST KIMYA SAN VE TIC A.S. 6220645181, G.O.S.B. Gebz/Kocaeli</w:t>
      </w:r>
      <w:r w:rsidRPr="008B78F2">
        <w:rPr>
          <w:lang w:eastAsia="en-US"/>
        </w:rPr>
        <w:t xml:space="preserve"> </w:t>
      </w:r>
      <w:r>
        <w:rPr>
          <w:lang w:eastAsia="en-US"/>
        </w:rPr>
        <w:t>u iznosu 151,16 kn</w:t>
      </w:r>
      <w:r w:rsidR="00512278">
        <w:rPr>
          <w:lang w:eastAsia="en-US"/>
        </w:rPr>
        <w:t>, uz obrazloženje da je prijavljeno potraživanje u zastari.</w:t>
      </w:r>
    </w:p>
    <w:p w:rsidRDefault="00BA0CBE" w:rsidP="00512278" w:rsidR="00512278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151,16</w:t>
      </w:r>
      <w:r w:rsidRPr="00537C40">
        <w:rPr>
          <w:lang w:eastAsia="en-US"/>
        </w:rPr>
        <w:t xml:space="preserve"> </w:t>
      </w:r>
      <w:r>
        <w:rPr>
          <w:lang w:eastAsia="en-US"/>
        </w:rPr>
        <w:t>kn</w:t>
      </w:r>
      <w:r w:rsidR="00512278">
        <w:rPr>
          <w:lang w:eastAsia="en-US"/>
        </w:rPr>
        <w:t>, uz obrazloženje da je prijavljeno potraživanje u zastari.</w:t>
      </w:r>
    </w:p>
    <w:p w:rsidRDefault="00512278" w:rsidP="00BA0CBE" w:rsidR="00512278">
      <w:pPr>
        <w:pStyle w:val="Bezproreda"/>
        <w:jc w:val="both"/>
        <w:rPr>
          <w:lang w:eastAsia="en-US"/>
        </w:rPr>
      </w:pPr>
      <w:r>
        <w:rPr>
          <w:lang w:eastAsia="en-US"/>
        </w:rPr>
        <w:tab/>
        <w:t xml:space="preserve">Valjalo je stoga vjerovnika na temelju čl.48. st.1. SZ-a uputiti na parnicu radi utvrđivanja osporene tražbine. </w:t>
      </w:r>
    </w:p>
    <w:p w:rsidRDefault="00512278" w:rsidP="00C66EF9" w:rsidR="00512278">
      <w:pPr>
        <w:ind w:firstLine="709"/>
        <w:jc w:val="both"/>
        <w:rPr>
          <w:lang w:eastAsia="en-US"/>
        </w:rPr>
      </w:pPr>
    </w:p>
    <w:p w:rsidRDefault="00BA0CBE" w:rsidP="00512278" w:rsidR="00512278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512278">
        <w:rPr>
          <w:b/>
          <w:lang w:eastAsia="en-US"/>
        </w:rPr>
        <w:t>NBM PROJEKT j.d.o.o. za prijevoz i usluge, OIB 77838701111, Radićeva 36, Rijeka</w:t>
      </w:r>
      <w:r w:rsidRPr="008B78F2">
        <w:rPr>
          <w:lang w:eastAsia="en-US"/>
        </w:rPr>
        <w:t xml:space="preserve"> </w:t>
      </w:r>
      <w:r w:rsidR="00512278">
        <w:rPr>
          <w:lang w:eastAsia="en-US"/>
        </w:rPr>
        <w:t>u iznosu 531,25 kn, uz obrazloženje da je osporeni dio prijavljene tražbine podmiren 07. srpnja 2017. godine.</w:t>
      </w:r>
    </w:p>
    <w:p w:rsidRDefault="00BA0CBE" w:rsidP="00512278" w:rsidR="00512278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531,25</w:t>
      </w:r>
      <w:r w:rsidRPr="00537C40">
        <w:rPr>
          <w:lang w:eastAsia="en-US"/>
        </w:rPr>
        <w:t xml:space="preserve"> </w:t>
      </w:r>
      <w:r>
        <w:rPr>
          <w:lang w:eastAsia="en-US"/>
        </w:rPr>
        <w:t>kn</w:t>
      </w:r>
      <w:r w:rsidR="00512278">
        <w:rPr>
          <w:lang w:eastAsia="en-US"/>
        </w:rPr>
        <w:t>, uz obrazloženje da je osporeni dio prijavljene tražbine podmiren 07. srpnja 2017. godine.</w:t>
      </w:r>
    </w:p>
    <w:p w:rsidRDefault="00512278" w:rsidP="00BA0CBE" w:rsidR="00512278">
      <w:pPr>
        <w:pStyle w:val="Bezproreda"/>
        <w:jc w:val="both"/>
        <w:rPr>
          <w:lang w:eastAsia="en-US"/>
        </w:rPr>
      </w:pPr>
      <w:r>
        <w:rPr>
          <w:lang w:eastAsia="en-US"/>
        </w:rPr>
        <w:tab/>
        <w:t xml:space="preserve">Valjalo je stoga vjerovnika na temelju čl.48. st.1. SZ-a uputiti na parnicu radi utvrđivanja osporene tražbine. </w:t>
      </w:r>
    </w:p>
    <w:p w:rsidRDefault="00BA0CBE" w:rsidP="00C66EF9" w:rsidR="00BA0CBE">
      <w:pPr>
        <w:ind w:firstLine="709"/>
        <w:jc w:val="both"/>
        <w:rPr>
          <w:lang w:eastAsia="en-US"/>
        </w:rPr>
      </w:pPr>
    </w:p>
    <w:p w:rsidRDefault="00BA0CBE" w:rsidP="00512278" w:rsidR="00512278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512278">
        <w:rPr>
          <w:b/>
          <w:lang w:eastAsia="en-US"/>
        </w:rPr>
        <w:t>PACKSYS GLOBAL THAILAND LTD, Švicarska, Joweid Zentrum 1</w:t>
      </w:r>
      <w:r w:rsidRPr="008B78F2">
        <w:rPr>
          <w:lang w:eastAsia="en-US"/>
        </w:rPr>
        <w:t xml:space="preserve"> </w:t>
      </w:r>
      <w:r w:rsidR="00512278">
        <w:rPr>
          <w:lang w:eastAsia="en-US"/>
        </w:rPr>
        <w:t>u iznosu 6.100,26 kn, uz obrazloženje da je prijavljeno potraživanje u zastari.</w:t>
      </w:r>
    </w:p>
    <w:p w:rsidRDefault="00BA0CBE" w:rsidP="00512278" w:rsidR="00512278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6.100,26</w:t>
      </w:r>
      <w:r w:rsidRPr="00537C40">
        <w:rPr>
          <w:lang w:eastAsia="en-US"/>
        </w:rPr>
        <w:t xml:space="preserve"> </w:t>
      </w:r>
      <w:r w:rsidR="00512278">
        <w:rPr>
          <w:lang w:eastAsia="en-US"/>
        </w:rPr>
        <w:t>kn, uz obrazloženje da je prijavljeno potraživanje u zastari.</w:t>
      </w:r>
    </w:p>
    <w:p w:rsidRDefault="00512278" w:rsidP="00BA0CBE" w:rsidR="00512278">
      <w:pPr>
        <w:pStyle w:val="Bezproreda"/>
        <w:jc w:val="both"/>
        <w:rPr>
          <w:lang w:eastAsia="en-US"/>
        </w:rPr>
      </w:pPr>
      <w:r>
        <w:rPr>
          <w:lang w:eastAsia="en-US"/>
        </w:rPr>
        <w:tab/>
        <w:t xml:space="preserve">Valjalo je stoga vjerovnika na temelju čl.48. st.1. SZ-a uputiti na parnicu radi utvrđivanja osporene tražbine. </w:t>
      </w:r>
    </w:p>
    <w:p w:rsidRDefault="00BA0CBE" w:rsidP="007D4134" w:rsidR="00BA0CBE">
      <w:pPr>
        <w:ind w:left="709"/>
        <w:rPr>
          <w:lang w:eastAsia="en-US"/>
        </w:rPr>
      </w:pPr>
    </w:p>
    <w:p w:rsidRDefault="00BA0CBE" w:rsidP="00512278" w:rsidR="00512278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512278">
        <w:rPr>
          <w:b/>
          <w:lang w:eastAsia="en-US"/>
        </w:rPr>
        <w:t>PANO VERSCHLUSS GMBH, Itzehoe, Gastrr.29</w:t>
      </w:r>
      <w:r w:rsidRPr="008B78F2">
        <w:rPr>
          <w:lang w:eastAsia="en-US"/>
        </w:rPr>
        <w:t xml:space="preserve"> </w:t>
      </w:r>
      <w:r w:rsidR="00512278">
        <w:rPr>
          <w:lang w:eastAsia="en-US"/>
        </w:rPr>
        <w:t>u iznosu 71.798,97 kn, uz obrazloženje da je prijavljeno potraživanje u zastari.</w:t>
      </w:r>
    </w:p>
    <w:p w:rsidRDefault="00BA0CBE" w:rsidP="00512278" w:rsidR="00512278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71.798,97</w:t>
      </w:r>
      <w:r w:rsidRPr="00537C40">
        <w:rPr>
          <w:lang w:eastAsia="en-US"/>
        </w:rPr>
        <w:t xml:space="preserve"> </w:t>
      </w:r>
      <w:r w:rsidR="00512278">
        <w:rPr>
          <w:lang w:eastAsia="en-US"/>
        </w:rPr>
        <w:t>kn, uz obrazloženje da je prijavljeno potraživanje u zastari.</w:t>
      </w:r>
    </w:p>
    <w:p w:rsidRDefault="00512278" w:rsidP="00BA0CBE" w:rsidR="00512278">
      <w:pPr>
        <w:pStyle w:val="Bezproreda"/>
        <w:jc w:val="both"/>
        <w:rPr>
          <w:lang w:eastAsia="en-US"/>
        </w:rPr>
      </w:pPr>
      <w:r>
        <w:rPr>
          <w:lang w:eastAsia="en-US"/>
        </w:rPr>
        <w:tab/>
        <w:t xml:space="preserve">Valjalo je stoga vjerovnika na temelju čl.48. st.1. SZ-a uputiti na parnicu radi utvrđivanja osporene tražbine. </w:t>
      </w:r>
    </w:p>
    <w:p w:rsidRDefault="00BA0CBE" w:rsidP="00C66EF9" w:rsidR="00BA0CBE">
      <w:pPr>
        <w:ind w:firstLine="709"/>
        <w:jc w:val="both"/>
        <w:rPr>
          <w:lang w:eastAsia="en-US"/>
        </w:rPr>
      </w:pPr>
    </w:p>
    <w:p w:rsidRDefault="00BA0CBE" w:rsidP="00C66EF9" w:rsidR="00BA0CBE">
      <w:pPr>
        <w:ind w:firstLine="709"/>
        <w:jc w:val="both"/>
        <w:rPr>
          <w:lang w:eastAsia="en-US"/>
        </w:rPr>
      </w:pPr>
      <w:r>
        <w:rPr>
          <w:lang w:eastAsia="en-US"/>
        </w:rPr>
        <w:lastRenderedPageBreak/>
        <w:tab/>
        <w:t xml:space="preserve">Povjerenik je osporio tražbinu vjerovnika </w:t>
      </w:r>
      <w:r w:rsidRPr="00512278">
        <w:rPr>
          <w:b/>
          <w:lang w:eastAsia="en-US"/>
        </w:rPr>
        <w:t>PERT d.o.o. za promet i usluge, OIB 42255248046, Hercegovačkih Brigada 27, Ilok</w:t>
      </w:r>
      <w:r w:rsidRPr="008B78F2">
        <w:rPr>
          <w:lang w:eastAsia="en-US"/>
        </w:rPr>
        <w:t xml:space="preserve"> </w:t>
      </w:r>
      <w:r>
        <w:rPr>
          <w:lang w:eastAsia="en-US"/>
        </w:rPr>
        <w:t>u iznosu 2.000,00 kn</w:t>
      </w:r>
      <w:r w:rsidR="00512278">
        <w:rPr>
          <w:lang w:eastAsia="en-US"/>
        </w:rPr>
        <w:t>, uz obrazloženje da je osporeni dio prijavljene tražbine podmiren 07. srpnja 2017. godine.</w:t>
      </w:r>
    </w:p>
    <w:p w:rsidRDefault="00BA0CBE" w:rsidP="00C66EF9" w:rsidR="00512278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2.000,00</w:t>
      </w:r>
      <w:r w:rsidRPr="00537C40">
        <w:rPr>
          <w:lang w:eastAsia="en-US"/>
        </w:rPr>
        <w:t xml:space="preserve"> </w:t>
      </w:r>
      <w:r>
        <w:rPr>
          <w:lang w:eastAsia="en-US"/>
        </w:rPr>
        <w:t>kn</w:t>
      </w:r>
      <w:r w:rsidR="00512278">
        <w:rPr>
          <w:lang w:eastAsia="en-US"/>
        </w:rPr>
        <w:t>, uz obrazloženje da je osporeni dio prijavljene tražbine podmiren 07. srpnja 2017. godine.</w:t>
      </w:r>
    </w:p>
    <w:p w:rsidRDefault="00512278" w:rsidP="00BA0CBE" w:rsidR="00512278">
      <w:pPr>
        <w:pStyle w:val="Bezproreda"/>
        <w:jc w:val="both"/>
        <w:rPr>
          <w:lang w:eastAsia="en-US"/>
        </w:rPr>
      </w:pPr>
      <w:r>
        <w:rPr>
          <w:lang w:eastAsia="en-US"/>
        </w:rPr>
        <w:tab/>
        <w:t xml:space="preserve">Valjalo je stoga vjerovnika na temelju čl.48. st.1. SZ-a uputiti na parnicu radi utvrđivanja osporene tražbine. </w:t>
      </w:r>
    </w:p>
    <w:p w:rsidRDefault="00BA0CBE" w:rsidP="00C66EF9" w:rsidR="00BA0CBE">
      <w:pPr>
        <w:ind w:firstLine="709"/>
        <w:jc w:val="both"/>
        <w:rPr>
          <w:lang w:eastAsia="en-US"/>
        </w:rPr>
      </w:pPr>
    </w:p>
    <w:p w:rsidRDefault="00BA0CBE" w:rsidP="00C66EF9" w:rsidR="00BA0CBE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512278">
        <w:rPr>
          <w:b/>
          <w:lang w:eastAsia="en-US"/>
        </w:rPr>
        <w:t>PILANA MRKOPALJ d.o.o. za proizvodnju, trgovinu i usluge, OIB 22945189155, Pilanska 6, Mrkopalj</w:t>
      </w:r>
      <w:r w:rsidRPr="008B78F2">
        <w:rPr>
          <w:lang w:eastAsia="en-US"/>
        </w:rPr>
        <w:t xml:space="preserve"> </w:t>
      </w:r>
      <w:r>
        <w:rPr>
          <w:lang w:eastAsia="en-US"/>
        </w:rPr>
        <w:t xml:space="preserve">u iznosu </w:t>
      </w:r>
      <w:r w:rsidR="00512278">
        <w:rPr>
          <w:lang w:eastAsia="en-US"/>
        </w:rPr>
        <w:t>4.796,17</w:t>
      </w:r>
      <w:r>
        <w:rPr>
          <w:lang w:eastAsia="en-US"/>
        </w:rPr>
        <w:t xml:space="preserve"> kn</w:t>
      </w:r>
      <w:r w:rsidR="00512278">
        <w:rPr>
          <w:lang w:eastAsia="en-US"/>
        </w:rPr>
        <w:t>, uz obrazloženje da vjerovnik nije dokazao osnovanost i visinu tražbine iznad priznatog iznosa</w:t>
      </w:r>
      <w:r>
        <w:rPr>
          <w:lang w:eastAsia="en-US"/>
        </w:rPr>
        <w:t>.</w:t>
      </w:r>
    </w:p>
    <w:p w:rsidRDefault="00BA0CBE" w:rsidP="00C66EF9" w:rsidR="00512278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Dužnik MGK pack d.d. Kukuljanovo, Kukuljanovo 349 osporio je tražbinu vjerovnika u iznosu </w:t>
      </w:r>
      <w:r w:rsidR="00512278">
        <w:rPr>
          <w:lang w:eastAsia="en-US"/>
        </w:rPr>
        <w:t>4.796,17</w:t>
      </w:r>
      <w:r w:rsidRPr="00537C40">
        <w:rPr>
          <w:lang w:eastAsia="en-US"/>
        </w:rPr>
        <w:t xml:space="preserve"> </w:t>
      </w:r>
      <w:r w:rsidR="00512278">
        <w:rPr>
          <w:lang w:eastAsia="en-US"/>
        </w:rPr>
        <w:t>kn, uz obrazloženje da su u prijavi tražbine kamate zbrojene dva puta.</w:t>
      </w:r>
    </w:p>
    <w:p w:rsidRDefault="00512278" w:rsidP="00BA0CBE" w:rsidR="00512278">
      <w:pPr>
        <w:pStyle w:val="Bezproreda"/>
        <w:jc w:val="both"/>
        <w:rPr>
          <w:lang w:eastAsia="en-US"/>
        </w:rPr>
      </w:pPr>
      <w:r>
        <w:rPr>
          <w:lang w:eastAsia="en-US"/>
        </w:rPr>
        <w:tab/>
        <w:t xml:space="preserve">Valjalo je stoga vjerovnika na temelju čl.48. st.1. SZ-a uputiti na parnicu radi utvrđivanja osporene tražbine. </w:t>
      </w:r>
    </w:p>
    <w:p w:rsidRDefault="00BA0CBE" w:rsidP="00C66EF9" w:rsidR="00BA0CBE">
      <w:pPr>
        <w:ind w:firstLine="709"/>
        <w:jc w:val="both"/>
        <w:rPr>
          <w:lang w:eastAsia="en-US"/>
        </w:rPr>
      </w:pPr>
    </w:p>
    <w:p w:rsidRDefault="00BA0CBE" w:rsidP="00C66EF9" w:rsidR="00BA0CBE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512278">
        <w:rPr>
          <w:b/>
          <w:lang w:eastAsia="en-US"/>
        </w:rPr>
        <w:t>POSLOVNI INFO SERVIS d.o.o. za usluge, OIB 44763696754, Bednjanska 14, Zagreb</w:t>
      </w:r>
      <w:r w:rsidRPr="008B78F2">
        <w:rPr>
          <w:lang w:eastAsia="en-US"/>
        </w:rPr>
        <w:t xml:space="preserve"> </w:t>
      </w:r>
      <w:r>
        <w:rPr>
          <w:lang w:eastAsia="en-US"/>
        </w:rPr>
        <w:t>u iznosu 8.025,00 kn</w:t>
      </w:r>
      <w:r w:rsidR="004958DB">
        <w:rPr>
          <w:lang w:eastAsia="en-US"/>
        </w:rPr>
        <w:t>, uz obrazloženje da vjerovnik nije dokazao osnovanost tražbine</w:t>
      </w:r>
      <w:r>
        <w:rPr>
          <w:lang w:eastAsia="en-US"/>
        </w:rPr>
        <w:t>.</w:t>
      </w:r>
    </w:p>
    <w:p w:rsidRDefault="00BA0CBE" w:rsidP="00A7203C" w:rsidR="00BA0CBE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8.025,00</w:t>
      </w:r>
      <w:r w:rsidRPr="00537C40">
        <w:rPr>
          <w:lang w:eastAsia="en-US"/>
        </w:rPr>
        <w:t xml:space="preserve"> </w:t>
      </w:r>
      <w:r w:rsidR="004958DB">
        <w:rPr>
          <w:lang w:eastAsia="en-US"/>
        </w:rPr>
        <w:t>kn, uz obrazloženje da računi na koje se vjerovnik poziva nikada nisu zaprimljeni niti knjiženi kod dužnika.</w:t>
      </w:r>
    </w:p>
    <w:p w:rsidRDefault="001849E1" w:rsidP="00BA0CBE" w:rsidR="001849E1">
      <w:pPr>
        <w:pStyle w:val="Bezproreda"/>
        <w:jc w:val="both"/>
        <w:rPr>
          <w:lang w:eastAsia="en-US"/>
        </w:rPr>
      </w:pPr>
      <w:r>
        <w:rPr>
          <w:lang w:eastAsia="en-US"/>
        </w:rPr>
        <w:tab/>
        <w:t xml:space="preserve">Valjalo je stoga vjerovnika na temelju čl.48. st.1. SZ-a uputiti na parnicu radi utvrđivanja osporene tražbine. </w:t>
      </w:r>
    </w:p>
    <w:p w:rsidRDefault="00BA0CBE" w:rsidP="00C66EF9" w:rsidR="00BA0CBE">
      <w:pPr>
        <w:ind w:firstLine="709"/>
        <w:jc w:val="both"/>
        <w:rPr>
          <w:lang w:eastAsia="en-US"/>
        </w:rPr>
      </w:pPr>
    </w:p>
    <w:p w:rsidRDefault="00BA0CBE" w:rsidP="00C66EF9" w:rsidR="00BA0CBE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512278">
        <w:rPr>
          <w:b/>
          <w:lang w:eastAsia="en-US"/>
        </w:rPr>
        <w:t>RAIL CARGO LOGISTICS – CROATIA, međunarodno otpremništvo, d.o.o., OIB 25444851024, Radnička cesta 39, Zagreb</w:t>
      </w:r>
      <w:r w:rsidRPr="008B78F2">
        <w:rPr>
          <w:lang w:eastAsia="en-US"/>
        </w:rPr>
        <w:t xml:space="preserve"> </w:t>
      </w:r>
      <w:r>
        <w:rPr>
          <w:lang w:eastAsia="en-US"/>
        </w:rPr>
        <w:t xml:space="preserve">u iznosu </w:t>
      </w:r>
      <w:r w:rsidR="004958DB">
        <w:rPr>
          <w:lang w:eastAsia="en-US"/>
        </w:rPr>
        <w:t>6.997,43</w:t>
      </w:r>
      <w:r>
        <w:rPr>
          <w:lang w:eastAsia="en-US"/>
        </w:rPr>
        <w:t xml:space="preserve"> kn</w:t>
      </w:r>
      <w:r w:rsidR="004958DB">
        <w:rPr>
          <w:lang w:eastAsia="en-US"/>
        </w:rPr>
        <w:t>, uz obrazloženje da vjerovnik nije dokazao osnovanost i visinu tražbine iznad tog iznosa</w:t>
      </w:r>
      <w:r>
        <w:rPr>
          <w:lang w:eastAsia="en-US"/>
        </w:rPr>
        <w:t>.</w:t>
      </w:r>
    </w:p>
    <w:p w:rsidRDefault="00BA0CBE" w:rsidP="00A7203C" w:rsidR="00BA0CBE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Dužnik MGK pack d.d. Kukuljanovo, Kukuljanovo 349 osporio je tražbinu </w:t>
      </w:r>
      <w:r w:rsidR="004958DB">
        <w:rPr>
          <w:lang w:eastAsia="en-US"/>
        </w:rPr>
        <w:t>vjerovnika u iznosu 8.304,16 kn, uz obrazloženje da osporena tražbine ne proizlazi iz otvorenih stavki vjerovnika.</w:t>
      </w:r>
    </w:p>
    <w:p w:rsidRDefault="001849E1" w:rsidP="00BA0CBE" w:rsidR="001849E1">
      <w:pPr>
        <w:pStyle w:val="Bezproreda"/>
        <w:jc w:val="both"/>
        <w:rPr>
          <w:lang w:eastAsia="en-US"/>
        </w:rPr>
      </w:pPr>
      <w:r>
        <w:rPr>
          <w:lang w:eastAsia="en-US"/>
        </w:rPr>
        <w:tab/>
        <w:t xml:space="preserve">Valjalo je stoga vjerovnika na temelju čl.48. st.1. SZ-a uputiti na parnicu radi utvrđivanja osporene tražbine. </w:t>
      </w:r>
    </w:p>
    <w:p w:rsidRDefault="00BA0CBE" w:rsidP="00C66EF9" w:rsidR="00BA0CBE">
      <w:pPr>
        <w:ind w:firstLine="709"/>
        <w:jc w:val="both"/>
        <w:rPr>
          <w:lang w:eastAsia="en-US"/>
        </w:rPr>
      </w:pPr>
    </w:p>
    <w:p w:rsidRDefault="00BA0CBE" w:rsidP="00C66EF9" w:rsidR="00BA0CBE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4958DB">
        <w:rPr>
          <w:b/>
          <w:lang w:eastAsia="en-US"/>
        </w:rPr>
        <w:t>SVEUČILIŠTE U ZAGREBU – STUDENTSKI CENTAR U ZAGREBU, OIB 22597784145, Savska cesta 25, Zagreb</w:t>
      </w:r>
      <w:r w:rsidRPr="00ED0D95">
        <w:rPr>
          <w:lang w:eastAsia="en-US"/>
        </w:rPr>
        <w:t xml:space="preserve"> </w:t>
      </w:r>
      <w:r>
        <w:rPr>
          <w:lang w:eastAsia="en-US"/>
        </w:rPr>
        <w:t>u iznosu 3.646,08 kn</w:t>
      </w:r>
      <w:r w:rsidR="004E0C5D">
        <w:rPr>
          <w:lang w:eastAsia="en-US"/>
        </w:rPr>
        <w:t>, uz obrazloženje da je osporeni dio prijavljene tražbine podmiren</w:t>
      </w:r>
      <w:r>
        <w:rPr>
          <w:lang w:eastAsia="en-US"/>
        </w:rPr>
        <w:t>.</w:t>
      </w:r>
    </w:p>
    <w:p w:rsidRDefault="00BA0CBE" w:rsidP="00C66EF9" w:rsidR="004E0C5D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3.646,08 kn</w:t>
      </w:r>
      <w:r w:rsidR="004E0C5D">
        <w:rPr>
          <w:lang w:eastAsia="en-US"/>
        </w:rPr>
        <w:t>, uz obrazloženje da je osporeni dio prijavljene tražbine podmiren 19, i 21 rujna 2017. godine.</w:t>
      </w:r>
    </w:p>
    <w:p w:rsidRDefault="004E0C5D" w:rsidP="00BA0CBE" w:rsidR="004E0C5D">
      <w:pPr>
        <w:pStyle w:val="Bezproreda"/>
        <w:jc w:val="both"/>
        <w:rPr>
          <w:lang w:eastAsia="en-US"/>
        </w:rPr>
      </w:pPr>
      <w:r>
        <w:rPr>
          <w:lang w:eastAsia="en-US"/>
        </w:rPr>
        <w:tab/>
        <w:t xml:space="preserve">Valjalo je stoga vjerovnika na temelju čl.48. st.1. SZ-a uputiti na parnicu radi utvrđivanja osporene tražbine. </w:t>
      </w:r>
    </w:p>
    <w:p w:rsidRDefault="00BA0CBE" w:rsidP="00C66EF9" w:rsidR="00BA0CBE">
      <w:pPr>
        <w:ind w:firstLine="709"/>
        <w:jc w:val="both"/>
        <w:rPr>
          <w:lang w:eastAsia="en-US"/>
        </w:rPr>
      </w:pPr>
    </w:p>
    <w:p w:rsidRDefault="00BA0CBE" w:rsidP="004E0C5D" w:rsidR="004E0C5D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4958DB">
        <w:rPr>
          <w:b/>
          <w:lang w:eastAsia="en-US"/>
        </w:rPr>
        <w:t>TOMISLAVA ŠPORČIĆ, vl. OBRT EM GROUP, OIB 31887666638, PREČNA 13, HRVATSKI LESKOVAC</w:t>
      </w:r>
      <w:r w:rsidRPr="00ED0D95">
        <w:rPr>
          <w:lang w:eastAsia="en-US"/>
        </w:rPr>
        <w:t xml:space="preserve"> </w:t>
      </w:r>
      <w:r w:rsidR="004E0C5D">
        <w:rPr>
          <w:lang w:eastAsia="en-US"/>
        </w:rPr>
        <w:t>u iznosu 200,00 kn, uz obrazloženje da je prijavljeno potraživanje u zastari.</w:t>
      </w:r>
    </w:p>
    <w:p w:rsidRDefault="00BA0CBE" w:rsidP="004E0C5D" w:rsidR="004E0C5D">
      <w:pPr>
        <w:ind w:firstLine="709"/>
        <w:jc w:val="both"/>
        <w:rPr>
          <w:lang w:eastAsia="en-US"/>
        </w:rPr>
      </w:pPr>
      <w:r>
        <w:rPr>
          <w:lang w:eastAsia="en-US"/>
        </w:rPr>
        <w:lastRenderedPageBreak/>
        <w:t>Dužnik MGK pack d.d. Kukuljanovo, Kukuljanovo 349 osporio je tražbin</w:t>
      </w:r>
      <w:r w:rsidR="004E0C5D">
        <w:rPr>
          <w:lang w:eastAsia="en-US"/>
        </w:rPr>
        <w:t>u vjerovnika u iznosu 200,00 kn, uz obrazloženje da je prijavljeno potraživanje u zastari.</w:t>
      </w:r>
    </w:p>
    <w:p w:rsidRDefault="004E0C5D" w:rsidP="00BA0CBE" w:rsidR="004E0C5D">
      <w:pPr>
        <w:pStyle w:val="Bezproreda"/>
        <w:jc w:val="both"/>
        <w:rPr>
          <w:lang w:eastAsia="en-US"/>
        </w:rPr>
      </w:pPr>
      <w:r>
        <w:rPr>
          <w:lang w:eastAsia="en-US"/>
        </w:rPr>
        <w:tab/>
        <w:t xml:space="preserve">Valjalo je stoga vjerovnika na temelju čl.48. st.1. SZ-a uputiti na parnicu radi utvrđivanja osporene tražbine. </w:t>
      </w:r>
    </w:p>
    <w:p w:rsidRDefault="00BA0CBE" w:rsidP="00C66EF9" w:rsidR="00BA0CBE">
      <w:pPr>
        <w:ind w:firstLine="709"/>
        <w:jc w:val="both"/>
        <w:rPr>
          <w:lang w:eastAsia="en-US"/>
        </w:rPr>
      </w:pPr>
    </w:p>
    <w:p w:rsidRDefault="00BA0CBE" w:rsidP="004E0C5D" w:rsidR="004E0C5D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4E0C5D">
        <w:rPr>
          <w:b/>
          <w:lang w:eastAsia="en-US"/>
        </w:rPr>
        <w:t>TELUR d.o.o. za proizvodnju i trgovinu, OIB 64720212310, Dubravkin Trg 5, Zagreb</w:t>
      </w:r>
      <w:r w:rsidRPr="00ED0D95">
        <w:rPr>
          <w:lang w:eastAsia="en-US"/>
        </w:rPr>
        <w:t xml:space="preserve"> </w:t>
      </w:r>
      <w:r>
        <w:rPr>
          <w:lang w:eastAsia="en-US"/>
        </w:rPr>
        <w:t>u iznosu 8.586,41 kn</w:t>
      </w:r>
      <w:r w:rsidR="004E0C5D">
        <w:rPr>
          <w:lang w:eastAsia="en-US"/>
        </w:rPr>
        <w:t>, uz obrazloženje da je prijavljeno potraživanje u zastari.</w:t>
      </w:r>
    </w:p>
    <w:p w:rsidRDefault="00BA0CBE" w:rsidP="004E0C5D" w:rsidR="004E0C5D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8.586,41 kn</w:t>
      </w:r>
      <w:r w:rsidR="004E0C5D">
        <w:rPr>
          <w:lang w:eastAsia="en-US"/>
        </w:rPr>
        <w:t>, uz obrazloženje da je prijavljeno potraživanje u zastari.</w:t>
      </w:r>
    </w:p>
    <w:p w:rsidRDefault="004E0C5D" w:rsidP="00BA0CBE" w:rsidR="004E0C5D">
      <w:pPr>
        <w:pStyle w:val="Bezproreda"/>
        <w:jc w:val="both"/>
        <w:rPr>
          <w:lang w:eastAsia="en-US"/>
        </w:rPr>
      </w:pPr>
      <w:r>
        <w:rPr>
          <w:lang w:eastAsia="en-US"/>
        </w:rPr>
        <w:tab/>
        <w:t xml:space="preserve">Valjalo je stoga vjerovnika na temelju čl.48. st.1. SZ-a uputiti na parnicu radi utvrđivanja osporene tražbine. </w:t>
      </w:r>
    </w:p>
    <w:p w:rsidRDefault="00BA0CBE" w:rsidP="00C66EF9" w:rsidR="00BA0CBE">
      <w:pPr>
        <w:ind w:firstLine="709"/>
        <w:jc w:val="both"/>
        <w:rPr>
          <w:lang w:eastAsia="en-US"/>
        </w:rPr>
      </w:pPr>
    </w:p>
    <w:p w:rsidRDefault="00BA0CBE" w:rsidP="004E0C5D" w:rsidR="004E0C5D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4E0C5D">
        <w:rPr>
          <w:b/>
          <w:lang w:eastAsia="en-US"/>
        </w:rPr>
        <w:t>THYSSENKRUPP RASSELSTEIN GMBH DE811726044, Andernach, Koblenzer, Str. 141., Njemačka</w:t>
      </w:r>
      <w:r w:rsidRPr="00ED0D95">
        <w:rPr>
          <w:lang w:eastAsia="en-US"/>
        </w:rPr>
        <w:t xml:space="preserve"> </w:t>
      </w:r>
      <w:r>
        <w:rPr>
          <w:lang w:eastAsia="en-US"/>
        </w:rPr>
        <w:t>u iznosu 3.725.175,82 kn</w:t>
      </w:r>
      <w:r w:rsidR="004E0C5D">
        <w:rPr>
          <w:lang w:eastAsia="en-US"/>
        </w:rPr>
        <w:t>, uz obrazloženje da vjerovnik nije dokazao osnovanost i visinu tražbine iznad priznatog iznosa.</w:t>
      </w:r>
    </w:p>
    <w:p w:rsidRDefault="00BA0CBE" w:rsidP="00A7203C" w:rsidR="00BA0CBE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3.725.175,82 kn</w:t>
      </w:r>
      <w:r w:rsidR="004E0C5D">
        <w:rPr>
          <w:lang w:eastAsia="en-US"/>
        </w:rPr>
        <w:t>, uz obrazloženje da vjerovnik nije dokazao osnovanost i visinu tražbine iznad priznatog iznosa.</w:t>
      </w:r>
    </w:p>
    <w:p w:rsidRDefault="004E0C5D" w:rsidP="00BA0CBE" w:rsidR="004E0C5D">
      <w:pPr>
        <w:pStyle w:val="Bezproreda"/>
        <w:jc w:val="both"/>
        <w:rPr>
          <w:lang w:eastAsia="en-US"/>
        </w:rPr>
      </w:pPr>
      <w:r>
        <w:rPr>
          <w:lang w:eastAsia="en-US"/>
        </w:rPr>
        <w:tab/>
        <w:t xml:space="preserve">Valjalo je stoga vjerovnika na temelju čl.48. st.1. SZ-a uputiti na parnicu radi utvrđivanja osporene tražbine. </w:t>
      </w:r>
    </w:p>
    <w:p w:rsidRDefault="004E0C5D" w:rsidP="00A7203C" w:rsidR="004E0C5D">
      <w:pPr>
        <w:ind w:firstLine="709"/>
        <w:jc w:val="both"/>
        <w:rPr>
          <w:lang w:eastAsia="en-US"/>
        </w:rPr>
      </w:pPr>
    </w:p>
    <w:p w:rsidRDefault="00BA0CBE" w:rsidP="004E0C5D" w:rsidR="004E0C5D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4E0C5D">
        <w:rPr>
          <w:b/>
          <w:lang w:eastAsia="en-US"/>
        </w:rPr>
        <w:t>TLM-TVP Tvornica valjanih proizvoda d.o.o. OIB 48799784430, Ulica Narodnog preporoda 12, Šibenik</w:t>
      </w:r>
      <w:r w:rsidRPr="00ED0D95">
        <w:rPr>
          <w:lang w:eastAsia="en-US"/>
        </w:rPr>
        <w:t xml:space="preserve"> </w:t>
      </w:r>
      <w:r>
        <w:rPr>
          <w:lang w:eastAsia="en-US"/>
        </w:rPr>
        <w:t>u iznosu 236.880,00 kn</w:t>
      </w:r>
      <w:r w:rsidR="004E0C5D">
        <w:rPr>
          <w:lang w:eastAsia="en-US"/>
        </w:rPr>
        <w:t>, uz obrazloženje da je prijavljeno potraživanje u zastari.</w:t>
      </w:r>
    </w:p>
    <w:p w:rsidRDefault="00BA0CBE" w:rsidP="004E0C5D" w:rsidR="004E0C5D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236.880,00 kn</w:t>
      </w:r>
      <w:r w:rsidR="004E0C5D">
        <w:rPr>
          <w:lang w:eastAsia="en-US"/>
        </w:rPr>
        <w:t>, uz obrazloženje da je prijavljeno potraživanje u zastari.</w:t>
      </w:r>
    </w:p>
    <w:p w:rsidRDefault="004E0C5D" w:rsidP="00BA0CBE" w:rsidR="004E0C5D">
      <w:pPr>
        <w:pStyle w:val="Bezproreda"/>
        <w:jc w:val="both"/>
        <w:rPr>
          <w:lang w:eastAsia="en-US"/>
        </w:rPr>
      </w:pPr>
      <w:r>
        <w:rPr>
          <w:lang w:eastAsia="en-US"/>
        </w:rPr>
        <w:tab/>
        <w:t xml:space="preserve">Valjalo je stoga vjerovnika na temelju čl.48. st.1. SZ-a uputiti na parnicu radi utvrđivanja osporene tražbine. </w:t>
      </w:r>
    </w:p>
    <w:p w:rsidRDefault="00BA0CBE" w:rsidP="00C66EF9" w:rsidR="00BA0CBE">
      <w:pPr>
        <w:ind w:firstLine="709"/>
        <w:jc w:val="both"/>
        <w:rPr>
          <w:lang w:eastAsia="en-US"/>
        </w:rPr>
      </w:pPr>
    </w:p>
    <w:p w:rsidRDefault="00BA0CBE" w:rsidP="00C66EF9" w:rsidR="00BA0CBE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4E0C5D">
        <w:rPr>
          <w:b/>
          <w:lang w:eastAsia="en-US"/>
        </w:rPr>
        <w:t>TRANSADRIA, međunarodna špedicija d.d. u stečaju, OIB 47965841018, Riva Boduli 1, Rijeka</w:t>
      </w:r>
      <w:r w:rsidRPr="00ED0D95">
        <w:rPr>
          <w:lang w:eastAsia="en-US"/>
        </w:rPr>
        <w:t xml:space="preserve"> </w:t>
      </w:r>
      <w:r>
        <w:rPr>
          <w:lang w:eastAsia="en-US"/>
        </w:rPr>
        <w:t>u iznosu 380,00 kn</w:t>
      </w:r>
      <w:r w:rsidR="004E0C5D">
        <w:rPr>
          <w:lang w:eastAsia="en-US"/>
        </w:rPr>
        <w:t>, uz obrazloženje da vjerovnik nije dokazao osnovanost i visinu tražbine</w:t>
      </w:r>
      <w:r>
        <w:rPr>
          <w:lang w:eastAsia="en-US"/>
        </w:rPr>
        <w:t>.</w:t>
      </w:r>
    </w:p>
    <w:p w:rsidRDefault="00BA0CBE" w:rsidP="00C66EF9" w:rsidR="004E0C5D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380,00 kn</w:t>
      </w:r>
      <w:r w:rsidR="004E0C5D">
        <w:rPr>
          <w:lang w:eastAsia="en-US"/>
        </w:rPr>
        <w:t>, uz obrazloženje da vjerovnik nije dokazao osnovanost tražbine.</w:t>
      </w:r>
    </w:p>
    <w:p w:rsidRDefault="004E0C5D" w:rsidP="004E0C5D" w:rsidR="004E0C5D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Valjalo je stoga vjerovnika na temelju čl.48. st.1. SZ-a uputiti na parnicu radi utvrđivanja osporene tražbine. </w:t>
      </w:r>
    </w:p>
    <w:p w:rsidRDefault="00BA0CBE" w:rsidP="00C66EF9" w:rsidR="00BA0CBE">
      <w:pPr>
        <w:ind w:firstLine="709"/>
        <w:jc w:val="both"/>
        <w:rPr>
          <w:lang w:eastAsia="en-US"/>
        </w:rPr>
      </w:pPr>
    </w:p>
    <w:p w:rsidRDefault="00BA0CBE" w:rsidP="004E0C5D" w:rsidR="004E0C5D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4E0C5D">
        <w:rPr>
          <w:b/>
          <w:lang w:eastAsia="en-US"/>
        </w:rPr>
        <w:t>VEMAR d. o. o. trgovina i usluge, OIB 16952196692, Mirka Jengića 19, Rijeka</w:t>
      </w:r>
      <w:r w:rsidRPr="00ED0D95">
        <w:rPr>
          <w:lang w:eastAsia="en-US"/>
        </w:rPr>
        <w:t xml:space="preserve"> </w:t>
      </w:r>
      <w:r>
        <w:rPr>
          <w:lang w:eastAsia="en-US"/>
        </w:rPr>
        <w:t>u iznosu 1.250,00 kn</w:t>
      </w:r>
      <w:r w:rsidR="004E0C5D">
        <w:rPr>
          <w:lang w:eastAsia="en-US"/>
        </w:rPr>
        <w:t>, uz obrazloženje da je osporeni iznos prijavljene tražbine u zastari.</w:t>
      </w:r>
    </w:p>
    <w:p w:rsidRDefault="00BA0CBE" w:rsidP="00A7203C" w:rsidR="00BA0CBE">
      <w:pPr>
        <w:ind w:firstLine="709"/>
        <w:jc w:val="both"/>
        <w:rPr>
          <w:lang w:eastAsia="en-US"/>
        </w:rPr>
      </w:pPr>
      <w:r>
        <w:rPr>
          <w:lang w:eastAsia="en-US"/>
        </w:rPr>
        <w:t>Dužnik MGK pack d.d. Kukuljanovo, Kukuljanovo 349 osporio je tražbinu vjerovnika u iznosu 1.250,00 kn</w:t>
      </w:r>
      <w:r w:rsidR="004E0C5D">
        <w:rPr>
          <w:lang w:eastAsia="en-US"/>
        </w:rPr>
        <w:t>, zbog zastare uz napomenu da račun dužnik nikada nije zaprimio niti knjižio</w:t>
      </w:r>
      <w:r>
        <w:rPr>
          <w:lang w:eastAsia="en-US"/>
        </w:rPr>
        <w:t>.</w:t>
      </w:r>
    </w:p>
    <w:p w:rsidRDefault="004E0C5D" w:rsidP="00BA0CBE" w:rsidR="004E0C5D">
      <w:pPr>
        <w:pStyle w:val="Bezproreda"/>
        <w:jc w:val="both"/>
        <w:rPr>
          <w:lang w:eastAsia="en-US"/>
        </w:rPr>
      </w:pPr>
      <w:r>
        <w:rPr>
          <w:lang w:eastAsia="en-US"/>
        </w:rPr>
        <w:tab/>
        <w:t xml:space="preserve">Valjalo je stoga vjerovnika na temelju čl.48. st.1. SZ-a uputiti na parnicu radi utvrđivanja osporene tražbine. </w:t>
      </w:r>
    </w:p>
    <w:p w:rsidRDefault="00BA0CBE" w:rsidP="00C66EF9" w:rsidR="00BA0CBE">
      <w:pPr>
        <w:ind w:firstLine="709"/>
        <w:jc w:val="both"/>
        <w:rPr>
          <w:lang w:eastAsia="en-US"/>
        </w:rPr>
      </w:pPr>
    </w:p>
    <w:p w:rsidRDefault="00BA0CBE" w:rsidP="00A7203C" w:rsidR="00BA0CBE">
      <w:pPr>
        <w:ind w:firstLine="709"/>
        <w:jc w:val="both"/>
        <w:rPr>
          <w:lang w:eastAsia="en-US"/>
        </w:rPr>
      </w:pPr>
      <w:r>
        <w:rPr>
          <w:lang w:eastAsia="en-US"/>
        </w:rPr>
        <w:lastRenderedPageBreak/>
        <w:t xml:space="preserve">Dužnik MGK pack d.d. Kukuljanovo, Kukuljanovo 349 osporio je tražbinu vjerovnika </w:t>
      </w:r>
      <w:r w:rsidRPr="004E0C5D">
        <w:rPr>
          <w:b/>
          <w:lang w:eastAsia="en-US"/>
        </w:rPr>
        <w:t>VRUTAK d.o.o. za trgovinu, OIB 95092888930, Vodovodna 20A, Zagreb</w:t>
      </w:r>
      <w:r w:rsidRPr="00F50155">
        <w:rPr>
          <w:lang w:eastAsia="en-US"/>
        </w:rPr>
        <w:t xml:space="preserve"> </w:t>
      </w:r>
      <w:r w:rsidR="004E0C5D">
        <w:rPr>
          <w:lang w:eastAsia="en-US"/>
        </w:rPr>
        <w:t>u iznosu 37,48 kn, uz obrazloženje da vjerovnik nije dokazao osnovanost tražbine.</w:t>
      </w:r>
    </w:p>
    <w:p w:rsidRDefault="004E0C5D" w:rsidP="00BA0CBE" w:rsidR="004E0C5D">
      <w:pPr>
        <w:pStyle w:val="Bezproreda"/>
        <w:jc w:val="both"/>
        <w:rPr>
          <w:lang w:eastAsia="en-US"/>
        </w:rPr>
      </w:pPr>
      <w:r>
        <w:rPr>
          <w:lang w:eastAsia="en-US"/>
        </w:rPr>
        <w:tab/>
        <w:t xml:space="preserve">Valjalo je stoga vjerovnika na temelju čl.48. st.1. SZ-a uputiti na parnicu radi utvrđivanja osporene tražbine. </w:t>
      </w:r>
    </w:p>
    <w:p w:rsidRDefault="00BA0CBE" w:rsidP="00C66EF9" w:rsidR="00BA0CBE">
      <w:pPr>
        <w:ind w:firstLine="709"/>
        <w:jc w:val="both"/>
        <w:rPr>
          <w:lang w:eastAsia="en-US"/>
        </w:rPr>
      </w:pPr>
    </w:p>
    <w:p w:rsidRDefault="00BA0CBE" w:rsidP="00C66EF9" w:rsidR="00BA0CBE">
      <w:pPr>
        <w:ind w:firstLine="709"/>
        <w:jc w:val="both"/>
        <w:rPr>
          <w:lang w:eastAsia="en-US"/>
        </w:rPr>
      </w:pPr>
      <w:r>
        <w:rPr>
          <w:lang w:eastAsia="en-US"/>
        </w:rPr>
        <w:tab/>
        <w:t xml:space="preserve">Povjerenik je osporio tražbinu vjerovnika </w:t>
      </w:r>
      <w:r w:rsidRPr="004E0C5D">
        <w:rPr>
          <w:b/>
          <w:lang w:eastAsia="en-US"/>
        </w:rPr>
        <w:t>WIN WIN GROUP d.o.o. za zapošljavanje, OIB 98396267134, Janeza Trdine 9, Rijeka</w:t>
      </w:r>
      <w:r w:rsidRPr="00F50155">
        <w:rPr>
          <w:lang w:eastAsia="en-US"/>
        </w:rPr>
        <w:t xml:space="preserve"> </w:t>
      </w:r>
      <w:r>
        <w:rPr>
          <w:lang w:eastAsia="en-US"/>
        </w:rPr>
        <w:t xml:space="preserve">u iznosu </w:t>
      </w:r>
      <w:r w:rsidRPr="00F50155">
        <w:rPr>
          <w:lang w:eastAsia="en-US"/>
        </w:rPr>
        <w:t xml:space="preserve">82.819,54 </w:t>
      </w:r>
      <w:r>
        <w:rPr>
          <w:lang w:eastAsia="en-US"/>
        </w:rPr>
        <w:t>kn</w:t>
      </w:r>
      <w:r w:rsidR="004E0C5D">
        <w:rPr>
          <w:lang w:eastAsia="en-US"/>
        </w:rPr>
        <w:t>, uz obrazloženje da je tražbine djelomično plaćena</w:t>
      </w:r>
      <w:r>
        <w:rPr>
          <w:lang w:eastAsia="en-US"/>
        </w:rPr>
        <w:t>.</w:t>
      </w:r>
    </w:p>
    <w:p w:rsidRDefault="00BA0CBE" w:rsidP="00A7203C" w:rsidR="00BA0CBE">
      <w:pPr>
        <w:ind w:firstLine="709"/>
        <w:jc w:val="both"/>
        <w:rPr>
          <w:lang w:eastAsia="en-US"/>
        </w:rPr>
      </w:pPr>
      <w:r>
        <w:rPr>
          <w:lang w:eastAsia="en-US"/>
        </w:rPr>
        <w:t xml:space="preserve">Dužnik MGK pack d.d. Kukuljanovo, Kukuljanovo 349 osporio je tražbinu vjerovnika u iznosu </w:t>
      </w:r>
      <w:r w:rsidRPr="00F50155">
        <w:rPr>
          <w:lang w:eastAsia="en-US"/>
        </w:rPr>
        <w:t xml:space="preserve">82.819,54 </w:t>
      </w:r>
      <w:r>
        <w:rPr>
          <w:lang w:eastAsia="en-US"/>
        </w:rPr>
        <w:t>kn</w:t>
      </w:r>
      <w:r w:rsidR="004E0C5D">
        <w:rPr>
          <w:lang w:eastAsia="en-US"/>
        </w:rPr>
        <w:t>, uz obrazloženje da je tražbina plaćena kompenzacijom 05. i 21. rujna 2017. godine</w:t>
      </w:r>
      <w:r>
        <w:rPr>
          <w:lang w:eastAsia="en-US"/>
        </w:rPr>
        <w:t>.</w:t>
      </w:r>
    </w:p>
    <w:p w:rsidRDefault="004E0C5D" w:rsidP="00BA0CBE" w:rsidR="004E0C5D">
      <w:pPr>
        <w:pStyle w:val="Bezproreda"/>
        <w:jc w:val="both"/>
        <w:rPr>
          <w:lang w:eastAsia="en-US"/>
        </w:rPr>
      </w:pPr>
      <w:r>
        <w:rPr>
          <w:lang w:eastAsia="en-US"/>
        </w:rPr>
        <w:tab/>
        <w:t xml:space="preserve">Valjalo je stoga vjerovnika na temelju čl.48. st.1. SZ-a uputiti na parnicu radi utvrđivanja osporene tražbine. </w:t>
      </w:r>
    </w:p>
    <w:p w:rsidRDefault="0093393A" w:rsidP="00640807" w:rsidR="0093393A" w:rsidRPr="00253D10">
      <w:pPr>
        <w:ind w:firstLine="720"/>
        <w:jc w:val="both"/>
      </w:pPr>
    </w:p>
    <w:p w:rsidRDefault="002F755F" w:rsidP="0030222D" w:rsidR="00D230BA">
      <w:pPr>
        <w:jc w:val="center"/>
      </w:pPr>
      <w:r w:rsidRPr="00253D10">
        <w:t xml:space="preserve">U Rijeci, </w:t>
      </w:r>
      <w:r w:rsidR="00746C57">
        <w:t>13</w:t>
      </w:r>
      <w:r w:rsidR="00A7203C">
        <w:t>. studenoga</w:t>
      </w:r>
      <w:r w:rsidR="003E146F">
        <w:t xml:space="preserve"> 2017</w:t>
      </w:r>
      <w:r w:rsidR="00640807" w:rsidRPr="00253D10">
        <w:t xml:space="preserve">. </w:t>
      </w:r>
      <w:r w:rsidR="00D230BA">
        <w:t>g</w:t>
      </w:r>
      <w:r w:rsidR="00640807" w:rsidRPr="00253D10">
        <w:t>odine</w:t>
      </w:r>
    </w:p>
    <w:p w:rsidRDefault="00A653A9" w:rsidP="0030222D" w:rsidR="00A653A9" w:rsidRPr="00253D10">
      <w:pPr>
        <w:jc w:val="center"/>
      </w:pPr>
    </w:p>
    <w:p w:rsidRDefault="0030222D" w:rsidP="00D230BA" w:rsidR="0030222D" w:rsidRPr="00253D10">
      <w:pPr>
        <w:ind w:left="2160"/>
        <w:jc w:val="right"/>
      </w:pPr>
      <w:r w:rsidRPr="00253D10">
        <w:tab/>
      </w:r>
      <w:r w:rsidRPr="00253D10">
        <w:tab/>
      </w:r>
      <w:r w:rsidRPr="00253D10">
        <w:tab/>
        <w:t xml:space="preserve">  </w:t>
      </w:r>
      <w:r w:rsidRPr="00253D10">
        <w:tab/>
        <w:t xml:space="preserve">                 </w:t>
      </w:r>
      <w:r w:rsidR="000842FE">
        <w:t>S</w:t>
      </w:r>
      <w:r w:rsidRPr="00253D10">
        <w:t>udac</w:t>
      </w:r>
    </w:p>
    <w:p w:rsidRDefault="0030222D" w:rsidP="00860AA9" w:rsidR="00DF79F1">
      <w:pPr>
        <w:ind w:firstLine="708" w:left="1416"/>
        <w:jc w:val="right"/>
      </w:pPr>
      <w:r w:rsidRPr="00253D10">
        <w:rPr>
          <w:b/>
        </w:rPr>
        <w:tab/>
      </w:r>
      <w:r w:rsidRPr="00253D10">
        <w:rPr>
          <w:b/>
        </w:rPr>
        <w:tab/>
      </w:r>
      <w:r w:rsidRPr="00253D10">
        <w:rPr>
          <w:b/>
        </w:rPr>
        <w:tab/>
        <w:t xml:space="preserve">       </w:t>
      </w:r>
      <w:r w:rsidRPr="00253D10">
        <w:rPr>
          <w:b/>
        </w:rPr>
        <w:tab/>
      </w:r>
      <w:r w:rsidRPr="00253D10">
        <w:rPr>
          <w:b/>
        </w:rPr>
        <w:tab/>
        <w:t xml:space="preserve"> </w:t>
      </w:r>
      <w:r w:rsidR="00D01C47">
        <w:rPr>
          <w:b/>
        </w:rPr>
        <w:t xml:space="preserve">   </w:t>
      </w:r>
      <w:r w:rsidRPr="00253D10">
        <w:t>Daniela Korlević</w:t>
      </w:r>
      <w:r w:rsidR="00DF79F1">
        <w:t xml:space="preserve"> </w:t>
      </w:r>
    </w:p>
    <w:p w:rsidRDefault="00EB5905" w:rsidP="00EB5905" w:rsidR="00EB5905">
      <w:pPr>
        <w:ind w:firstLine="708" w:left="1416"/>
        <w:jc w:val="right"/>
      </w:pPr>
    </w:p>
    <w:p w:rsidRDefault="0030222D" w:rsidP="0030222D" w:rsidR="0030222D" w:rsidRPr="00BA0CBE">
      <w:pPr>
        <w:jc w:val="both"/>
        <w:rPr>
          <w:b/>
        </w:rPr>
      </w:pPr>
      <w:r w:rsidRPr="00BA0CBE">
        <w:rPr>
          <w:b/>
        </w:rPr>
        <w:t>UPUTA O PRAVNOM LIJEKU:</w:t>
      </w:r>
    </w:p>
    <w:p w:rsidRDefault="0030222D" w:rsidP="0030222D" w:rsidR="00DF79F1" w:rsidRPr="00A653A9">
      <w:pPr>
        <w:jc w:val="both"/>
      </w:pPr>
      <w:r w:rsidRPr="00A653A9">
        <w:tab/>
        <w:t xml:space="preserve">Protiv rješenja pravo na žalbu ima </w:t>
      </w:r>
      <w:r w:rsidR="00A653A9">
        <w:t>dužnik</w:t>
      </w:r>
      <w:r w:rsidRPr="00A653A9">
        <w:t xml:space="preserve"> i svaki vjerovnik u dijelu koji se </w:t>
      </w:r>
      <w:r w:rsidR="00A653A9">
        <w:t xml:space="preserve">odnosi na njegovu </w:t>
      </w:r>
      <w:r w:rsidRPr="00A653A9">
        <w:t>prijavljen</w:t>
      </w:r>
      <w:r w:rsidR="00A653A9">
        <w:t>u</w:t>
      </w:r>
      <w:r w:rsidRPr="00A653A9">
        <w:t xml:space="preserve"> tražbin</w:t>
      </w:r>
      <w:r w:rsidR="00A653A9">
        <w:t>u</w:t>
      </w:r>
      <w:r w:rsidRPr="00A653A9">
        <w:t xml:space="preserve"> i tražbin</w:t>
      </w:r>
      <w:r w:rsidR="00A653A9">
        <w:t xml:space="preserve">u </w:t>
      </w:r>
      <w:r w:rsidRPr="00A653A9">
        <w:t>koj</w:t>
      </w:r>
      <w:r w:rsidR="00B23DF4" w:rsidRPr="00A653A9">
        <w:t xml:space="preserve">u je osporio (članak </w:t>
      </w:r>
      <w:r w:rsidR="00A653A9">
        <w:t>51.st.1. SZ-a</w:t>
      </w:r>
      <w:r w:rsidRPr="00A653A9">
        <w:t xml:space="preserve">). </w:t>
      </w:r>
      <w:r w:rsidR="003E146F" w:rsidRPr="00A653A9">
        <w:t xml:space="preserve">Žalba se podnosi ovom sudu u tri primjerka u roku od osam dana od dana dostave prvostupanjskog rješenja. Dostava se smatra obavljenom istekom osmoga dana od dana objave pismena na mrežnoj stranici e-Oglasna ploča, a o žalbi odlučuje Visoki trgovački sud Republike Hrvatske. </w:t>
      </w:r>
      <w:r w:rsidR="003E146F" w:rsidRPr="00A653A9">
        <w:tab/>
      </w:r>
    </w:p>
    <w:p w:rsidRDefault="00DF79F1" w:rsidP="0030222D" w:rsidR="00DF79F1">
      <w:pPr>
        <w:jc w:val="both"/>
        <w:rPr>
          <w:sz w:val="22"/>
        </w:rPr>
      </w:pPr>
    </w:p>
    <w:p w:rsidRDefault="00A653A9" w:rsidP="0030222D" w:rsidR="00A653A9">
      <w:pPr>
        <w:jc w:val="both"/>
        <w:rPr>
          <w:sz w:val="22"/>
        </w:rPr>
      </w:pPr>
    </w:p>
    <w:p w:rsidRDefault="00A653A9" w:rsidP="0030222D" w:rsidR="00A653A9" w:rsidRPr="00DF79F1">
      <w:pPr>
        <w:jc w:val="both"/>
        <w:rPr>
          <w:sz w:val="22"/>
        </w:rPr>
      </w:pPr>
    </w:p>
    <w:p w:rsidRDefault="0030222D" w:rsidP="0030222D" w:rsidR="0030222D" w:rsidRPr="00B224E2">
      <w:pPr>
        <w:jc w:val="both"/>
        <w:rPr>
          <w:b/>
          <w:sz w:val="20"/>
          <w:szCs w:val="20"/>
        </w:rPr>
      </w:pPr>
      <w:r w:rsidRPr="00B224E2">
        <w:rPr>
          <w:b/>
          <w:sz w:val="20"/>
          <w:szCs w:val="20"/>
        </w:rPr>
        <w:t>DNA</w:t>
      </w:r>
      <w:r w:rsidR="000E2155" w:rsidRPr="00B224E2">
        <w:rPr>
          <w:b/>
          <w:sz w:val="20"/>
          <w:szCs w:val="20"/>
        </w:rPr>
        <w:t>:</w:t>
      </w:r>
    </w:p>
    <w:p w:rsidRDefault="0030222D" w:rsidP="0030222D" w:rsidR="003E146F" w:rsidRPr="00D049A5">
      <w:pPr>
        <w:jc w:val="both"/>
        <w:rPr>
          <w:sz w:val="20"/>
          <w:szCs w:val="20"/>
        </w:rPr>
      </w:pPr>
      <w:r w:rsidRPr="00D049A5">
        <w:rPr>
          <w:sz w:val="20"/>
          <w:szCs w:val="20"/>
        </w:rPr>
        <w:t xml:space="preserve">- </w:t>
      </w:r>
      <w:r w:rsidR="006D0152" w:rsidRPr="00D049A5">
        <w:rPr>
          <w:sz w:val="20"/>
          <w:szCs w:val="20"/>
        </w:rPr>
        <w:t xml:space="preserve"> </w:t>
      </w:r>
      <w:r w:rsidR="00A653A9">
        <w:rPr>
          <w:sz w:val="20"/>
          <w:szCs w:val="20"/>
        </w:rPr>
        <w:t xml:space="preserve">povjerenik </w:t>
      </w:r>
      <w:r w:rsidR="00A7203C">
        <w:rPr>
          <w:sz w:val="20"/>
          <w:szCs w:val="20"/>
        </w:rPr>
        <w:t>Loris Rak</w:t>
      </w:r>
      <w:r w:rsidR="003E146F" w:rsidRPr="003E146F">
        <w:rPr>
          <w:sz w:val="20"/>
          <w:szCs w:val="20"/>
        </w:rPr>
        <w:t xml:space="preserve"> </w:t>
      </w:r>
    </w:p>
    <w:p w:rsidRDefault="00876E2B" w:rsidP="0030222D" w:rsidR="0030222D" w:rsidRPr="00D049A5">
      <w:pPr>
        <w:jc w:val="both"/>
        <w:rPr>
          <w:sz w:val="20"/>
          <w:szCs w:val="20"/>
        </w:rPr>
      </w:pPr>
      <w:r w:rsidRPr="00D049A5">
        <w:rPr>
          <w:sz w:val="20"/>
          <w:szCs w:val="20"/>
        </w:rPr>
        <w:t xml:space="preserve">- </w:t>
      </w:r>
      <w:r w:rsidR="0030222D" w:rsidRPr="00D049A5">
        <w:rPr>
          <w:sz w:val="20"/>
          <w:szCs w:val="20"/>
        </w:rPr>
        <w:t xml:space="preserve"> </w:t>
      </w:r>
      <w:r w:rsidR="003E146F">
        <w:rPr>
          <w:sz w:val="20"/>
          <w:szCs w:val="20"/>
        </w:rPr>
        <w:t>e-O</w:t>
      </w:r>
      <w:r w:rsidR="0030222D" w:rsidRPr="00D049A5">
        <w:rPr>
          <w:sz w:val="20"/>
          <w:szCs w:val="20"/>
        </w:rPr>
        <w:t>glasna ploča</w:t>
      </w:r>
      <w:r w:rsidR="003E146F">
        <w:rPr>
          <w:sz w:val="20"/>
          <w:szCs w:val="20"/>
        </w:rPr>
        <w:t xml:space="preserve"> sudova </w:t>
      </w:r>
    </w:p>
    <w:p w:rsidRDefault="0030222D" w:rsidP="0030222D" w:rsidR="0030222D" w:rsidRPr="00D049A5">
      <w:pPr>
        <w:rPr>
          <w:sz w:val="20"/>
          <w:szCs w:val="20"/>
        </w:rPr>
      </w:pPr>
    </w:p>
    <w:p w:rsidRDefault="0030222D" w:rsidP="0030222D" w:rsidR="00632005" w:rsidRPr="00D049A5">
      <w:pPr>
        <w:rPr>
          <w:sz w:val="20"/>
          <w:szCs w:val="20"/>
        </w:rPr>
      </w:pPr>
      <w:r w:rsidRPr="00D049A5">
        <w:rPr>
          <w:sz w:val="20"/>
          <w:szCs w:val="20"/>
        </w:rPr>
        <w:t>U Rijeci,</w:t>
      </w:r>
      <w:r w:rsidR="00632005" w:rsidRPr="00D049A5">
        <w:rPr>
          <w:sz w:val="20"/>
          <w:szCs w:val="20"/>
        </w:rPr>
        <w:t xml:space="preserve"> </w:t>
      </w:r>
      <w:r w:rsidR="004E0C5D">
        <w:rPr>
          <w:sz w:val="20"/>
          <w:szCs w:val="20"/>
        </w:rPr>
        <w:t>13</w:t>
      </w:r>
      <w:r w:rsidR="00A653A9">
        <w:rPr>
          <w:sz w:val="20"/>
          <w:szCs w:val="20"/>
        </w:rPr>
        <w:t>.</w:t>
      </w:r>
      <w:r w:rsidR="00A7203C">
        <w:rPr>
          <w:sz w:val="20"/>
          <w:szCs w:val="20"/>
        </w:rPr>
        <w:t>11</w:t>
      </w:r>
      <w:r w:rsidR="00A653A9">
        <w:rPr>
          <w:sz w:val="20"/>
          <w:szCs w:val="20"/>
        </w:rPr>
        <w:t>.2017</w:t>
      </w:r>
      <w:r w:rsidR="00704B59" w:rsidRPr="00D049A5">
        <w:rPr>
          <w:sz w:val="20"/>
          <w:szCs w:val="20"/>
        </w:rPr>
        <w:t>.</w:t>
      </w:r>
      <w:r w:rsidR="00A653A9">
        <w:rPr>
          <w:sz w:val="20"/>
          <w:szCs w:val="20"/>
        </w:rPr>
        <w:t xml:space="preserve"> </w:t>
      </w:r>
      <w:r w:rsidR="00704B59" w:rsidRPr="00D049A5">
        <w:rPr>
          <w:sz w:val="20"/>
          <w:szCs w:val="20"/>
        </w:rPr>
        <w:t>g.</w:t>
      </w:r>
    </w:p>
    <w:p w:rsidRDefault="002F755F" w:rsidP="0030222D" w:rsidR="002F755F" w:rsidRPr="00D049A5">
      <w:pPr>
        <w:rPr>
          <w:sz w:val="20"/>
          <w:szCs w:val="20"/>
        </w:rPr>
      </w:pPr>
    </w:p>
    <w:p w:rsidRDefault="0030222D" w:rsidP="0030222D" w:rsidR="0030222D" w:rsidRPr="00D049A5">
      <w:pPr>
        <w:rPr>
          <w:sz w:val="20"/>
          <w:szCs w:val="20"/>
        </w:rPr>
      </w:pPr>
      <w:r w:rsidRPr="00D049A5">
        <w:rPr>
          <w:sz w:val="20"/>
          <w:szCs w:val="20"/>
        </w:rPr>
        <w:t>sudac</w:t>
      </w:r>
    </w:p>
    <w:p w:rsidRDefault="0030222D" w:rsidR="00E510B6" w:rsidRPr="00D049A5">
      <w:pPr>
        <w:rPr>
          <w:sz w:val="20"/>
          <w:szCs w:val="20"/>
        </w:rPr>
      </w:pPr>
      <w:smartTag w:element="PersonName" w:uri="urn:schemas-microsoft-com:office:smarttags">
        <w:r w:rsidRPr="00D049A5">
          <w:rPr>
            <w:sz w:val="20"/>
            <w:szCs w:val="20"/>
          </w:rPr>
          <w:t>Daniela Korlević</w:t>
        </w:r>
      </w:smartTag>
    </w:p>
    <w:sectPr w:rsidR="00E510B6" w:rsidRPr="00D049A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76FD" w:rsidR="009576FD">
      <w:r>
        <w:separator/>
      </w:r>
    </w:p>
  </w:endnote>
  <w:endnote w:id="0" w:type="continuationSeparator">
    <w:p w:rsidRDefault="009576FD" w:rsidR="009576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76FD" w:rsidR="009576F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76FD" w:rsidR="009576F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76FD" w:rsidR="009576FD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0AA9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576FD" w:rsidR="009576F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76FD" w:rsidR="009576FD">
      <w:r>
        <w:separator/>
      </w:r>
    </w:p>
  </w:footnote>
  <w:footnote w:id="0" w:type="continuationSeparator">
    <w:p w:rsidRDefault="009576FD" w:rsidR="009576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76FD" w:rsidP="00B059B8" w:rsidR="009576FD" w:rsidRPr="00B059B8">
    <w:pPr>
      <w:pStyle w:val="Zaglavlje"/>
      <w:jc w:val="right"/>
    </w:pPr>
    <w:r w:rsidRPr="00B059B8">
      <w:tab/>
    </w:r>
    <w:r w:rsidRPr="00B059B8">
      <w:tab/>
      <w:t xml:space="preserve">Posl.br. 15 </w:t>
    </w:r>
    <w:r>
      <w:t>St-503/17-60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869376A"/>
    <w:multiLevelType w:val="hybridMultilevel"/>
    <w:tmpl w:val="A3C41E80"/>
    <w:lvl w:tplc="F336235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EB551FF"/>
    <w:multiLevelType w:val="hybridMultilevel"/>
    <w:tmpl w:val="22FEAB18"/>
    <w:lvl w:tplc="DC28976A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1"/>
  </w:num>
  <w:num w:numId="6">
    <w:abstractNumId w:val="5"/>
  </w:num>
  <w:num w:numId="7">
    <w:abstractNumId w:val="7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DF8"/>
    <w:rsid w:val="000066E0"/>
    <w:rsid w:val="00021FF7"/>
    <w:rsid w:val="000254D4"/>
    <w:rsid w:val="00026383"/>
    <w:rsid w:val="00032560"/>
    <w:rsid w:val="00052580"/>
    <w:rsid w:val="0005372E"/>
    <w:rsid w:val="000842FE"/>
    <w:rsid w:val="0009453F"/>
    <w:rsid w:val="000A3F37"/>
    <w:rsid w:val="000D7920"/>
    <w:rsid w:val="000E2155"/>
    <w:rsid w:val="000F11DC"/>
    <w:rsid w:val="001227B2"/>
    <w:rsid w:val="00143D6D"/>
    <w:rsid w:val="00144DE7"/>
    <w:rsid w:val="00146175"/>
    <w:rsid w:val="00152B1E"/>
    <w:rsid w:val="00170508"/>
    <w:rsid w:val="001849E1"/>
    <w:rsid w:val="001A4D28"/>
    <w:rsid w:val="001D68D1"/>
    <w:rsid w:val="001F04FE"/>
    <w:rsid w:val="001F6B26"/>
    <w:rsid w:val="00211F7E"/>
    <w:rsid w:val="00217819"/>
    <w:rsid w:val="00233E78"/>
    <w:rsid w:val="00253D10"/>
    <w:rsid w:val="00266969"/>
    <w:rsid w:val="002B6489"/>
    <w:rsid w:val="002D0933"/>
    <w:rsid w:val="002F755F"/>
    <w:rsid w:val="0030222D"/>
    <w:rsid w:val="00334419"/>
    <w:rsid w:val="00334CF7"/>
    <w:rsid w:val="003724D3"/>
    <w:rsid w:val="003746F4"/>
    <w:rsid w:val="003A723A"/>
    <w:rsid w:val="003E146F"/>
    <w:rsid w:val="003E49F9"/>
    <w:rsid w:val="00430F3D"/>
    <w:rsid w:val="004645C9"/>
    <w:rsid w:val="004828A8"/>
    <w:rsid w:val="00482AAF"/>
    <w:rsid w:val="004958DB"/>
    <w:rsid w:val="004A6349"/>
    <w:rsid w:val="004C35A9"/>
    <w:rsid w:val="004D3354"/>
    <w:rsid w:val="004E0C5D"/>
    <w:rsid w:val="004E1C5B"/>
    <w:rsid w:val="00501235"/>
    <w:rsid w:val="00510887"/>
    <w:rsid w:val="00512278"/>
    <w:rsid w:val="00537C40"/>
    <w:rsid w:val="00574923"/>
    <w:rsid w:val="005914F1"/>
    <w:rsid w:val="005A3D36"/>
    <w:rsid w:val="005B4621"/>
    <w:rsid w:val="005D6A0C"/>
    <w:rsid w:val="005E09BB"/>
    <w:rsid w:val="005E35B8"/>
    <w:rsid w:val="005E5FFE"/>
    <w:rsid w:val="006178E6"/>
    <w:rsid w:val="00632005"/>
    <w:rsid w:val="00632FB8"/>
    <w:rsid w:val="00640807"/>
    <w:rsid w:val="00642739"/>
    <w:rsid w:val="00645763"/>
    <w:rsid w:val="00663C84"/>
    <w:rsid w:val="00666422"/>
    <w:rsid w:val="00667C20"/>
    <w:rsid w:val="00670E4F"/>
    <w:rsid w:val="00670E5E"/>
    <w:rsid w:val="006A5C1A"/>
    <w:rsid w:val="006C139C"/>
    <w:rsid w:val="006C55FD"/>
    <w:rsid w:val="006D0152"/>
    <w:rsid w:val="006D5DFE"/>
    <w:rsid w:val="006E044F"/>
    <w:rsid w:val="00704B59"/>
    <w:rsid w:val="00725A8C"/>
    <w:rsid w:val="007270CD"/>
    <w:rsid w:val="00742C34"/>
    <w:rsid w:val="00746C57"/>
    <w:rsid w:val="00773EEC"/>
    <w:rsid w:val="00787E48"/>
    <w:rsid w:val="007979AB"/>
    <w:rsid w:val="007B28FF"/>
    <w:rsid w:val="007D03DC"/>
    <w:rsid w:val="007D4134"/>
    <w:rsid w:val="007F1DE2"/>
    <w:rsid w:val="00806532"/>
    <w:rsid w:val="00857894"/>
    <w:rsid w:val="00860AA9"/>
    <w:rsid w:val="00860D63"/>
    <w:rsid w:val="00876E2B"/>
    <w:rsid w:val="008B78F2"/>
    <w:rsid w:val="008C691F"/>
    <w:rsid w:val="008E4BEC"/>
    <w:rsid w:val="0093393A"/>
    <w:rsid w:val="009576FD"/>
    <w:rsid w:val="009755AA"/>
    <w:rsid w:val="00995BA3"/>
    <w:rsid w:val="009A4F4C"/>
    <w:rsid w:val="009E0FB6"/>
    <w:rsid w:val="009E2E16"/>
    <w:rsid w:val="00A03719"/>
    <w:rsid w:val="00A067C3"/>
    <w:rsid w:val="00A653A9"/>
    <w:rsid w:val="00A7203C"/>
    <w:rsid w:val="00AA6D05"/>
    <w:rsid w:val="00B05384"/>
    <w:rsid w:val="00B059B8"/>
    <w:rsid w:val="00B12759"/>
    <w:rsid w:val="00B224E2"/>
    <w:rsid w:val="00B23DF4"/>
    <w:rsid w:val="00B50BD0"/>
    <w:rsid w:val="00B62EDF"/>
    <w:rsid w:val="00B8271D"/>
    <w:rsid w:val="00B84D1B"/>
    <w:rsid w:val="00B85C92"/>
    <w:rsid w:val="00B96343"/>
    <w:rsid w:val="00BA0CBE"/>
    <w:rsid w:val="00BA42FE"/>
    <w:rsid w:val="00BC14FF"/>
    <w:rsid w:val="00BF7147"/>
    <w:rsid w:val="00C34820"/>
    <w:rsid w:val="00C447B9"/>
    <w:rsid w:val="00C60C8A"/>
    <w:rsid w:val="00C66EF9"/>
    <w:rsid w:val="00C74E9D"/>
    <w:rsid w:val="00C83992"/>
    <w:rsid w:val="00CB20A4"/>
    <w:rsid w:val="00CC0CB6"/>
    <w:rsid w:val="00CE4920"/>
    <w:rsid w:val="00D01C47"/>
    <w:rsid w:val="00D049A5"/>
    <w:rsid w:val="00D230BA"/>
    <w:rsid w:val="00D43950"/>
    <w:rsid w:val="00D4478C"/>
    <w:rsid w:val="00D82156"/>
    <w:rsid w:val="00DC1DF2"/>
    <w:rsid w:val="00DF79F1"/>
    <w:rsid w:val="00E04154"/>
    <w:rsid w:val="00E11093"/>
    <w:rsid w:val="00E32AD9"/>
    <w:rsid w:val="00E42952"/>
    <w:rsid w:val="00E510B6"/>
    <w:rsid w:val="00E54888"/>
    <w:rsid w:val="00E626D1"/>
    <w:rsid w:val="00E86F40"/>
    <w:rsid w:val="00EB01EF"/>
    <w:rsid w:val="00EB0F1F"/>
    <w:rsid w:val="00EB5905"/>
    <w:rsid w:val="00EC098A"/>
    <w:rsid w:val="00EC3900"/>
    <w:rsid w:val="00ED058C"/>
    <w:rsid w:val="00ED0D95"/>
    <w:rsid w:val="00EE4C61"/>
    <w:rsid w:val="00F008F0"/>
    <w:rsid w:val="00F02BAF"/>
    <w:rsid w:val="00F11844"/>
    <w:rsid w:val="00F23545"/>
    <w:rsid w:val="00F25451"/>
    <w:rsid w:val="00F256E4"/>
    <w:rsid w:val="00F37600"/>
    <w:rsid w:val="00F4454D"/>
    <w:rsid w:val="00F454A0"/>
    <w:rsid w:val="00F50155"/>
    <w:rsid w:val="00F52993"/>
    <w:rsid w:val="00F52EA0"/>
    <w:rsid w:val="00F8123F"/>
    <w:rsid w:val="00F946FA"/>
    <w:rsid w:val="00FD24B3"/>
    <w:rsid w:val="00FD5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E0C5D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393A"/>
    <w:pPr>
      <w:ind w:left="720"/>
      <w:contextualSpacing/>
    </w:pPr>
  </w:style>
  <w:style w:styleId="Bezproreda" w:type="paragraph">
    <w:name w:val="No Spacing"/>
    <w:uiPriority w:val="1"/>
    <w:qFormat/>
    <w:rsid w:val="00BA0CB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0A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0AA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0AA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0AA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0AA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E0C5D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393A"/>
    <w:pPr>
      <w:ind w:left="720"/>
      <w:contextualSpacing/>
    </w:pPr>
  </w:style>
  <w:style w:styleId="Bezproreda" w:type="paragraph">
    <w:name w:val="No Spacing"/>
    <w:uiPriority w:val="1"/>
    <w:qFormat/>
    <w:rsid w:val="00BA0CB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0A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0AA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0AA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0AA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0AA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St-503/2017</izvorni_sadrzaj>
    <derivirana_varijabla naziv="DomainObject.Predmet.OznakaBroj_1">St-503/2017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MGK - pack d.d.</izvorni_sadrzaj>
    <derivirana_varijabla naziv="DomainObject.Predmet.StrankaFormated_1">  MGK - pack d.d.</derivirana_varijabla>
  </DomainObject.Predmet.StrankaFormated>
  <DomainObject.Predmet.StrankaFormatedOIB>
    <izvorni_sadrzaj>  MGK - pack d.d., OIB 09381762740</izvorni_sadrzaj>
    <derivirana_varijabla naziv="DomainObject.Predmet.StrankaFormatedOIB_1">  MGK - pack d.d., OIB 09381762740</derivirana_varijabla>
  </DomainObject.Predmet.StrankaFormatedOIB>
  <DomainObject.Predmet.StrankaFormatedWithAdress>
    <izvorni_sadrzaj> MGK - pack d.d., Kukuljanovo 349, 51227 Kukuljanovo</izvorni_sadrzaj>
    <derivirana_varijabla naziv="DomainObject.Predmet.StrankaFormatedWithAdress_1"> MGK - pack d.d., Kukuljanovo 349, 51227 Kukuljanovo</derivirana_varijabla>
  </DomainObject.Predmet.StrankaFormatedWithAdress>
  <DomainObject.Predmet.StrankaFormatedWithAdressOIB>
    <izvorni_sadrzaj> MGK - pack d.d., OIB 09381762740, Kukuljanovo 349, 51227 Kukuljanovo</izvorni_sadrzaj>
    <derivirana_varijabla naziv="DomainObject.Predmet.StrankaFormatedWithAdressOIB_1"> MGK - pack d.d., OIB 09381762740, Kukuljanovo 349, 51227 Kukuljanovo</derivirana_varijabla>
  </DomainObject.Predmet.StrankaFormatedWithAdressOIB>
  <DomainObject.Predmet.StrankaWithAdress>
    <izvorni_sadrzaj>MGK - pack d.d. Kukuljanovo 349,51227 Kukuljanovo</izvorni_sadrzaj>
    <derivirana_varijabla naziv="DomainObject.Predmet.StrankaWithAdress_1">MGK - pack d.d. Kukuljanovo 349,51227 Kukuljanovo</derivirana_varijabla>
  </DomainObject.Predmet.StrankaWithAdress>
  <DomainObject.Predmet.StrankaWithAdressOIB>
    <izvorni_sadrzaj>MGK - pack d.d., OIB 09381762740, Kukuljanovo 349,51227 Kukuljanovo</izvorni_sadrzaj>
    <derivirana_varijabla naziv="DomainObject.Predmet.StrankaWithAdressOIB_1">MGK - pack d.d., OIB 09381762740, Kukuljanovo 349,51227 Kukuljanovo</derivirana_varijabla>
  </DomainObject.Predmet.StrankaWithAdressOIB>
  <DomainObject.Predmet.StrankaNazivFormated>
    <izvorni_sadrzaj>MGK - pack d.d.</izvorni_sadrzaj>
    <derivirana_varijabla naziv="DomainObject.Predmet.StrankaNazivFormated_1">MGK - pack d.d.</derivirana_varijabla>
  </DomainObject.Predmet.StrankaNazivFormated>
  <DomainObject.Predmet.StrankaNazivFormatedOIB>
    <izvorni_sadrzaj>MGK - pack d.d., OIB 09381762740</izvorni_sadrzaj>
    <derivirana_varijabla naziv="DomainObject.Predmet.StrankaNazivFormatedOIB_1">MGK - pack d.d., OIB 09381762740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MGK - pack d.d.</item>
    </izvorni_sadrzaj>
    <derivirana_varijabla naziv="DomainObject.Predmet.StrankaListFormated_1">
      <item>MGK - pack d.d.</item>
    </derivirana_varijabla>
  </DomainObject.Predmet.StrankaListFormated>
  <DomainObject.Predmet.StrankaListFormatedOIB>
    <izvorni_sadrzaj>
      <item>MGK - pack d.d., OIB 09381762740</item>
    </izvorni_sadrzaj>
    <derivirana_varijabla naziv="DomainObject.Predmet.StrankaListFormatedOIB_1">
      <item>MGK - pack d.d., OIB 09381762740</item>
    </derivirana_varijabla>
  </DomainObject.Predmet.StrankaListFormatedOIB>
  <DomainObject.Predmet.StrankaListFormatedWithAdress>
    <izvorni_sadrzaj>
      <item>MGK - pack d.d., Kukuljanovo 349, 51227 Kukuljanovo</item>
    </izvorni_sadrzaj>
    <derivirana_varijabla naziv="DomainObject.Predmet.StrankaListFormatedWithAdress_1">
      <item>MGK - pack d.d., Kukuljanovo 349, 51227 Kukuljanovo</item>
    </derivirana_varijabla>
  </DomainObject.Predmet.StrankaListFormatedWithAdress>
  <DomainObject.Predmet.StrankaListFormatedWithAdressOIB>
    <izvorni_sadrzaj>
      <item>MGK - pack d.d., OIB 09381762740, Kukuljanovo 349, 51227 Kukuljanovo</item>
    </izvorni_sadrzaj>
    <derivirana_varijabla naziv="DomainObject.Predmet.StrankaListFormatedWithAdressOIB_1">
      <item>MGK - pack d.d., OIB 09381762740, Kukuljanovo 349, 51227 Kukuljanovo</item>
    </derivirana_varijabla>
  </DomainObject.Predmet.StrankaListFormatedWithAdressOIB>
  <DomainObject.Predmet.StrankaListNazivFormated>
    <izvorni_sadrzaj>
      <item>MGK - pack d.d.</item>
    </izvorni_sadrzaj>
    <derivirana_varijabla naziv="DomainObject.Predmet.StrankaListNazivFormated_1">
      <item>MGK - pack d.d.</item>
    </derivirana_varijabla>
  </DomainObject.Predmet.StrankaListNazivFormated>
  <DomainObject.Predmet.StrankaListNazivFormatedOIB>
    <izvorni_sadrzaj>
      <item>MGK - pack d.d., OIB 09381762740</item>
    </izvorni_sadrzaj>
    <derivirana_varijabla naziv="DomainObject.Predmet.StrankaListNazivFormatedOIB_1">
      <item>MGK - pack d.d., OIB 09381762740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Matea Posavec</item>
    </izvorni_sadrzaj>
    <derivirana_varijabla naziv="DomainObject.Predmet.OstaliListFormated_1">
      <item>Matea Posavec</item>
    </derivirana_varijabla>
  </DomainObject.Predmet.OstaliListFormated>
  <DomainObject.Predmet.OstaliListFormatedOIB>
    <izvorni_sadrzaj>
      <item>Matea Posavec</item>
    </izvorni_sadrzaj>
    <derivirana_varijabla naziv="DomainObject.Predmet.OstaliListFormatedOIB_1">
      <item>Matea Posavec</item>
    </derivirana_varijabla>
  </DomainObject.Predmet.OstaliListFormatedOIB>
  <DomainObject.Predmet.OstaliListFormatedWithAdress>
    <izvorni_sadrzaj>
      <item>Matea Posavec, Zrinjevac 17, 10000 Zagreb</item>
    </izvorni_sadrzaj>
    <derivirana_varijabla naziv="DomainObject.Predmet.OstaliListFormatedWithAdress_1">
      <item>Matea Posavec, Zrinjevac 17, 10000 Zagreb</item>
    </derivirana_varijabla>
  </DomainObject.Predmet.OstaliListFormatedWithAdress>
  <DomainObject.Predmet.OstaliListFormatedWithAdressOIB>
    <izvorni_sadrzaj>
      <item>Matea Posavec, Zrinjevac 17, 10000 Zagreb</item>
    </izvorni_sadrzaj>
    <derivirana_varijabla naziv="DomainObject.Predmet.OstaliListFormatedWithAdressOIB_1">
      <item>Matea Posavec, Zrinjevac 17, 10000 Zagreb</item>
    </derivirana_varijabla>
  </DomainObject.Predmet.OstaliListFormatedWithAdressOIB>
  <DomainObject.Predmet.OstaliListNazivFormated>
    <izvorni_sadrzaj>
      <item>Matea Posavec</item>
    </izvorni_sadrzaj>
    <derivirana_varijabla naziv="DomainObject.Predmet.OstaliListNazivFormated_1">
      <item>Matea Posavec</item>
    </derivirana_varijabla>
  </DomainObject.Predmet.OstaliListNazivFormated>
  <DomainObject.Predmet.OstaliListNazivFormatedOIB>
    <izvorni_sadrzaj>
      <item>Matea Posavec</item>
    </izvorni_sadrzaj>
    <derivirana_varijabla naziv="DomainObject.Predmet.OstaliListNazivFormatedOIB_1">
      <item>Matea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MGK - pack d.d.</izvorni_sadrzaj>
    <derivirana_varijabla naziv="DomainObject.Predmet.StrankaIDrugi_1">MGK - pack d.d.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MGK - pack d.d., OIB 09381762740, Kukuljanovo 349, 51227 Kukuljanovo</izvorni_sadrzaj>
    <derivirana_varijabla naziv="DomainObject.Predmet.StrankaIDrugiAdressOIB_1">MGK - pack d.d., OIB 09381762740, Kukuljanovo 349, 51227 Kukuljanovo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MGK - pack d.d.</item>
      <item>Matea Posavec</item>
    </izvorni_sadrzaj>
    <derivirana_varijabla naziv="DomainObject.Predmet.SudioniciListNaziv_1">
      <item>MGK - pack d.d.</item>
      <item>Matea Posavec</item>
    </derivirana_varijabla>
  </DomainObject.Predmet.SudioniciListNaziv>
  <DomainObject.Predmet.SudioniciListAdressOIB>
    <izvorni_sadrzaj>
      <item>MGK - pack d.d., OIB 09381762740, Kukuljanovo 349,51227 Kukuljanovo</item>
      <item>Matea Posavec, Zrinjevac 17,10000 Zagreb</item>
    </izvorni_sadrzaj>
    <derivirana_varijabla naziv="DomainObject.Predmet.SudioniciListAdressOIB_1">
      <item>MGK - pack d.d., OIB 09381762740, Kukuljanovo 349,51227 Kukuljanovo</item>
      <item>Matea Posavec, Zrinjevac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09381762740</item>
      <item>, OIB null</item>
    </izvorni_sadrzaj>
    <derivirana_varijabla naziv="DomainObject.Predmet.SudioniciListNazivOIB_1">
      <item>, OIB 09381762740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2B805A-CA3B-46F1-B147-878F7DB01E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44</properties:Pages>
  <properties:Words>12881</properties:Words>
  <properties:Characters>76297</properties:Characters>
  <properties:Lines>2173</properties:Lines>
  <properties:Paragraphs>1119</properties:Paragraphs>
  <properties:TotalTime>381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2017-11-10T10:31:00Z</dcterms:created>
  <dc:creator>rcerneka</dc:creator>
  <cp:lastModifiedBy>Jasna Radulović</cp:lastModifiedBy>
  <cp:lastPrinted>2017-11-13T12:46:00Z</cp:lastPrinted>
  <dcterms:modified xmlns:xsi="http://www.w3.org/2001/XMLSchema-instance" xsi:type="dcterms:W3CDTF">2017-11-13T12:49:00Z</dcterms:modified>
  <cp:revision>19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44</vt:i4>
  </prop:property>
</prop:Properties>
</file>