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321f2" w14:paraId="f5321f2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626FE">
        <w:rPr>
          <w:b/>
          <w:lang w:val="hr-HR"/>
        </w:rPr>
        <w:t>1</w:t>
      </w:r>
      <w:r w:rsidR="00A02D2E">
        <w:rPr>
          <w:b/>
          <w:lang w:val="hr-HR"/>
        </w:rPr>
        <w:t>4</w:t>
      </w:r>
      <w:r w:rsidR="00E2334A">
        <w:rPr>
          <w:b/>
          <w:lang w:val="hr-HR"/>
        </w:rPr>
        <w:t>7</w:t>
      </w:r>
      <w:r w:rsidR="0074458B">
        <w:rPr>
          <w:b/>
          <w:lang w:val="hr-HR"/>
        </w:rPr>
        <w:t>8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74458B">
        <w:rPr>
          <w:lang w:val="hr-HR"/>
        </w:rPr>
        <w:t>KRALJEVAC d.o.o. Okrug Donji, Dalmatinska ulica 11</w:t>
      </w:r>
      <w:r w:rsidR="009626FE">
        <w:rPr>
          <w:lang w:val="hr-HR"/>
        </w:rPr>
        <w:t xml:space="preserve">, </w:t>
      </w:r>
      <w:r w:rsidR="000467BE">
        <w:rPr>
          <w:lang w:val="hr-HR"/>
        </w:rPr>
        <w:t>OIB:</w:t>
      </w:r>
      <w:r w:rsidR="000052BF">
        <w:rPr>
          <w:lang w:val="hr-HR"/>
        </w:rPr>
        <w:t xml:space="preserve"> </w:t>
      </w:r>
      <w:r w:rsidR="0074458B">
        <w:rPr>
          <w:lang w:val="hr-HR"/>
        </w:rPr>
        <w:t>64695137443</w:t>
      </w:r>
      <w:r w:rsidR="0021448E">
        <w:rPr>
          <w:lang w:val="hr-HR"/>
        </w:rPr>
        <w:t xml:space="preserve">, MBS: </w:t>
      </w:r>
      <w:r w:rsidR="0074458B">
        <w:rPr>
          <w:lang w:val="hr-HR"/>
        </w:rPr>
        <w:t>060212682</w:t>
      </w:r>
      <w:r w:rsidR="00403F01">
        <w:rPr>
          <w:lang w:val="hr-HR"/>
        </w:rPr>
        <w:t xml:space="preserve">, dana </w:t>
      </w:r>
      <w:r w:rsidR="00CF2E52">
        <w:rPr>
          <w:lang w:val="hr-HR"/>
        </w:rPr>
        <w:t>3. svibnja</w:t>
      </w:r>
      <w:r w:rsidR="008B5B1B">
        <w:rPr>
          <w:lang w:val="hr-HR"/>
        </w:rPr>
        <w:t xml:space="preserve"> </w:t>
      </w:r>
      <w:r w:rsidR="00D82E6C">
        <w:rPr>
          <w:lang w:val="hr-HR"/>
        </w:rPr>
        <w:t>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>I. Dužnik</w:t>
      </w:r>
      <w:r w:rsidR="00A36520">
        <w:rPr>
          <w:lang w:val="hr-HR"/>
        </w:rPr>
        <w:t xml:space="preserve"> </w:t>
      </w:r>
      <w:r w:rsidR="0074458B">
        <w:rPr>
          <w:lang w:val="hr-HR"/>
        </w:rPr>
        <w:t>KRALJEVAC d.o.o. Okrug Donji, Dalmatinska ulica 11, OIB: 64695137443</w:t>
      </w:r>
      <w:r w:rsidR="00B70173">
        <w:rPr>
          <w:lang w:val="hr-HR"/>
        </w:rPr>
        <w:t xml:space="preserve">, na dan </w:t>
      </w:r>
      <w:r w:rsidR="00D82E6C">
        <w:rPr>
          <w:lang w:val="hr-HR"/>
        </w:rPr>
        <w:t>23. listopada</w:t>
      </w:r>
      <w:r w:rsidR="00B70173">
        <w:rPr>
          <w:lang w:val="hr-HR"/>
        </w:rPr>
        <w:t xml:space="preserve"> </w:t>
      </w:r>
      <w:r w:rsidR="00D82E6C">
        <w:rPr>
          <w:lang w:val="hr-HR"/>
        </w:rPr>
        <w:t>2015</w:t>
      </w:r>
      <w:r w:rsidR="00B70173">
        <w:rPr>
          <w:lang w:val="hr-HR"/>
        </w:rPr>
        <w:t>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F6545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</w:t>
      </w:r>
      <w:r w:rsidR="000052BF">
        <w:rPr>
          <w:lang w:val="hr-HR"/>
        </w:rPr>
        <w:t xml:space="preserve"> </w:t>
      </w:r>
      <w:r w:rsidR="0074458B">
        <w:rPr>
          <w:lang w:val="hr-HR"/>
        </w:rPr>
        <w:t>2.850,80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5E1FFF" w:rsidP="005E1FFF" w:rsidR="005E1FFF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5E1FFF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CF2E52">
        <w:rPr>
          <w:lang w:val="hr-HR"/>
        </w:rPr>
        <w:t>3. svibnja</w:t>
      </w:r>
      <w:r w:rsidR="00D82E6C">
        <w:rPr>
          <w:lang w:val="hr-HR"/>
        </w:rPr>
        <w:t xml:space="preserve">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D82E6C">
        <w:rPr>
          <w:lang w:val="hr-HR"/>
        </w:rPr>
        <w:t>suda – 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6807" w:rsidP="003734BE" w:rsidR="00136807">
      <w:r>
        <w:separator/>
      </w:r>
    </w:p>
  </w:endnote>
  <w:endnote w:id="0" w:type="continuationSeparator">
    <w:p w:rsidRDefault="00136807" w:rsidP="003734BE" w:rsidR="001368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6807" w:rsidP="003734BE" w:rsidR="00136807">
      <w:r>
        <w:separator/>
      </w:r>
    </w:p>
  </w:footnote>
  <w:footnote w:id="0" w:type="continuationSeparator">
    <w:p w:rsidRDefault="00136807" w:rsidP="003734BE" w:rsidR="001368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6F7684">
      <w:fldChar w:fldCharType="begin"/>
    </w:r>
    <w:r>
      <w:instrText>PAGE   \* MERGEFORMAT</w:instrText>
    </w:r>
    <w:r w:rsidR="006F7684">
      <w:fldChar w:fldCharType="separate"/>
    </w:r>
    <w:r w:rsidR="00F8408E" w:rsidRPr="00F8408E">
      <w:rPr>
        <w:noProof/>
        <w:lang w:val="hr-HR"/>
      </w:rPr>
      <w:t>2</w:t>
    </w:r>
    <w:r w:rsidR="006F7684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52BF"/>
    <w:rsid w:val="00016426"/>
    <w:rsid w:val="0002675F"/>
    <w:rsid w:val="000467BE"/>
    <w:rsid w:val="00062AEB"/>
    <w:rsid w:val="000666DB"/>
    <w:rsid w:val="00094B4F"/>
    <w:rsid w:val="00110325"/>
    <w:rsid w:val="00133015"/>
    <w:rsid w:val="00136807"/>
    <w:rsid w:val="00160774"/>
    <w:rsid w:val="00192D51"/>
    <w:rsid w:val="001B416E"/>
    <w:rsid w:val="001E4E14"/>
    <w:rsid w:val="001F5654"/>
    <w:rsid w:val="00200E29"/>
    <w:rsid w:val="0021448E"/>
    <w:rsid w:val="00217DD3"/>
    <w:rsid w:val="002702A4"/>
    <w:rsid w:val="002D048F"/>
    <w:rsid w:val="00353786"/>
    <w:rsid w:val="00357140"/>
    <w:rsid w:val="003734BE"/>
    <w:rsid w:val="00382327"/>
    <w:rsid w:val="003855E7"/>
    <w:rsid w:val="003929B4"/>
    <w:rsid w:val="00403F01"/>
    <w:rsid w:val="004171BE"/>
    <w:rsid w:val="00473132"/>
    <w:rsid w:val="004777B1"/>
    <w:rsid w:val="004A1A96"/>
    <w:rsid w:val="004A6CA0"/>
    <w:rsid w:val="005E1FFF"/>
    <w:rsid w:val="00642955"/>
    <w:rsid w:val="0066735D"/>
    <w:rsid w:val="006767AE"/>
    <w:rsid w:val="006E3551"/>
    <w:rsid w:val="006F7684"/>
    <w:rsid w:val="00736EF6"/>
    <w:rsid w:val="00743750"/>
    <w:rsid w:val="0074458B"/>
    <w:rsid w:val="007725FF"/>
    <w:rsid w:val="007A74B6"/>
    <w:rsid w:val="007F312C"/>
    <w:rsid w:val="00832693"/>
    <w:rsid w:val="00832F97"/>
    <w:rsid w:val="00876209"/>
    <w:rsid w:val="008B5B1B"/>
    <w:rsid w:val="0092598D"/>
    <w:rsid w:val="009374AD"/>
    <w:rsid w:val="009626FE"/>
    <w:rsid w:val="00963EA5"/>
    <w:rsid w:val="00981932"/>
    <w:rsid w:val="00984E8A"/>
    <w:rsid w:val="009966BF"/>
    <w:rsid w:val="009D46D2"/>
    <w:rsid w:val="00A02D2E"/>
    <w:rsid w:val="00A126A3"/>
    <w:rsid w:val="00A31ADC"/>
    <w:rsid w:val="00A36520"/>
    <w:rsid w:val="00A83CF1"/>
    <w:rsid w:val="00A97762"/>
    <w:rsid w:val="00AA1815"/>
    <w:rsid w:val="00AC4892"/>
    <w:rsid w:val="00AE57BC"/>
    <w:rsid w:val="00B347F0"/>
    <w:rsid w:val="00B6615F"/>
    <w:rsid w:val="00B70173"/>
    <w:rsid w:val="00BC1BB3"/>
    <w:rsid w:val="00BD7EC6"/>
    <w:rsid w:val="00BF6161"/>
    <w:rsid w:val="00C30FC8"/>
    <w:rsid w:val="00C435B4"/>
    <w:rsid w:val="00C5093E"/>
    <w:rsid w:val="00C51930"/>
    <w:rsid w:val="00CB2246"/>
    <w:rsid w:val="00CC1B3F"/>
    <w:rsid w:val="00CE1BBC"/>
    <w:rsid w:val="00CF2E52"/>
    <w:rsid w:val="00CF6545"/>
    <w:rsid w:val="00D230DD"/>
    <w:rsid w:val="00D4027A"/>
    <w:rsid w:val="00D4418F"/>
    <w:rsid w:val="00D44ECB"/>
    <w:rsid w:val="00D47B51"/>
    <w:rsid w:val="00D6076B"/>
    <w:rsid w:val="00D74C99"/>
    <w:rsid w:val="00D82E6C"/>
    <w:rsid w:val="00E14AE2"/>
    <w:rsid w:val="00E2334A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1A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1A9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A1A9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A1A9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A1A9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888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1478</izvorni_sadrzaj>
    <derivirana_varijabla naziv="DomainObject.Predmet.Broj_1">1478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St-1478/2015</izvorni_sadrzaj>
    <derivirana_varijabla naziv="DomainObject.Predmet.OznakaBroj_1">St-1478/2015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KRALJEVAC d.o.o. za brodogradnju, iznajmljivanje plovila, turizam, ugostiteljstvo i trgovinu</izvorni_sadrzaj>
    <derivirana_varijabla naziv="DomainObject.Predmet.ProtustrankaFormated_1">  KRALJEVAC d.o.o. za brodogradnju, iznajmljivanje plovila, turizam, ugostiteljstvo i trgovinu</derivirana_varijabla>
  </DomainObject.Predmet.ProtustrankaFormated>
  <DomainObject.Predmet.ProtustrankaFormatedOIB>
    <izvorni_sadrzaj>  KRALJEVAC d.o.o. za brodogradnju, iznajmljivanje plovila, turizam, ugostiteljstvo i trgovinu, OIB 64695137443</izvorni_sadrzaj>
    <derivirana_varijabla naziv="DomainObject.Predmet.ProtustrankaFormatedOIB_1">  KRALJEVAC d.o.o. za brodogradnju, iznajmljivanje plovila, turizam, ugostiteljstvo i trgovinu, OIB 64695137443</derivirana_varijabla>
  </DomainObject.Predmet.ProtustrankaFormatedOIB>
  <DomainObject.Predmet.ProtustrankaFormatedWithAdress>
    <izvorni_sadrzaj> KRALJEVAC d.o.o. za brodogradnju, iznajmljivanje plovila, turizam, ugostiteljstvo i trgovinu, Dalmatinska ulica 11, 21220 Okrug Donji</izvorni_sadrzaj>
    <derivirana_varijabla naziv="DomainObject.Predmet.ProtustrankaFormatedWithAdress_1"> KRALJEVAC d.o.o. za brodogradnju, iznajmljivanje plovila, turizam, ugostiteljstvo i trgovinu, Dalmatinska ulica 11, 21220 Okrug Donji</derivirana_varijabla>
  </DomainObject.Predmet.ProtustrankaFormatedWithAdress>
  <DomainObject.Predmet.ProtustrankaFormatedWithAdressOIB>
    <izvorni_sadrzaj> KRALJEVAC d.o.o. za brodogradnju, iznajmljivanje plovila, turizam, ugostiteljstvo i trgovinu, OIB 64695137443, Dalmatinska ulica 11, 21220 Okrug Donji</izvorni_sadrzaj>
    <derivirana_varijabla naziv="DomainObject.Predmet.ProtustrankaFormatedWithAdressOIB_1"> KRALJEVAC d.o.o. za brodogradnju, iznajmljivanje plovila, turizam, ugostiteljstvo i trgovinu, OIB 64695137443, Dalmatinska ulica 11, 21220 Okrug Donji</derivirana_varijabla>
  </DomainObject.Predmet.ProtustrankaFormatedWithAdressOIB>
  <DomainObject.Predmet.ProtustrankaWithAdress>
    <izvorni_sadrzaj>KRALJEVAC d.o.o. za brodogradnju, iznajmljivanje plovila, turizam, ugostiteljstvo i trgovinu Dalmatinska ulica 11, 21220 Okrug Donji</izvorni_sadrzaj>
    <derivirana_varijabla naziv="DomainObject.Predmet.ProtustrankaWithAdress_1">KRALJEVAC d.o.o. za brodogradnju, iznajmljivanje plovila, turizam, ugostiteljstvo i trgovinu Dalmatinska ulica 11, 21220 Okrug Donji</derivirana_varijabla>
  </DomainObject.Predmet.ProtustrankaWithAdress>
  <DomainObject.Predmet.ProtustrankaWithAdressOIB>
    <izvorni_sadrzaj>KRALJEVAC d.o.o. za brodogradnju, iznajmljivanje plovila, turizam, ugostiteljstvo i trgovinu, OIB 64695137443, Dalmatinska ulica 11, 21220 Okrug Donji</izvorni_sadrzaj>
    <derivirana_varijabla naziv="DomainObject.Predmet.ProtustrankaWithAdressOIB_1">KRALJEVAC d.o.o. za brodogradnju, iznajmljivanje plovila, turizam, ugostiteljstvo i trgovinu, OIB 64695137443, Dalmatinska ulica 11, 21220 Okrug Donji</derivirana_varijabla>
  </DomainObject.Predmet.ProtustrankaWithAdressOIB>
  <DomainObject.Predmet.ProtustrankaNazivFormated>
    <izvorni_sadrzaj>KRALJEVAC d.o.o. za brodogradnju, iznajmljivanje plovila, turizam, ugostiteljstvo i trgovinu</izvorni_sadrzaj>
    <derivirana_varijabla naziv="DomainObject.Predmet.ProtustrankaNazivFormated_1">KRALJEVAC d.o.o. za brodogradnju, iznajmljivanje plovila, turizam, ugostiteljstvo i trgovinu</derivirana_varijabla>
  </DomainObject.Predmet.ProtustrankaNazivFormated>
  <DomainObject.Predmet.ProtustrankaNazivFormatedOIB>
    <izvorni_sadrzaj>KRALJEVAC d.o.o. za brodogradnju, iznajmljivanje plovila, turizam, ugostiteljstvo i trgovinu, OIB 64695137443</izvorni_sadrzaj>
    <derivirana_varijabla naziv="DomainObject.Predmet.ProtustrankaNazivFormatedOIB_1">KRALJEVAC d.o.o. za brodogradnju, iznajmljivanje plovila, turizam, ugostiteljstvo i trgovinu, OIB 64695137443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2850.80</izvorni_sadrzaj>
    <derivirana_varijabla naziv="DomainObject.Predmet.TrenutnaVrijednost_1">2850.80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KRALJEVAC d.o.o. za brodogradnju, iznajmljivanje plovila, turizam, ugostiteljstvo i trgovinu</item>
    </izvorni_sadrzaj>
    <derivirana_varijabla naziv="DomainObject.Predmet.ProtuStrankaListFormated_1">
      <item>KRALJEVAC d.o.o. za brodogradnju, iznajmljivanje plovila, turizam, ugostiteljstvo i trgovinu</item>
    </derivirana_varijabla>
  </DomainObject.Predmet.ProtuStrankaListFormated>
  <DomainObject.Predmet.ProtuStrankaListFormatedOIB>
    <izvorni_sadrzaj>
      <item>KRALJEVAC d.o.o. za brodogradnju, iznajmljivanje plovila, turizam, ugostiteljstvo i trgovinu, OIB 64695137443</item>
    </izvorni_sadrzaj>
    <derivirana_varijabla naziv="DomainObject.Predmet.ProtuStrankaListFormatedOIB_1">
      <item>KRALJEVAC d.o.o. za brodogradnju, iznajmljivanje plovila, turizam, ugostiteljstvo i trgovinu, OIB 64695137443</item>
    </derivirana_varijabla>
  </DomainObject.Predmet.ProtuStrankaListFormatedOIB>
  <DomainObject.Predmet.ProtuStrankaListFormatedWithAdress>
    <izvorni_sadrzaj>
      <item>KRALJEVAC d.o.o. za brodogradnju, iznajmljivanje plovila, turizam, ugostiteljstvo i trgovinu, Dalmatinska ulica 11, 21220 Okrug Donji</item>
    </izvorni_sadrzaj>
    <derivirana_varijabla naziv="DomainObject.Predmet.ProtuStrankaListFormatedWithAdress_1">
      <item>KRALJEVAC d.o.o. za brodogradnju, iznajmljivanje plovila, turizam, ugostiteljstvo i trgovinu, Dalmatinska ulica 11, 21220 Okrug Donji</item>
    </derivirana_varijabla>
  </DomainObject.Predmet.ProtuStrankaListFormatedWithAdress>
  <DomainObject.Predmet.ProtuStrankaListFormatedWithAdressOIB>
    <izvorni_sadrzaj>
      <item>KRALJEVAC d.o.o. za brodogradnju, iznajmljivanje plovila, turizam, ugostiteljstvo i trgovinu, OIB 64695137443, Dalmatinska ulica 11, 21220 Okrug Donji</item>
    </izvorni_sadrzaj>
    <derivirana_varijabla naziv="DomainObject.Predmet.ProtuStrankaListFormatedWithAdressOIB_1">
      <item>KRALJEVAC d.o.o. za brodogradnju, iznajmljivanje plovila, turizam, ugostiteljstvo i trgovinu, OIB 64695137443, Dalmatinska ulica 11, 21220 Okrug Donji</item>
    </derivirana_varijabla>
  </DomainObject.Predmet.ProtuStrankaListFormatedWithAdressOIB>
  <DomainObject.Predmet.ProtuStrankaListNazivFormated>
    <izvorni_sadrzaj>
      <item>KRALJEVAC d.o.o. za brodogradnju, iznajmljivanje plovila, turizam, ugostiteljstvo i trgovinu</item>
    </izvorni_sadrzaj>
    <derivirana_varijabla naziv="DomainObject.Predmet.ProtuStrankaListNazivFormated_1">
      <item>KRALJEVAC d.o.o. za brodogradnju, iznajmljivanje plovila, turizam, ugostiteljstvo i trgovinu</item>
    </derivirana_varijabla>
  </DomainObject.Predmet.ProtuStrankaListNazivFormated>
  <DomainObject.Predmet.ProtuStrankaListNazivFormatedOIB>
    <izvorni_sadrzaj>
      <item>KRALJEVAC d.o.o. za brodogradnju, iznajmljivanje plovila, turizam, ugostiteljstvo i trgovinu, OIB 64695137443</item>
    </izvorni_sadrzaj>
    <derivirana_varijabla naziv="DomainObject.Predmet.ProtuStrankaListNazivFormatedOIB_1">
      <item>KRALJEVAC d.o.o. za brodogradnju, iznajmljivanje plovila, turizam, ugostiteljstvo i trgovinu, OIB 64695137443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KRALJEVAC d.o.o. za brodogradnju, iznajmljivanje plovila, turizam, ugostiteljstvo i trgovinu</izvorni_sadrzaj>
    <derivirana_varijabla naziv="DomainObject.Predmet.ProtustrankaIDrugi_1">KRALJEVAC d.o.o. za brodogradnju, iznajmljivanje plovila, turizam,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KRALJEVAC d.o.o. za brodogradnju, iznajmljivanje plovila, turizam, ugostiteljstvo i trgovinu, OIB 64695137443, Dalmatinska ulica 11, 21220 Okrug Donji</izvorni_sadrzaj>
    <derivirana_varijabla naziv="DomainObject.Predmet.ProtustrankaIDrugiAdressOIB_1">KRALJEVAC d.o.o. za brodogradnju, iznajmljivanje plovila, turizam, ugostiteljstvo i trgovinu, OIB 64695137443, Dalmatinska ulica 11, 21220 Okrug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KRALJEVAC d.o.o. za brodogradnju, iznajmljivanje plovila, turizam, ugostiteljstvo i trgovinu</item>
      <item>FINANCIJSKA AGENCIJA, RC SPLIT</item>
    </izvorni_sadrzaj>
    <derivirana_varijabla naziv="DomainObject.Predmet.SudioniciListNaziv_1">
      <item>KRALJEVAC d.o.o. za brodogradnju, iznajmljivanje plovila, turizam, ugostiteljstvo i trgovinu</item>
      <item>FINANCIJSKA AGENCIJA, RC SPLIT</item>
    </derivirana_varijabla>
  </DomainObject.Predmet.SudioniciListNaziv>
  <DomainObject.Predmet.SudioniciListAdressOIB>
    <izvorni_sadrzaj>
      <item>KRALJEVAC d.o.o. za brodogradnju, iznajmljivanje plovila, turizam, ugostiteljstvo i trgovinu, OIB 64695137443, Dalmatinska ulica 11,21220 Okrug Donji</item>
      <item>FINANCIJSKA AGENCIJA, RC SPLIT, OIB 85821130368, Mažuranićevo šetalište 24 b,21000 Split</item>
    </izvorni_sadrzaj>
    <derivirana_varijabla naziv="DomainObject.Predmet.SudioniciListAdressOIB_1">
      <item>KRALJEVAC d.o.o. za brodogradnju, iznajmljivanje plovila, turizam, ugostiteljstvo i trgovinu, OIB 64695137443, Dalmatinska ulica 11,21220 Okrug Donji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64695137443</item>
      <item>, OIB 85821130368</item>
    </izvorni_sadrzaj>
    <derivirana_varijabla naziv="DomainObject.Predmet.SudioniciListNazivOIB_1">
      <item>, OIB 64695137443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4B3935-5915-45BF-8907-5ABB9EEF00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333</properties:Words>
  <properties:Characters>1785</properties:Characters>
  <properties:Lines>50</properties:Lines>
  <properties:Paragraphs>16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2015-11-06T10:50:00Z</cp:lastPrinted>
  <dcterms:modified xmlns:xsi="http://www.w3.org/2001/XMLSchema-instance" xsi:type="dcterms:W3CDTF">2016-05-03T10:28:00Z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