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65d1" w14:paraId="58365d1" w:rsidRDefault="00FF4588" w:rsidP="00FF4588" w:rsidR="00FF458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4588" w:rsidP="00FF4588" w:rsidR="00FF458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F4588" w:rsidP="00FF4588" w:rsidR="00FF458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F4588" w:rsidP="00FF4588" w:rsidR="00FF458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F4588" w:rsidP="00FF4588" w:rsidR="00FF4588"/>
    <w:p w:rsidRDefault="00FF4588" w:rsidP="00FF4588" w:rsidR="00FF458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F4588" w:rsidP="00FF4588" w:rsidR="00FF458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F4588" w:rsidP="00FF4588" w:rsidR="00FF458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F4588" w:rsidP="00FF4588" w:rsidR="00FF458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F4588" w:rsidP="00FF4588" w:rsidR="00FF45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5716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TRIBUS d. o. o. Poreč, Špadići, Creska 6, OIB 37103996772, MBS 130034050,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F4588" w:rsidP="00FF4588" w:rsidR="00FF458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F4588" w:rsidP="00FF4588" w:rsidR="00FF458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F4588" w:rsidP="00FF4588" w:rsidR="00FF458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F4588" w:rsidP="00FF4588" w:rsidR="00FF458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TRIBUS d. o. o. Poreč, Špadići, Creska 6, OIB 37103996772, MBS 130034050.</w:t>
      </w:r>
    </w:p>
    <w:p w:rsidRDefault="00FF4588" w:rsidP="00FF4588" w:rsidR="00FF458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F4588" w:rsidP="00FF4588" w:rsidR="00FF458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F4588" w:rsidP="00FF4588" w:rsidR="00FF45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F4588" w:rsidP="00FF4588" w:rsidR="00FF45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TRIBUS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1699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399.741,52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F4588" w:rsidP="00FF4588" w:rsidR="00FF45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F4588" w:rsidP="00FF4588" w:rsidR="00FF45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F4588" w:rsidP="00FF4588" w:rsidR="00FF458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F4588" w:rsidP="00FF4588" w:rsidR="00FF458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F4588" w:rsidP="00FF4588" w:rsidR="00FF458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F4588" w:rsidP="00FF4588" w:rsidR="00FF458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BF473D">
        <w:rPr>
          <w:rFonts w:cs="Times New Roman" w:eastAsia="Times New Roman"/>
          <w:szCs w:val="24"/>
          <w:lang w:eastAsia="hr-HR"/>
        </w:rPr>
        <w:t>, v. r.</w:t>
      </w:r>
    </w:p>
    <w:p w:rsidRDefault="00FF4588" w:rsidP="00FF4588" w:rsidR="00FF458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F4588" w:rsidP="00FF4588" w:rsidR="00FF458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F4588" w:rsidP="00FF4588" w:rsidR="00FF45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F4588" w:rsidP="00FF4588" w:rsidR="00FF458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F4588" w:rsidP="00FF4588" w:rsidR="00FF458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F4588" w:rsidP="00FF4588" w:rsidR="00FF458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FF4588" w:rsidP="00FF4588" w:rsidR="00FF4588" w:rsidRPr="00D05CA9">
      <w:pPr>
        <w:tabs>
          <w:tab w:pos="4116" w:val="left"/>
        </w:tabs>
      </w:pPr>
    </w:p>
    <w:p w:rsidRDefault="00FF4588" w:rsidP="00FF4588" w:rsidR="00FF4588" w:rsidRPr="00D05CA9">
      <w:pPr>
        <w:tabs>
          <w:tab w:pos="4116" w:val="left"/>
        </w:tabs>
      </w:pPr>
    </w:p>
    <w:p w:rsidRDefault="00FF4588" w:rsidP="00FF4588" w:rsidR="00FF4588" w:rsidRPr="00D05CA9">
      <w:pPr>
        <w:tabs>
          <w:tab w:pos="4116" w:val="left"/>
        </w:tabs>
      </w:pPr>
    </w:p>
    <w:p w:rsidRDefault="00FF4588" w:rsidP="00FF4588" w:rsidR="00FF4588" w:rsidRPr="00D05CA9">
      <w:pPr>
        <w:tabs>
          <w:tab w:pos="4116" w:val="left"/>
        </w:tabs>
      </w:pPr>
    </w:p>
    <w:p w:rsidRDefault="00FF4588" w:rsidP="00FF4588" w:rsidR="00FF4588" w:rsidRPr="00D05CA9">
      <w:pPr>
        <w:tabs>
          <w:tab w:pos="4116" w:val="left"/>
        </w:tabs>
      </w:pPr>
    </w:p>
    <w:p w:rsidRDefault="00FF4588" w:rsidP="00FF4588" w:rsidR="00FF4588" w:rsidRPr="00D05CA9">
      <w:pPr>
        <w:tabs>
          <w:tab w:pos="4116" w:val="left"/>
        </w:tabs>
      </w:pPr>
    </w:p>
    <w:p w:rsidRDefault="00FF4588" w:rsidP="00FF4588" w:rsidR="00FF4588" w:rsidRPr="00D05CA9">
      <w:pPr>
        <w:tabs>
          <w:tab w:pos="4116" w:val="left"/>
        </w:tabs>
      </w:pPr>
    </w:p>
    <w:p w:rsidRDefault="00FF4588" w:rsidP="00FF4588" w:rsidR="00FF4588" w:rsidRPr="00D05CA9">
      <w:pPr>
        <w:tabs>
          <w:tab w:pos="4116" w:val="left"/>
        </w:tabs>
      </w:pPr>
    </w:p>
    <w:p w:rsidRDefault="00FF4588" w:rsidP="00FF4588" w:rsidR="00FF4588" w:rsidRPr="00D05CA9">
      <w:pPr>
        <w:tabs>
          <w:tab w:pos="4116" w:val="left"/>
        </w:tabs>
      </w:pPr>
    </w:p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 w:rsidRPr="00D05CA9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FF4588" w:rsidP="00FF4588" w:rsidR="00FF4588"/>
    <w:p w:rsidRDefault="00110DEF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C76" w:rsidP="00FF4588" w:rsidR="00891C76">
      <w:r>
        <w:separator/>
      </w:r>
    </w:p>
  </w:endnote>
  <w:endnote w:id="0" w:type="continuationSeparator">
    <w:p w:rsidRDefault="00891C76" w:rsidP="00FF4588" w:rsidR="00891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C76" w:rsidP="00FF4588" w:rsidR="00891C76">
      <w:r>
        <w:separator/>
      </w:r>
    </w:p>
  </w:footnote>
  <w:footnote w:id="0" w:type="continuationSeparator">
    <w:p w:rsidRDefault="00891C76" w:rsidP="00FF4588" w:rsidR="00891C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C76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110DEF">
      <w:rPr>
        <w:noProof/>
      </w:rPr>
      <w:t>2</w:t>
    </w:r>
    <w:r>
      <w:fldChar w:fldCharType="end"/>
    </w:r>
    <w:r>
      <w:tab/>
    </w:r>
    <w:r w:rsidRPr="00F65D9B">
      <w:t>11 St-</w:t>
    </w:r>
    <w:r w:rsidR="00FF4588">
      <w:t>400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C76" w:rsidP="0021081C" w:rsidR="00A81E97">
    <w:pPr>
      <w:pStyle w:val="Zaglavlje"/>
      <w:jc w:val="right"/>
    </w:pPr>
    <w:r>
      <w:t>11 St-</w:t>
    </w:r>
    <w:r w:rsidR="00FF4588">
      <w:t>400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E46"/>
    <w:rsid w:val="00110DEF"/>
    <w:rsid w:val="00843E46"/>
    <w:rsid w:val="00891C76"/>
    <w:rsid w:val="009A6044"/>
    <w:rsid w:val="00BF033F"/>
    <w:rsid w:val="00BF473D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5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45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58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5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58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45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5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10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DE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DE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D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D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5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45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58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5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58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45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5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10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DE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DE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D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D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St-400/2015</izvorni_sadrzaj>
    <derivirana_varijabla naziv="DomainObject.Predmet.OznakaBroj_1">St-400/2015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TRIBUS d.o.o. POREČ</izvorni_sadrzaj>
    <derivirana_varijabla naziv="DomainObject.Predmet.ProtustrankaFormated_1">  TRIBUS d.o.o. POREČ</derivirana_varijabla>
  </DomainObject.Predmet.ProtustrankaFormated>
  <DomainObject.Predmet.ProtustrankaFormatedOIB>
    <izvorni_sadrzaj>  TRIBUS d.o.o. POREČ, OIB 37103996772</izvorni_sadrzaj>
    <derivirana_varijabla naziv="DomainObject.Predmet.ProtustrankaFormatedOIB_1">  TRIBUS d.o.o. POREČ, OIB 37103996772</derivirana_varijabla>
  </DomainObject.Predmet.ProtustrankaFormatedOIB>
  <DomainObject.Predmet.ProtustrankaFormatedWithAdress>
    <izvorni_sadrzaj> TRIBUS d.o.o. POREČ, Špadići, Creska 6, 52440 Poreč</izvorni_sadrzaj>
    <derivirana_varijabla naziv="DomainObject.Predmet.ProtustrankaFormatedWithAdress_1"> TRIBUS d.o.o. POREČ, Špadići, Creska 6, 52440 Poreč</derivirana_varijabla>
  </DomainObject.Predmet.ProtustrankaFormatedWithAdress>
  <DomainObject.Predmet.ProtustrankaFormatedWithAdressOIB>
    <izvorni_sadrzaj> TRIBUS d.o.o. POREČ, OIB 37103996772, Špadići, Creska 6, 52440 Poreč</izvorni_sadrzaj>
    <derivirana_varijabla naziv="DomainObject.Predmet.ProtustrankaFormatedWithAdressOIB_1"> TRIBUS d.o.o. POREČ, OIB 37103996772, Špadići, Creska 6, 52440 Poreč</derivirana_varijabla>
  </DomainObject.Predmet.ProtustrankaFormatedWithAdressOIB>
  <DomainObject.Predmet.ProtustrankaWithAdress>
    <izvorni_sadrzaj>TRIBUS d.o.o. POREČ Špadići, Creska 6, 52440 Poreč</izvorni_sadrzaj>
    <derivirana_varijabla naziv="DomainObject.Predmet.ProtustrankaWithAdress_1">TRIBUS d.o.o. POREČ Špadići, Creska 6, 52440 Poreč</derivirana_varijabla>
  </DomainObject.Predmet.ProtustrankaWithAdress>
  <DomainObject.Predmet.ProtustrankaWithAdressOIB>
    <izvorni_sadrzaj>TRIBUS d.o.o. POREČ, OIB 37103996772, Špadići, Creska 6, 52440 Poreč</izvorni_sadrzaj>
    <derivirana_varijabla naziv="DomainObject.Predmet.ProtustrankaWithAdressOIB_1">TRIBUS d.o.o. POREČ, OIB 37103996772, Špadići, Creska 6, 52440 Poreč</derivirana_varijabla>
  </DomainObject.Predmet.ProtustrankaWithAdressOIB>
  <DomainObject.Predmet.ProtustrankaNazivFormated>
    <izvorni_sadrzaj>TRIBUS d.o.o. POREČ</izvorni_sadrzaj>
    <derivirana_varijabla naziv="DomainObject.Predmet.ProtustrankaNazivFormated_1">TRIBUS d.o.o. POREČ</derivirana_varijabla>
  </DomainObject.Predmet.ProtustrankaNazivFormated>
  <DomainObject.Predmet.ProtustrankaNazivFormatedOIB>
    <izvorni_sadrzaj>TRIBUS d.o.o. POREČ, OIB 37103996772</izvorni_sadrzaj>
    <derivirana_varijabla naziv="DomainObject.Predmet.ProtustrankaNazivFormatedOIB_1">TRIBUS d.o.o. POREČ, OIB 37103996772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399741.52</izvorni_sadrzaj>
    <derivirana_varijabla naziv="DomainObject.Predmet.TrenutnaVrijednost_1">399741.52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TRIBUS d.o.o. POREČ</item>
    </izvorni_sadrzaj>
    <derivirana_varijabla naziv="DomainObject.Predmet.ProtuStrankaListFormated_1">
      <item>TRIBUS d.o.o. POREČ</item>
    </derivirana_varijabla>
  </DomainObject.Predmet.ProtuStrankaListFormated>
  <DomainObject.Predmet.ProtuStrankaListFormatedOIB>
    <izvorni_sadrzaj>
      <item>TRIBUS d.o.o. POREČ, OIB 37103996772</item>
    </izvorni_sadrzaj>
    <derivirana_varijabla naziv="DomainObject.Predmet.ProtuStrankaListFormatedOIB_1">
      <item>TRIBUS d.o.o. POREČ, OIB 37103996772</item>
    </derivirana_varijabla>
  </DomainObject.Predmet.ProtuStrankaListFormatedOIB>
  <DomainObject.Predmet.ProtuStrankaListFormatedWithAdress>
    <izvorni_sadrzaj>
      <item>TRIBUS d.o.o. POREČ, Špadići, Creska 6, 52440 Poreč</item>
    </izvorni_sadrzaj>
    <derivirana_varijabla naziv="DomainObject.Predmet.ProtuStrankaListFormatedWithAdress_1">
      <item>TRIBUS d.o.o. POREČ, Špadići, Creska 6, 52440 Poreč</item>
    </derivirana_varijabla>
  </DomainObject.Predmet.ProtuStrankaListFormatedWithAdress>
  <DomainObject.Predmet.ProtuStrankaListFormatedWithAdressOIB>
    <izvorni_sadrzaj>
      <item>TRIBUS d.o.o. POREČ, OIB 37103996772, Špadići, Creska 6, 52440 Poreč</item>
    </izvorni_sadrzaj>
    <derivirana_varijabla naziv="DomainObject.Predmet.ProtuStrankaListFormatedWithAdressOIB_1">
      <item>TRIBUS d.o.o. POREČ, OIB 37103996772, Špadići, Creska 6, 52440 Poreč</item>
    </derivirana_varijabla>
  </DomainObject.Predmet.ProtuStrankaListFormatedWithAdressOIB>
  <DomainObject.Predmet.ProtuStrankaListNazivFormated>
    <izvorni_sadrzaj>
      <item>TRIBUS d.o.o. POREČ</item>
    </izvorni_sadrzaj>
    <derivirana_varijabla naziv="DomainObject.Predmet.ProtuStrankaListNazivFormated_1">
      <item>TRIBUS d.o.o. POREČ</item>
    </derivirana_varijabla>
  </DomainObject.Predmet.ProtuStrankaListNazivFormated>
  <DomainObject.Predmet.ProtuStrankaListNazivFormatedOIB>
    <izvorni_sadrzaj>
      <item>TRIBUS d.o.o. POREČ, OIB 37103996772</item>
    </izvorni_sadrzaj>
    <derivirana_varijabla naziv="DomainObject.Predmet.ProtuStrankaListNazivFormatedOIB_1">
      <item>TRIBUS d.o.o. POREČ, OIB 37103996772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TRIBUS d.o.o. POREČ</izvorni_sadrzaj>
    <derivirana_varijabla naziv="DomainObject.Predmet.ProtustrankaIDrugi_1">TRIBUS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TRIBUS d.o.o. POREČ, OIB 37103996772, Špadići, Creska 6, 52440 Poreč</izvorni_sadrzaj>
    <derivirana_varijabla naziv="DomainObject.Predmet.ProtustrankaIDrugiAdressOIB_1">TRIBUS d.o.o. POREČ, OIB 37103996772, Špadići, Creska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TRIBUS d.o.o. POREČ</item>
    </izvorni_sadrzaj>
    <derivirana_varijabla naziv="DomainObject.Predmet.SudioniciListNaziv_1">
      <item>FINANCIJSKA AGENCIJA, RC RIJEKA, PODRUŽNICA PULA, PULA</item>
      <item>TRIBUS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TRIBUS d.o.o. POREČ, OIB 37103996772, Špadići, Creska 6,52440 Poreč</item>
    </izvorni_sadrzaj>
    <derivirana_varijabla naziv="DomainObject.Predmet.SudioniciListAdressOIB_1">
      <item>FINANCIJSKA AGENCIJA, RC RIJEKA, PODRUŽNICA PULA, PULA, OIB 85821130368, Ulica grada Vukovara 70,Zagreb</item>
      <item>TRIBUS d.o.o. POREČ, OIB 37103996772, Špadići, Creska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37103996772</item>
    </izvorni_sadrzaj>
    <derivirana_varijabla naziv="DomainObject.Predmet.SudioniciListNazivOIB_1">
      <item>, OIB 85821130368</item>
      <item>, OIB 37103996772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2002</properties:Characters>
  <properties:Lines>94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2015-11-30T08:22:00Z</dcterms:created>
  <dc:creator>Mihaela Kaligari</dc:creator>
  <dc:description/>
  <cp:keywords/>
  <cp:lastModifiedBy>Meri Simičić Beato</cp:lastModifiedBy>
  <cp:lastPrinted>2015-11-30T08:26:00Z</cp:lastPrinted>
  <dcterms:modified xmlns:xsi="http://www.w3.org/2001/XMLSchema-instance" xsi:type="dcterms:W3CDTF">2015-12-15T08:53:00Z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