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b7a8" w14:paraId="920b7a8" w:rsidRDefault="0021081C" w:rsidP="0021081C" w:rsidR="0021081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81C" w:rsidP="0021081C" w:rsidR="0021081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1081C" w:rsidP="0021081C" w:rsidR="0021081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1081C" w:rsidP="0021081C" w:rsidR="0021081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1081C" w:rsidP="0021081C" w:rsidR="0021081C"/>
    <w:p w:rsidRDefault="0021081C" w:rsidP="0021081C" w:rsidR="002108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1081C" w:rsidP="0021081C" w:rsidR="002108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1081C" w:rsidP="0021081C" w:rsidR="002108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1081C" w:rsidP="0021081C" w:rsidR="002108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1081C" w:rsidP="0021081C" w:rsidR="002108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7968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FRONDEO d. o. o. Pula, Buonarrotijeva 13, OIB 65965840858,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1081C" w:rsidP="0021081C" w:rsidR="002108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1081C" w:rsidP="0021081C" w:rsidR="002108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1081C" w:rsidP="0021081C" w:rsidR="002108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1081C" w:rsidP="0021081C" w:rsidR="0021081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FRONDEO d. o. o. Pula, Buonarrotijeva 13, OIB 65965840858.</w:t>
      </w:r>
    </w:p>
    <w:p w:rsidRDefault="0021081C" w:rsidP="0021081C" w:rsidR="0021081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1081C" w:rsidP="0021081C" w:rsidR="0021081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1081C" w:rsidP="0021081C" w:rsidR="002108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1081C" w:rsidP="0021081C" w:rsidR="002108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FRONDEO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2116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166.299,91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1081C" w:rsidP="0021081C" w:rsidR="002108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1081C" w:rsidP="0021081C" w:rsidR="002108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1081C" w:rsidP="0021081C" w:rsidR="0021081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1081C" w:rsidP="0021081C" w:rsidR="0021081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1081C" w:rsidP="0021081C" w:rsidR="0021081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1081C" w:rsidP="0021081C" w:rsidR="0021081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21081C" w:rsidP="0021081C" w:rsidR="002108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1081C" w:rsidP="0021081C" w:rsidR="0021081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1081C" w:rsidP="0021081C" w:rsidR="0021081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1081C" w:rsidP="0021081C" w:rsidR="0021081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1081C" w:rsidP="0021081C" w:rsidR="002108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1081C" w:rsidP="0021081C" w:rsidR="0021081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>
      <w:pPr>
        <w:tabs>
          <w:tab w:pos="4116" w:val="left"/>
        </w:tabs>
      </w:pPr>
    </w:p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 w:rsidRPr="00D05CA9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21081C" w:rsidP="0021081C" w:rsidR="0021081C"/>
    <w:p w:rsidRDefault="0067707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327" w:rsidP="0021081C" w:rsidR="00D93327">
      <w:r>
        <w:separator/>
      </w:r>
    </w:p>
  </w:endnote>
  <w:endnote w:id="0" w:type="continuationSeparator">
    <w:p w:rsidRDefault="00D93327" w:rsidP="0021081C" w:rsidR="00D93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327" w:rsidP="0021081C" w:rsidR="00D93327">
      <w:r>
        <w:separator/>
      </w:r>
    </w:p>
  </w:footnote>
  <w:footnote w:id="0" w:type="continuationSeparator">
    <w:p w:rsidRDefault="00D93327" w:rsidP="0021081C" w:rsidR="00D93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327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707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33</w:t>
    </w:r>
    <w:r w:rsidR="0021081C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327" w:rsidP="0021081C" w:rsidR="00A81E97">
    <w:pPr>
      <w:pStyle w:val="Zaglavlje"/>
      <w:jc w:val="right"/>
    </w:pPr>
    <w:r>
      <w:t>11 St-33</w:t>
    </w:r>
    <w:r w:rsidR="0021081C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1D3"/>
    <w:rsid w:val="0021081C"/>
    <w:rsid w:val="002321D3"/>
    <w:rsid w:val="00677072"/>
    <w:rsid w:val="009A6044"/>
    <w:rsid w:val="00BF033F"/>
    <w:rsid w:val="00D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081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8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8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8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81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08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081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7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07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07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0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0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081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8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8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8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81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08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081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7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07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07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0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0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FRONDEO d.o.o. PULA</izvorni_sadrzaj>
    <derivirana_varijabla naziv="DomainObject.Predmet.ProtustrankaFormated_1">  FRONDEO d.o.o. PULA</derivirana_varijabla>
  </DomainObject.Predmet.ProtustrankaFormated>
  <DomainObject.Predmet.ProtustrankaFormatedOIB>
    <izvorni_sadrzaj>  FRONDEO d.o.o. PULA, OIB 65965840858</izvorni_sadrzaj>
    <derivirana_varijabla naziv="DomainObject.Predmet.ProtustrankaFormatedOIB_1">  FRONDEO d.o.o. PULA, OIB 65965840858</derivirana_varijabla>
  </DomainObject.Predmet.ProtustrankaFormatedOIB>
  <DomainObject.Predmet.ProtustrankaFormatedWithAdress>
    <izvorni_sadrzaj> FRONDEO d.o.o. PULA, Buonarrotijeva 13, 52100 Pula</izvorni_sadrzaj>
    <derivirana_varijabla naziv="DomainObject.Predmet.ProtustrankaFormatedWithAdress_1"> FRONDEO d.o.o. PULA, Buonarrotijeva 13, 52100 Pula</derivirana_varijabla>
  </DomainObject.Predmet.ProtustrankaFormatedWithAdress>
  <DomainObject.Predmet.ProtustrankaFormatedWithAdressOIB>
    <izvorni_sadrzaj> FRONDEO d.o.o. PULA, OIB 65965840858, Buonarrotijeva 13, 52100 Pula</izvorni_sadrzaj>
    <derivirana_varijabla naziv="DomainObject.Predmet.ProtustrankaFormatedWithAdressOIB_1"> FRONDEO d.o.o. PULA, OIB 65965840858, Buonarrotijeva 13, 52100 Pula</derivirana_varijabla>
  </DomainObject.Predmet.ProtustrankaFormatedWithAdressOIB>
  <DomainObject.Predmet.ProtustrankaWithAdress>
    <izvorni_sadrzaj>FRONDEO d.o.o. PULA Buonarrotijeva 13, 52100 Pula</izvorni_sadrzaj>
    <derivirana_varijabla naziv="DomainObject.Predmet.ProtustrankaWithAdress_1">FRONDEO d.o.o. PULA Buonarrotijeva 13, 52100 Pula</derivirana_varijabla>
  </DomainObject.Predmet.ProtustrankaWithAdress>
  <DomainObject.Predmet.ProtustrankaWithAdressOIB>
    <izvorni_sadrzaj>FRONDEO d.o.o. PULA, OIB 65965840858, Buonarrotijeva 13, 52100 Pula</izvorni_sadrzaj>
    <derivirana_varijabla naziv="DomainObject.Predmet.ProtustrankaWithAdressOIB_1">FRONDEO d.o.o. PULA, OIB 65965840858, Buonarrotijeva 13, 52100 Pula</derivirana_varijabla>
  </DomainObject.Predmet.ProtustrankaWithAdressOIB>
  <DomainObject.Predmet.ProtustrankaNazivFormated>
    <izvorni_sadrzaj>FRONDEO d.o.o. PULA</izvorni_sadrzaj>
    <derivirana_varijabla naziv="DomainObject.Predmet.ProtustrankaNazivFormated_1">FRONDEO d.o.o. PULA</derivirana_varijabla>
  </DomainObject.Predmet.ProtustrankaNazivFormated>
  <DomainObject.Predmet.ProtustrankaNazivFormatedOIB>
    <izvorni_sadrzaj>FRONDEO d.o.o. PULA, OIB 65965840858</izvorni_sadrzaj>
    <derivirana_varijabla naziv="DomainObject.Predmet.ProtustrankaNazivFormatedOIB_1">FRONDEO d.o.o. PULA, OIB 65965840858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166299.91</izvorni_sadrzaj>
    <derivirana_varijabla naziv="DomainObject.Predmet.TrenutnaVrijednost_1">166299.91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FRONDEO d.o.o. PULA</item>
    </izvorni_sadrzaj>
    <derivirana_varijabla naziv="DomainObject.Predmet.ProtuStrankaListFormated_1">
      <item>FRONDEO d.o.o. PULA</item>
    </derivirana_varijabla>
  </DomainObject.Predmet.ProtuStrankaListFormated>
  <DomainObject.Predmet.ProtuStrankaListFormatedOIB>
    <izvorni_sadrzaj>
      <item>FRONDEO d.o.o. PULA, OIB 65965840858</item>
    </izvorni_sadrzaj>
    <derivirana_varijabla naziv="DomainObject.Predmet.ProtuStrankaListFormatedOIB_1">
      <item>FRONDEO d.o.o. PULA, OIB 65965840858</item>
    </derivirana_varijabla>
  </DomainObject.Predmet.ProtuStrankaListFormatedOIB>
  <DomainObject.Predmet.ProtuStrankaListFormatedWithAdress>
    <izvorni_sadrzaj>
      <item>FRONDEO d.o.o. PULA, Buonarrotijeva 13, 52100 Pula</item>
    </izvorni_sadrzaj>
    <derivirana_varijabla naziv="DomainObject.Predmet.ProtuStrankaListFormatedWithAdress_1">
      <item>FRONDEO d.o.o. PULA, Buonarrotijeva 13, 52100 Pula</item>
    </derivirana_varijabla>
  </DomainObject.Predmet.ProtuStrankaListFormatedWithAdress>
  <DomainObject.Predmet.ProtuStrankaListFormatedWithAdressOIB>
    <izvorni_sadrzaj>
      <item>FRONDEO d.o.o. PULA, OIB 65965840858, Buonarrotijeva 13, 52100 Pula</item>
    </izvorni_sadrzaj>
    <derivirana_varijabla naziv="DomainObject.Predmet.ProtuStrankaListFormatedWithAdressOIB_1">
      <item>FRONDEO d.o.o. PULA, OIB 65965840858, Buonarrotijeva 13, 52100 Pula</item>
    </derivirana_varijabla>
  </DomainObject.Predmet.ProtuStrankaListFormatedWithAdressOIB>
  <DomainObject.Predmet.ProtuStrankaListNazivFormated>
    <izvorni_sadrzaj>
      <item>FRONDEO d.o.o. PULA</item>
    </izvorni_sadrzaj>
    <derivirana_varijabla naziv="DomainObject.Predmet.ProtuStrankaListNazivFormated_1">
      <item>FRONDEO d.o.o. PULA</item>
    </derivirana_varijabla>
  </DomainObject.Predmet.ProtuStrankaListNazivFormated>
  <DomainObject.Predmet.ProtuStrankaListNazivFormatedOIB>
    <izvorni_sadrzaj>
      <item>FRONDEO d.o.o. PULA, OIB 65965840858</item>
    </izvorni_sadrzaj>
    <derivirana_varijabla naziv="DomainObject.Predmet.ProtuStrankaListNazivFormatedOIB_1">
      <item>FRONDEO d.o.o. PULA, OIB 65965840858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FRONDEO d.o.o. PULA</izvorni_sadrzaj>
    <derivirana_varijabla naziv="DomainObject.Predmet.ProtustrankaIDrugi_1">FRONDEO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FRONDEO d.o.o. PULA, OIB 65965840858, Buonarrotijeva 13, 52100 Pula</izvorni_sadrzaj>
    <derivirana_varijabla naziv="DomainObject.Predmet.ProtustrankaIDrugiAdressOIB_1">FRONDEO d.o.o. PULA, OIB 65965840858, Buonarrotijeva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FRONDEO d.o.o. PULA</item>
    </izvorni_sadrzaj>
    <derivirana_varijabla naziv="DomainObject.Predmet.SudioniciListNaziv_1">
      <item>FINANCIJSKA AGENCIJA, RC RIJEKA, PODRUŽNICA PULA, PULA</item>
      <item>FRONDEO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FRONDEO d.o.o. PULA, OIB 65965840858, Buonarrotijeva 13,52100 Pula</item>
    </izvorni_sadrzaj>
    <derivirana_varijabla naziv="DomainObject.Predmet.SudioniciListAdressOIB_1">
      <item>FINANCIJSKA AGENCIJA, RC RIJEKA, PODRUŽNICA PULA, PULA, OIB 85821130368, Giardini 5,52100 Pula</item>
      <item>FRONDEO d.o.o. PULA, OIB 65965840858, Buonarrotijeva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65965840858</item>
    </izvorni_sadrzaj>
    <derivirana_varijabla naziv="DomainObject.Predmet.SudioniciListNazivOIB_1">
      <item>, OIB 85821130368</item>
      <item>, OIB 65965840858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1978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2015-11-23T12:58:00Z</dcterms:created>
  <dc:creator>Mihaela Kaligari</dc:creator>
  <dc:description/>
  <cp:keywords/>
  <cp:lastModifiedBy>Mihaela Kaligari</cp:lastModifiedBy>
  <cp:lastPrinted>2015-12-04T12:42:00Z</cp:lastPrinted>
  <dcterms:modified xmlns:xsi="http://www.w3.org/2001/XMLSchema-instance" xsi:type="dcterms:W3CDTF">2015-12-04T12:43:00Z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