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27bf" w14:paraId="dd327bf" w:rsidRDefault="00E22F80" w:rsidP="00E22F80" w:rsidR="00E22F80">
      <w:pPr>
        <w:widowControl w:val="false"/>
        <w:spacing w:after="0"/>
        <w:jc w:val="both"/>
        <w15:collapsed w:val="false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E22F80" w:rsidP="00E22F80" w:rsidR="00E22F8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E22F80" w:rsidP="00E22F80" w:rsidR="00E22F80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E22F80" w:rsidP="00E22F80" w:rsidR="00E22F80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center"/>
        <w:rPr>
          <w:lang w:eastAsia="hr-HR"/>
        </w:rPr>
      </w:pPr>
      <w:r>
        <w:t>U  I M E  R E P U B L I K E  H R V A T S K E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center"/>
      </w:pPr>
      <w:r>
        <w:t>R J E Š E NJ E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both"/>
      </w:pPr>
      <w:r>
        <w:tab/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ZOO I FISHING CENTAR j.d.o.o., OIB: 21956375497 sa sjedištem u Đure </w:t>
      </w:r>
      <w:proofErr w:type="spellStart"/>
      <w:r>
        <w:t>Basaričeka</w:t>
      </w:r>
      <w:proofErr w:type="spellEnd"/>
      <w:r>
        <w:t xml:space="preserve"> 106, 48350 Đurđevac, dana 5. rujna 2016.,</w:t>
      </w:r>
    </w:p>
    <w:p w:rsidRDefault="00E22F80" w:rsidP="00E22F80" w:rsidR="00E22F80">
      <w:pPr>
        <w:spacing w:after="0"/>
        <w:jc w:val="both"/>
      </w:pPr>
    </w:p>
    <w:p w:rsidRDefault="00E22F80" w:rsidP="00E22F80" w:rsidR="00E22F80" w:rsidRPr="00E22F80">
      <w:pPr>
        <w:spacing w:after="0"/>
        <w:jc w:val="center"/>
        <w:rPr>
          <w:szCs w:val="20"/>
        </w:rPr>
      </w:pPr>
      <w:r>
        <w:t>r i j e š i o  j e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both"/>
      </w:pPr>
      <w:r>
        <w:tab/>
        <w:t xml:space="preserve">I Otvara se stečajni postupak nad stečajnim dužnikom ZOO I FISHING CENTAR j.d.o.o., OIB: 21956375497 sa sjedištem u Đure </w:t>
      </w:r>
      <w:proofErr w:type="spellStart"/>
      <w:r>
        <w:t>Basaričeka</w:t>
      </w:r>
      <w:proofErr w:type="spellEnd"/>
      <w:r>
        <w:t xml:space="preserve"> 106, 48350 Đurđevac, s danom 5. rujna 2016. u 15,00 sati.</w:t>
      </w:r>
    </w:p>
    <w:p w:rsidRDefault="00E22F80" w:rsidP="00E22F80" w:rsidR="00E22F80">
      <w:pPr>
        <w:spacing w:after="0"/>
        <w:jc w:val="both"/>
      </w:pPr>
    </w:p>
    <w:p w:rsidRDefault="00E22F80" w:rsidP="00E22F80" w:rsidR="00E22F80">
      <w:pPr>
        <w:spacing w:after="0"/>
        <w:jc w:val="both"/>
      </w:pPr>
      <w:r>
        <w:tab/>
        <w:t xml:space="preserve">II Zaključuje se stečajni postupak nad stečajnim dužnikom ZOO I FISHING CENTAR j.d.o.o., OIB: 21956375497 sa sjedištem u Đure </w:t>
      </w:r>
      <w:proofErr w:type="spellStart"/>
      <w:r>
        <w:t>Basaričeka</w:t>
      </w:r>
      <w:proofErr w:type="spellEnd"/>
      <w:r>
        <w:t xml:space="preserve"> 106, 48350 Đurđevac.</w:t>
      </w:r>
    </w:p>
    <w:p w:rsidRDefault="00E22F80" w:rsidP="00E22F80" w:rsidR="00E22F80">
      <w:pPr>
        <w:spacing w:after="0"/>
        <w:jc w:val="both"/>
      </w:pPr>
    </w:p>
    <w:p w:rsidRDefault="00E22F80" w:rsidP="00E22F80" w:rsidR="00E22F80">
      <w:pPr>
        <w:spacing w:after="0"/>
        <w:jc w:val="both"/>
        <w:rPr>
          <w:szCs w:val="20"/>
        </w:rPr>
      </w:pPr>
      <w:r>
        <w:tab/>
        <w:t xml:space="preserve">III Za stečajnog upravitelja imenuje se </w:t>
      </w:r>
      <w:r w:rsidR="00142D7E">
        <w:t xml:space="preserve">Milan </w:t>
      </w:r>
      <w:proofErr w:type="spellStart"/>
      <w:r w:rsidR="00142D7E">
        <w:t>Bariša</w:t>
      </w:r>
      <w:proofErr w:type="spellEnd"/>
      <w:r w:rsidR="00142D7E">
        <w:t xml:space="preserve"> Obradović, OIB: 45619494339, Srebrnjak 20B, 10431 Sveta </w:t>
      </w:r>
      <w:proofErr w:type="spellStart"/>
      <w:r w:rsidR="00142D7E">
        <w:t>Nedelja</w:t>
      </w:r>
      <w:proofErr w:type="spellEnd"/>
      <w:r w:rsidR="00142D7E">
        <w:t>.</w:t>
      </w:r>
    </w:p>
    <w:p w:rsidRDefault="00E22F80" w:rsidP="00E22F80" w:rsidR="00E22F80">
      <w:pPr>
        <w:spacing w:after="0"/>
        <w:jc w:val="both"/>
        <w:rPr>
          <w:color w:val="FF0000"/>
        </w:rPr>
      </w:pPr>
    </w:p>
    <w:p w:rsidRDefault="00E22F80" w:rsidP="00E22F80" w:rsidR="00E22F80">
      <w:pPr>
        <w:spacing w:after="0"/>
        <w:jc w:val="both"/>
      </w:pPr>
      <w:r>
        <w:tab/>
        <w:t>IV Ovo rješenje objavit će se na e-oglasnoj ploči suda.</w:t>
      </w:r>
    </w:p>
    <w:p w:rsidRDefault="00E22F80" w:rsidP="00E22F80" w:rsidR="00E22F80">
      <w:pPr>
        <w:spacing w:after="0"/>
        <w:jc w:val="both"/>
      </w:pPr>
    </w:p>
    <w:p w:rsidRDefault="00E22F80" w:rsidP="00E22F80" w:rsidR="00E22F80">
      <w:pPr>
        <w:spacing w:after="0"/>
        <w:jc w:val="both"/>
      </w:pPr>
      <w:r>
        <w:tab/>
        <w:t xml:space="preserve">V Po pravomoćnosti ovoga rješenja stečajni dužnik ZOO I FISHING CENTAR j.d.o.o., OIB: 21956375497 sa sjedištem u Đure </w:t>
      </w:r>
      <w:proofErr w:type="spellStart"/>
      <w:r>
        <w:t>Basaričeka</w:t>
      </w:r>
      <w:proofErr w:type="spellEnd"/>
      <w:r>
        <w:t xml:space="preserve"> 106, 48350 Đurđevac, bit će brisan iz sudskog registra.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center"/>
      </w:pPr>
      <w:r>
        <w:t>Obrazloženje</w:t>
      </w:r>
    </w:p>
    <w:p w:rsidRDefault="00E22F80" w:rsidP="00E22F80" w:rsidR="00E22F80">
      <w:pPr>
        <w:spacing w:after="0"/>
        <w:jc w:val="center"/>
      </w:pP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both"/>
      </w:pPr>
      <w:r>
        <w:tab/>
        <w:t xml:space="preserve">Predlagatelj je dana 15. siječnja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both"/>
      </w:pPr>
      <w:r>
        <w:tab/>
        <w:t xml:space="preserve">Kako osoba ovlaštena za zastupanje pravne osobe u roku od petnaest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  <w:jc w:val="center"/>
      </w:pPr>
      <w:r>
        <w:t>U Varaždinu, 5. rujna 2016.</w:t>
      </w:r>
    </w:p>
    <w:p w:rsidRDefault="00E22F80" w:rsidP="00E22F80" w:rsidR="00E22F80">
      <w:pPr>
        <w:spacing w:after="0"/>
      </w:pPr>
      <w:r>
        <w:t xml:space="preserve">                                                                                                  </w:t>
      </w:r>
    </w:p>
    <w:p w:rsidRDefault="00E22F80" w:rsidP="00E22F80" w:rsidR="00E22F80">
      <w:pPr>
        <w:spacing w:after="0"/>
      </w:pPr>
      <w:r>
        <w:t xml:space="preserve">     </w:t>
      </w:r>
    </w:p>
    <w:p w:rsidRDefault="00E22F80" w:rsidP="00E22F80" w:rsidR="00E22F8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Hugo </w:t>
      </w:r>
      <w:proofErr w:type="spellStart"/>
      <w:r>
        <w:t>Wedemeyer</w:t>
      </w:r>
      <w:proofErr w:type="spellEnd"/>
    </w:p>
    <w:p w:rsidRDefault="00E22F80" w:rsidP="00E22F80" w:rsidR="00E22F80">
      <w:pPr>
        <w:spacing w:after="0"/>
      </w:pPr>
      <w:r>
        <w:t xml:space="preserve"> 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</w:pPr>
      <w:r>
        <w:t xml:space="preserve">                              </w:t>
      </w:r>
    </w:p>
    <w:p w:rsidRDefault="00E22F80" w:rsidP="00E22F80" w:rsidR="00E22F80">
      <w:pPr>
        <w:spacing w:after="0"/>
      </w:pPr>
      <w:r>
        <w:tab/>
        <w:t>Uputa o pravnom lijeku:</w:t>
      </w:r>
    </w:p>
    <w:p w:rsidRDefault="00E22F80" w:rsidP="00E22F80" w:rsidR="00E22F80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22F80" w:rsidP="00E22F80" w:rsidR="00E22F8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</w:pPr>
    </w:p>
    <w:p w:rsidRDefault="00E22F80" w:rsidP="00E22F80" w:rsidR="00E22F80">
      <w:pPr>
        <w:spacing w:after="0"/>
      </w:pPr>
      <w:r>
        <w:t>DNA:</w:t>
      </w:r>
    </w:p>
    <w:p w:rsidRDefault="00E22F80" w:rsidP="00E22F80" w:rsidR="00E22F80">
      <w:pPr>
        <w:numPr>
          <w:ilvl w:val="0"/>
          <w:numId w:val="47"/>
        </w:numPr>
        <w:spacing w:after="0"/>
        <w:jc w:val="both"/>
      </w:pPr>
      <w:r>
        <w:t>Predlagatelj Financijska agencija, Regionalni centar Zagreb, Podružnica Varaždin, Augusta Cesarca 2, Varaždin</w:t>
      </w:r>
    </w:p>
    <w:p w:rsidRDefault="00E22F80" w:rsidP="00E22F80" w:rsidR="00E22F8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E22F80" w:rsidP="00E22F80" w:rsidR="00E22F80">
      <w:pPr>
        <w:numPr>
          <w:ilvl w:val="0"/>
          <w:numId w:val="47"/>
        </w:numPr>
        <w:spacing w:after="0"/>
        <w:rPr>
          <w:szCs w:val="20"/>
        </w:rPr>
      </w:pPr>
      <w:r>
        <w:t xml:space="preserve">Dužnik ZOO I FISHING CENTAR j.d.o.o., Đure </w:t>
      </w:r>
      <w:proofErr w:type="spellStart"/>
      <w:r>
        <w:t>Basaričeka</w:t>
      </w:r>
      <w:proofErr w:type="spellEnd"/>
      <w:r>
        <w:t xml:space="preserve"> 106, 48350 Đurđevac</w:t>
      </w:r>
    </w:p>
    <w:p w:rsidRDefault="00E22F80" w:rsidP="00E22F80" w:rsidR="00E22F80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E22F80" w:rsidP="00E22F80" w:rsidR="00E22F80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</w:t>
      </w:r>
      <w:r w:rsidR="00711F4B">
        <w:t xml:space="preserve">, </w:t>
      </w:r>
      <w:r w:rsidR="00711F4B">
        <w:rPr>
          <w:rFonts w:cs="Times New Roman"/>
        </w:rPr>
        <w:t>48000 Koprivnica, Hrvatske državnosti 7</w:t>
      </w:r>
    </w:p>
    <w:p w:rsidRDefault="00E22F80" w:rsidP="00E22F80" w:rsidR="00E22F80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 w:rsidR="00142D7E">
        <w:t xml:space="preserve">Milan </w:t>
      </w:r>
      <w:proofErr w:type="spellStart"/>
      <w:r w:rsidR="00142D7E">
        <w:t>Bariša</w:t>
      </w:r>
      <w:proofErr w:type="spellEnd"/>
      <w:r w:rsidR="00142D7E">
        <w:t xml:space="preserve"> Obradović</w:t>
      </w:r>
      <w:bookmarkStart w:name="_GoBack" w:id="0"/>
      <w:bookmarkEnd w:id="0"/>
      <w:r w:rsidR="00142D7E">
        <w:t xml:space="preserve">, Srebrnjak 20B, 10431 Sveta </w:t>
      </w:r>
      <w:proofErr w:type="spellStart"/>
      <w:r w:rsidR="00142D7E">
        <w:t>Nedelja</w:t>
      </w:r>
      <w:proofErr w:type="spellEnd"/>
    </w:p>
    <w:p w:rsidRDefault="00E22F80" w:rsidP="00E22F80" w:rsidR="00AE649C" w:rsidRPr="00B76F3C">
      <w:pPr>
        <w:pStyle w:val="Adresazaslanje"/>
        <w:numPr>
          <w:ilvl w:val="0"/>
          <w:numId w:val="47"/>
        </w:numPr>
        <w:spacing w:after="0"/>
      </w:pPr>
      <w:r>
        <w:t>e-oglasna ploča suda</w:t>
      </w:r>
    </w:p>
    <w:p w:rsidRDefault="002C3FAB" w:rsidP="00E22F8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22F8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3FAB" w:rsidP="00537B78" w:rsidR="002C3FAB">
      <w:r>
        <w:separator/>
      </w:r>
    </w:p>
  </w:endnote>
  <w:endnote w:id="0" w:type="continuationSeparator">
    <w:p w:rsidRDefault="002C3FAB" w:rsidP="00537B78" w:rsidR="002C3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3FAB" w:rsidP="00537B78" w:rsidR="002C3FAB">
      <w:r>
        <w:separator/>
      </w:r>
    </w:p>
  </w:footnote>
  <w:footnote w:id="0" w:type="continuationSeparator">
    <w:p w:rsidRDefault="002C3FAB" w:rsidP="00537B78" w:rsidR="002C3F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F80" w:rsidR="008333A9">
    <w:pPr>
      <w:pStyle w:val="Zaglavlje"/>
    </w:pPr>
    <w:r>
      <w:rPr>
        <w:rStyle w:val="PozadinaSvijetloCrvena"/>
        <w:shd w:fill="auto" w:color="auto" w:val="clear"/>
      </w:rPr>
      <w:t>Poslovni broj: 6 St-68/16-5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01B83DF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31F3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2D7E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3FAB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1F4B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F80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655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862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St-68/2016-5</izvorni_sadrzaj>
    <derivirana_varijabla naziv="DomainObject.Oznaka_1">St-68/2016-5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St-68/2016</izvorni_sadrzaj>
    <derivirana_varijabla naziv="DomainObject.Predmet.OznakaBroj_1">St-68/2016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ZOO I FISHING CENTAR jednostavno društvo s ograničenom odgovornošću za trgovinu i usluge</izvorni_sadrzaj>
    <derivirana_varijabla naziv="DomainObject.Predmet.ProtustrankaFormated_1">  ZOO I FISHING CENTAR jednostavno društvo s ograničenom odgovornošću za trgovinu i usluge</derivirana_varijabla>
  </DomainObject.Predmet.ProtustrankaFormated>
  <DomainObject.Predmet.ProtustrankaFormatedOIB>
    <izvorni_sadrzaj>  ZOO I FISHING CENTAR jednostavno društvo s ograničenom odgovornošću za trgovinu i usluge, OIB 21956375497</izvorni_sadrzaj>
    <derivirana_varijabla naziv="DomainObject.Predmet.ProtustrankaFormatedOIB_1">  ZOO I FISHING CENTAR jednostavno društvo s ograničenom odgovornošću za trgovinu i usluge, OIB 21956375497</derivirana_varijabla>
  </DomainObject.Predmet.ProtustrankaFormatedOIB>
  <DomainObject.Predmet.ProtustrankaFormatedWithAdress>
    <izvorni_sadrzaj> ZOO I FISHING CENTAR jednostavno društvo s ograničenom odgovornošću za trgovinu i usluge, Đure Basaričeka 106, 48350 Đurđevac</izvorni_sadrzaj>
    <derivirana_varijabla naziv="DomainObject.Predmet.ProtustrankaFormatedWithAdress_1"> ZOO I FISHING CENTAR jednostavno društvo s ograničenom odgovornošću za trgovinu i usluge, Đure Basaričeka 106, 48350 Đurđevac</derivirana_varijabla>
  </DomainObject.Predmet.ProtustrankaFormatedWithAdress>
  <DomainObject.Predmet.ProtustrankaFormatedWithAdressOIB>
    <izvorni_sadrzaj> ZOO I FISHING CENTAR jednostavno društvo s ograničenom odgovornošću za trgovinu i usluge, OIB 21956375497, Đure Basaričeka 106, 48350 Đurđevac</izvorni_sadrzaj>
    <derivirana_varijabla naziv="DomainObject.Predmet.ProtustrankaFormatedWithAdressOIB_1"> ZOO I FISHING CENTAR jednostavno društvo s ograničenom odgovornošću za trgovinu i usluge, OIB 21956375497, Đure Basaričeka 106, 48350 Đurđevac</derivirana_varijabla>
  </DomainObject.Predmet.ProtustrankaFormatedWithAdressOIB>
  <DomainObject.Predmet.ProtustrankaWithAdress>
    <izvorni_sadrzaj>ZOO I FISHING CENTAR jednostavno društvo s ograničenom odgovornošću za trgovinu i usluge Đure Basaričeka 106, 48350 Đurđevac</izvorni_sadrzaj>
    <derivirana_varijabla naziv="DomainObject.Predmet.ProtustrankaWithAdress_1">ZOO I FISHING CENTAR jednostavno društvo s ograničenom odgovornošću za trgovinu i usluge Đure Basaričeka 106, 48350 Đurđevac</derivirana_varijabla>
  </DomainObject.Predmet.ProtustrankaWithAdress>
  <DomainObject.Predmet.ProtustrankaWithAdressOIB>
    <izvorni_sadrzaj>ZOO I FISHING CENTAR jednostavno društvo s ograničenom odgovornošću za trgovinu i usluge, OIB 21956375497, Đure Basaričeka 106, 48350 Đurđevac</izvorni_sadrzaj>
    <derivirana_varijabla naziv="DomainObject.Predmet.ProtustrankaWithAdressOIB_1">ZOO I FISHING CENTAR jednostavno društvo s ograničenom odgovornošću za trgovinu i usluge, OIB 21956375497, Đure Basaričeka 106, 48350 Đurđevac</derivirana_varijabla>
  </DomainObject.Predmet.ProtustrankaWithAdressOIB>
  <DomainObject.Predmet.ProtustrankaNazivFormated>
    <izvorni_sadrzaj>ZOO I FISHING CENTAR jednostavno društvo s ograničenom odgovornošću za trgovinu i usluge</izvorni_sadrzaj>
    <derivirana_varijabla naziv="DomainObject.Predmet.ProtustrankaNazivFormated_1">ZOO I FISHING CENTAR jednostavno društvo s ograničenom odgovornošću za trgovinu i usluge</derivirana_varijabla>
  </DomainObject.Predmet.ProtustrankaNazivFormated>
  <DomainObject.Predmet.ProtustrankaNazivFormatedOIB>
    <izvorni_sadrzaj>ZOO I FISHING CENTAR jednostavno društvo s ograničenom odgovornošću za trgovinu i usluge, OIB 21956375497</izvorni_sadrzaj>
    <derivirana_varijabla naziv="DomainObject.Predmet.ProtustrankaNazivFormatedOIB_1">ZOO I FISHING CENTAR jednostavno društvo s ograničenom odgovornošću za trgovinu i usluge, OIB 21956375497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8460.75</izvorni_sadrzaj>
    <derivirana_varijabla naziv="DomainObject.Predmet.TrenutnaVrijednost_1">8460.75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ZOO I FISHING CENTAR jednostavno društvo s ograničenom odgovornošću za trgovinu i usluge</item>
    </izvorni_sadrzaj>
    <derivirana_varijabla naziv="DomainObject.Predmet.ProtuStrankaListFormated_1">
      <item>ZOO I FISHING CENTAR jednostavno društvo s ograničenom odgovornošću za trgovinu i usluge</item>
    </derivirana_varijabla>
  </DomainObject.Predmet.ProtuStrankaListFormated>
  <DomainObject.Predmet.ProtuStrankaListFormatedOIB>
    <izvorni_sadrzaj>
      <item>ZOO I FISHING CENTAR jednostavno društvo s ograničenom odgovornošću za trgovinu i usluge, OIB 21956375497</item>
    </izvorni_sadrzaj>
    <derivirana_varijabla naziv="DomainObject.Predmet.ProtuStrankaListFormatedOIB_1">
      <item>ZOO I FISHING CENTAR jednostavno društvo s ograničenom odgovornošću za trgovinu i usluge, OIB 21956375497</item>
    </derivirana_varijabla>
  </DomainObject.Predmet.ProtuStrankaListFormatedOIB>
  <DomainObject.Predmet.ProtuStrankaListFormatedWithAdress>
    <izvorni_sadrzaj>
      <item>ZOO I FISHING CENTAR jednostavno društvo s ograničenom odgovornošću za trgovinu i usluge, Đure Basaričeka 106, 48350 Đurđevac</item>
    </izvorni_sadrzaj>
    <derivirana_varijabla naziv="DomainObject.Predmet.ProtuStrankaListFormatedWithAdress_1">
      <item>ZOO I FISHING CENTAR jednostavno društvo s ograničenom odgovornošću za trgovinu i usluge, Đure Basaričeka 106, 48350 Đurđevac</item>
    </derivirana_varijabla>
  </DomainObject.Predmet.ProtuStrankaListFormatedWithAdress>
  <DomainObject.Predmet.ProtuStrankaListFormatedWithAdressOIB>
    <izvorni_sadrzaj>
      <item>ZOO I FISHING CENTAR jednostavno društvo s ograničenom odgovornošću za trgovinu i usluge, OIB 21956375497, Đure Basaričeka 106, 48350 Đurđevac</item>
    </izvorni_sadrzaj>
    <derivirana_varijabla naziv="DomainObject.Predmet.ProtuStrankaListFormatedWithAdressOIB_1">
      <item>ZOO I FISHING CENTAR jednostavno društvo s ograničenom odgovornošću za trgovinu i usluge, OIB 21956375497, Đure Basaričeka 106, 48350 Đurđevac</item>
    </derivirana_varijabla>
  </DomainObject.Predmet.ProtuStrankaListFormatedWithAdressOIB>
  <DomainObject.Predmet.ProtuStrankaListNazivFormated>
    <izvorni_sadrzaj>
      <item>ZOO I FISHING CENTAR jednostavno društvo s ograničenom odgovornošću za trgovinu i usluge</item>
    </izvorni_sadrzaj>
    <derivirana_varijabla naziv="DomainObject.Predmet.ProtuStrankaListNazivFormated_1">
      <item>ZOO I FISHING CENTAR jednostavno društvo s ograničenom odgovornošću za trgovinu i usluge</item>
    </derivirana_varijabla>
  </DomainObject.Predmet.ProtuStrankaListNazivFormated>
  <DomainObject.Predmet.ProtuStrankaListNazivFormatedOIB>
    <izvorni_sadrzaj>
      <item>ZOO I FISHING CENTAR jednostavno društvo s ograničenom odgovornošću za trgovinu i usluge, OIB 21956375497</item>
    </izvorni_sadrzaj>
    <derivirana_varijabla naziv="DomainObject.Predmet.ProtuStrankaListNazivFormatedOIB_1">
      <item>ZOO I FISHING CENTAR jednostavno društvo s ograničenom odgovornošću za trgovinu i usluge, OIB 21956375497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St-68/2016-5</izvorni_sadrzaj>
    <derivirana_varijabla naziv="DomainObject.PoslovniBrojDokumenta_1">St-68/2016-5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ZOO I FISHING CENTAR jednostavno društvo s ograničenom odgovornošću za trgovinu i usluge</izvorni_sadrzaj>
    <derivirana_varijabla naziv="DomainObject.Predmet.ProtustrankaIDrugi_1">ZOO I FISHING CENTAR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ZOO I FISHING CENTAR jednostavno društvo s ograničenom odgovornošću za trgovinu i usluge, OIB 21956375497, Đure Basaričeka 106, 48350 Đurđevac</izvorni_sadrzaj>
    <derivirana_varijabla naziv="DomainObject.Predmet.ProtustrankaIDrugiAdressOIB_1">ZOO I FISHING CENTAR jednostavno društvo s ograničenom odgovornošću za trgovinu i usluge, OIB 21956375497, Đure Basaričeka 106,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ZOO I FISHING CENTAR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ZOO I FISHING CENTAR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ZOO I FISHING CENTAR jednostavno društvo s ograničenom odgovornošću za trgovinu i usluge, OIB 21956375497, Đure Basaričeka 106,48350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ZOO I FISHING CENTAR jednostavno društvo s ograničenom odgovornošću za trgovinu i usluge, OIB 21956375497, Đure Basaričeka 106,48350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FC0BE-74C7-420E-AE21-6970AE7F41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2801</properties:Characters>
  <properties:Lines>86</properties:Lines>
  <properties:Paragraphs>29</properties:Paragraphs>
  <properties:TotalTime>43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2016-09-05T11:39:00Z</cp:lastPrinted>
  <dcterms:modified xmlns:xsi="http://www.w3.org/2001/XMLSchema-instance" xsi:type="dcterms:W3CDTF">2016-09-05T11:40:00Z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