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d347" w14:paraId="bd4d34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156656">
        <w:rPr>
          <w:rFonts w:hAnsi="Times New Roman" w:ascii="Times New Roman"/>
          <w:szCs w:val="24"/>
          <w:lang w:val="hr-HR"/>
        </w:rPr>
        <w:t>PEL-VITA j.d.o.o. za usluge, OIB: 04379894744, Stara Marča (Kloštar Ivanić), Đure Žugaja 34</w:t>
      </w:r>
      <w:r w:rsidR="00FE5E1F" w:rsidRPr="00E71567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156656">
        <w:rPr>
          <w:rFonts w:hAnsi="Times New Roman" w:ascii="Times New Roman"/>
          <w:szCs w:val="24"/>
          <w:lang w:val="hr-HR"/>
        </w:rPr>
        <w:t>PEL-VITA j.d.o.o. za usluge, OIB: 04379894744, Stara Marča (Kloštar Ivanić), Đure Žugaja 34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E118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156656">
        <w:rPr>
          <w:rFonts w:hAnsi="Times New Roman" w:ascii="Times New Roman"/>
          <w:b/>
          <w:i/>
          <w:szCs w:val="24"/>
          <w:lang w:val="hr-HR"/>
        </w:rPr>
        <w:t>2655</w:t>
      </w:r>
      <w:r w:rsidR="00DE1183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3338A1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338A1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3338A1" w:rsidP="00324504" w:rsidR="003338A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338A1" w:rsidP="00324504" w:rsidR="003338A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338A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156656">
      <w:rPr>
        <w:rFonts w:hAnsi="Times New Roman" w:ascii="Times New Roman"/>
        <w:szCs w:val="24"/>
        <w:lang w:val="hr-HR"/>
      </w:rPr>
      <w:t>2655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156656">
      <w:rPr>
        <w:rFonts w:hAnsi="Times New Roman" w:ascii="Times New Roman"/>
        <w:szCs w:val="24"/>
        <w:lang w:val="hr-HR"/>
      </w:rPr>
      <w:t>2655</w:t>
    </w:r>
    <w:r w:rsidR="00DE118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6656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338A1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2004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St-2655/2016</izvorni_sadrzaj>
    <derivirana_varijabla naziv="DomainObject.Predmet.OznakaBroj_1">St-2655/2016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PEL-VITA j.d.o.o. za usluge zastupanog po punomoćniku Željkica Pelesk</izvorni_sadrzaj>
    <derivirana_varijabla naziv="DomainObject.Predmet.ProtustrankaFormated_1">  PEL-VITA j.d.o.o. za usluge zastupanog po punomoćniku Željkica Pelesk</derivirana_varijabla>
  </DomainObject.Predmet.ProtustrankaFormated>
  <DomainObject.Predmet.ProtustrankaFormatedOIB>
    <izvorni_sadrzaj>  PEL-VITA j.d.o.o. za usluge, OIB 04379894744 zastupanog po punomoćniku Željkica Pelesk</izvorni_sadrzaj>
    <derivirana_varijabla naziv="DomainObject.Predmet.ProtustrankaFormatedOIB_1">  PEL-VITA j.d.o.o. za usluge, OIB 04379894744 zastupanog po punomoćniku Željkica Pelesk</derivirana_varijabla>
  </DomainObject.Predmet.ProtustrankaFormatedOIB>
  <DomainObject.Predmet.ProtustrankaFormatedWithAdress>
    <izvorni_sadrzaj> PEL-VITA j.d.o.o. za usluge, Đure Žugaja 34, 10310 Stara Marča zastupanog po punomoćniku Željkica Pelesk</izvorni_sadrzaj>
    <derivirana_varijabla naziv="DomainObject.Predmet.ProtustrankaFormatedWithAdress_1"> PEL-VITA j.d.o.o. za usluge, Đure Žugaja 34, 10310 Stara Marča zastupanog po punomoćniku Željkica Pelesk</derivirana_varijabla>
  </DomainObject.Predmet.ProtustrankaFormatedWithAdress>
  <DomainObject.Predmet.ProtustrankaFormatedWithAdressOIB>
    <izvorni_sadrzaj> PEL-VITA j.d.o.o. za usluge, OIB 04379894744, Đure Žugaja 34, 10310 Stara Marča zastupanog po punomoćniku Željkica Pelesk</izvorni_sadrzaj>
    <derivirana_varijabla naziv="DomainObject.Predmet.ProtustrankaFormatedWithAdressOIB_1"> PEL-VITA j.d.o.o. za usluge, OIB 04379894744, Đure Žugaja 34, 10310 Stara Marča zastupanog po punomoćniku Željkica Pelesk</derivirana_varijabla>
  </DomainObject.Predmet.ProtustrankaFormatedWithAdressOIB>
  <DomainObject.Predmet.ProtustrankaWithAdress>
    <izvorni_sadrzaj>PEL-VITA j.d.o.o. za usluge Đure Žugaja 34, 10310 Stara Marča</izvorni_sadrzaj>
    <derivirana_varijabla naziv="DomainObject.Predmet.ProtustrankaWithAdress_1">PEL-VITA j.d.o.o. za usluge Đure Žugaja 34, 10310 Stara Marča</derivirana_varijabla>
  </DomainObject.Predmet.ProtustrankaWithAdress>
  <DomainObject.Predmet.ProtustrankaWithAdressOIB>
    <izvorni_sadrzaj>PEL-VITA j.d.o.o. za usluge, OIB 04379894744, Đure Žugaja 34, 10310 Stara Marča</izvorni_sadrzaj>
    <derivirana_varijabla naziv="DomainObject.Predmet.ProtustrankaWithAdressOIB_1">PEL-VITA j.d.o.o. za usluge, OIB 04379894744, Đure Žugaja 34, 10310 Stara Marča</derivirana_varijabla>
  </DomainObject.Predmet.ProtustrankaWithAdressOIB>
  <DomainObject.Predmet.ProtustrankaNazivFormated>
    <izvorni_sadrzaj>PEL-VITA j.d.o.o. za usluge</izvorni_sadrzaj>
    <derivirana_varijabla naziv="DomainObject.Predmet.ProtustrankaNazivFormated_1">PEL-VITA j.d.o.o. za usluge</derivirana_varijabla>
  </DomainObject.Predmet.ProtustrankaNazivFormated>
  <DomainObject.Predmet.ProtustrankaNazivFormatedOIB>
    <izvorni_sadrzaj>PEL-VITA j.d.o.o. za usluge, OIB 04379894744</izvorni_sadrzaj>
    <derivirana_varijabla naziv="DomainObject.Predmet.ProtustrankaNazivFormatedOIB_1">PEL-VITA j.d.o.o. za usluge, OIB 04379894744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PEL-VITA j.d.o.o. za usluge zastupanog po punomoćniku Željkica Pelesk</item>
    </izvorni_sadrzaj>
    <derivirana_varijabla naziv="DomainObject.Predmet.ProtuStrankaListFormated_1">
      <item>PEL-VITA j.d.o.o. za usluge zastupanog po punomoćniku Željkica Pelesk</item>
    </derivirana_varijabla>
  </DomainObject.Predmet.ProtuStrankaListFormated>
  <DomainObject.Predmet.ProtuStrankaListFormatedOIB>
    <izvorni_sadrzaj>
      <item>PEL-VITA j.d.o.o. za usluge, OIB 04379894744 zastupanog po punomoćniku Željkica Pelesk</item>
    </izvorni_sadrzaj>
    <derivirana_varijabla naziv="DomainObject.Predmet.ProtuStrankaListFormatedOIB_1">
      <item>PEL-VITA j.d.o.o. za usluge, OIB 04379894744 zastupanog po punomoćniku Željkica Pelesk</item>
    </derivirana_varijabla>
  </DomainObject.Predmet.ProtuStrankaListFormatedOIB>
  <DomainObject.Predmet.ProtuStrankaListFormatedWithAdress>
    <izvorni_sadrzaj>
      <item>PEL-VITA j.d.o.o. za usluge, Đure Žugaja 34, 10310 Stara Marča zastupanog po punomoćniku Željkica Pelesk</item>
    </izvorni_sadrzaj>
    <derivirana_varijabla naziv="DomainObject.Predmet.ProtuStrankaListFormatedWithAdress_1">
      <item>PEL-VITA j.d.o.o. za usluge, Đure Žugaja 34, 10310 Stara Marča zastupanog po punomoćniku Željkica Pelesk</item>
    </derivirana_varijabla>
  </DomainObject.Predmet.ProtuStrankaListFormatedWithAdress>
  <DomainObject.Predmet.ProtuStrankaListFormatedWithAdressOIB>
    <izvorni_sadrzaj>
      <item>PEL-VITA j.d.o.o. za usluge, OIB 04379894744, Đure Žugaja 34, 10310 Stara Marča zastupanog po punomoćniku Željkica Pelesk</item>
    </izvorni_sadrzaj>
    <derivirana_varijabla naziv="DomainObject.Predmet.ProtuStrankaListFormatedWithAdressOIB_1">
      <item>PEL-VITA j.d.o.o. za usluge, OIB 04379894744, Đure Žugaja 34, 10310 Stara Marča zastupanog po punomoćniku Željkica Pelesk</item>
    </derivirana_varijabla>
  </DomainObject.Predmet.ProtuStrankaListFormatedWithAdressOIB>
  <DomainObject.Predmet.ProtuStrankaListNazivFormated>
    <izvorni_sadrzaj>
      <item>PEL-VITA j.d.o.o. za usluge</item>
    </izvorni_sadrzaj>
    <derivirana_varijabla naziv="DomainObject.Predmet.ProtuStrankaListNazivFormated_1">
      <item>PEL-VITA j.d.o.o. za usluge</item>
    </derivirana_varijabla>
  </DomainObject.Predmet.ProtuStrankaListNazivFormated>
  <DomainObject.Predmet.ProtuStrankaListNazivFormatedOIB>
    <izvorni_sadrzaj>
      <item>PEL-VITA j.d.o.o. za usluge, OIB 04379894744</item>
    </izvorni_sadrzaj>
    <derivirana_varijabla naziv="DomainObject.Predmet.ProtuStrankaListNazivFormatedOIB_1">
      <item>PEL-VITA j.d.o.o. za usluge, OIB 04379894744</item>
    </derivirana_varijabla>
  </DomainObject.Predmet.ProtuStrankaListNazivFormatedOIB>
  <DomainObject.Predmet.OstaliListFormated>
    <izvorni_sadrzaj>
      <item>Željkica Pelesk punomoćnik sudionika u postupku PEL-VITA j.d.o.o. za usluge</item>
    </izvorni_sadrzaj>
    <derivirana_varijabla naziv="DomainObject.Predmet.OstaliListFormated_1">
      <item>Željkica Pelesk punomoćnik sudionika u postupku PEL-VITA j.d.o.o. za usluge</item>
    </derivirana_varijabla>
  </DomainObject.Predmet.OstaliListFormated>
  <DomainObject.Predmet.OstaliListFormatedOIB>
    <izvorni_sadrzaj>
      <item>Željkica Pelesk, OIB 32583830511 punomoćnik sudionika u postupku PEL-VITA j.d.o.o. za usluge</item>
    </izvorni_sadrzaj>
    <derivirana_varijabla naziv="DomainObject.Predmet.OstaliListFormatedOIB_1">
      <item>Željkica Pelesk, OIB 32583830511 punomoćnik sudionika u postupku PEL-VITA j.d.o.o. za usluge</item>
    </derivirana_varijabla>
  </DomainObject.Predmet.OstaliListFormatedOIB>
  <DomainObject.Predmet.OstaliListFormatedWithAdress>
    <izvorni_sadrzaj>
      <item>Željkica Pelesk, Đure Žugaja 34, 10310 Stara Marča punomoćnik sudionika u postupku PEL-VITA j.d.o.o. za usluge</item>
    </izvorni_sadrzaj>
    <derivirana_varijabla naziv="DomainObject.Predmet.OstaliListFormatedWithAdress_1">
      <item>Željkica Pelesk, Đure Žugaja 34, 10310 Stara Marča punomoćnik sudionika u postupku PEL-VITA j.d.o.o. za usluge</item>
    </derivirana_varijabla>
  </DomainObject.Predmet.OstaliListFormatedWithAdress>
  <DomainObject.Predmet.OstaliListFormatedWithAdressOIB>
    <izvorni_sadrzaj>
      <item>Željkica Pelesk, OIB 32583830511, Đure Žugaja 34, 10310 Stara Marča punomoćnik sudionika u postupku PEL-VITA j.d.o.o. za usluge</item>
    </izvorni_sadrzaj>
    <derivirana_varijabla naziv="DomainObject.Predmet.OstaliListFormatedWithAdressOIB_1">
      <item>Željkica Pelesk, OIB 32583830511, Đure Žugaja 34, 10310 Stara Marča punomoćnik sudionika u postupku PEL-VITA j.d.o.o. za usluge</item>
    </derivirana_varijabla>
  </DomainObject.Predmet.OstaliListFormatedWithAdressOIB>
  <DomainObject.Predmet.OstaliListNazivFormated>
    <izvorni_sadrzaj>
      <item>Željkica Pelesk</item>
    </izvorni_sadrzaj>
    <derivirana_varijabla naziv="DomainObject.Predmet.OstaliListNazivFormated_1">
      <item>Željkica Pelesk</item>
    </derivirana_varijabla>
  </DomainObject.Predmet.OstaliListNazivFormated>
  <DomainObject.Predmet.OstaliListNazivFormatedOIB>
    <izvorni_sadrzaj>
      <item>Željkica Pelesk, OIB 32583830511</item>
    </izvorni_sadrzaj>
    <derivirana_varijabla naziv="DomainObject.Predmet.OstaliListNazivFormatedOIB_1">
      <item>Željkica Pelesk, OIB 32583830511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PEL-VITA j.d.o.o. za usluge</izvorni_sadrzaj>
    <derivirana_varijabla naziv="DomainObject.Predmet.ProtustrankaIDrugi_1">PEL-VITA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PEL-VITA j.d.o.o. za usluge, OIB 04379894744, Đure Žugaja 34, 10310 Stara Marča</izvorni_sadrzaj>
    <derivirana_varijabla naziv="DomainObject.Predmet.ProtustrankaIDrugiAdressOIB_1">PEL-VITA j.d.o.o. za usluge, OIB 04379894744, Đure Žugaja 34, 10310 Stara Marča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PEL-VITA j.d.o.o. za usluge</item>
      <item>Željkica Pelesk</item>
    </izvorni_sadrzaj>
    <derivirana_varijabla naziv="DomainObject.Predmet.SudioniciListNaziv_1">
      <item>FINA Regionalni centar Zagreb</item>
      <item>PEL-VITA j.d.o.o. za usluge</item>
      <item>Željkica Pelesk</item>
    </derivirana_varijabla>
  </DomainObject.Predmet.SudioniciListNaziv>
  <DomainObject.Predmet.SudioniciListAdressOIB>
    <izvorni_sadrzaj>
      <item>FINA Regionalni centar Zagreb, OIB 85821130368, Trg svibanjskih žrtava 1995. 1,10000 Zagreb</item>
      <item>PEL-VITA j.d.o.o. za usluge, OIB 04379894744, Đure Žugaja 34,10310 Stara Marča</item>
      <item>Željkica Pelesk, OIB 32583830511, Đure Žugaja 34,10310 Stara Marča</item>
    </izvorni_sadrzaj>
    <derivirana_varijabla naziv="DomainObject.Predmet.SudioniciListAdressOIB_1">
      <item>FINA Regionalni centar Zagreb, OIB 85821130368, Trg svibanjskih žrtava 1995. 1,10000 Zagreb</item>
      <item>PEL-VITA j.d.o.o. za usluge, OIB 04379894744, Đure Žugaja 34,10310 Stara Marča</item>
      <item>Željkica Pelesk, OIB 32583830511, Đure Žugaja 34,10310 Stara Marča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04379894744</item>
      <item>, OIB 32583830511</item>
    </izvorni_sadrzaj>
    <derivirana_varijabla naziv="DomainObject.Predmet.SudioniciListNazivOIB_1">
      <item>, OIB 85821130368</item>
      <item>, OIB 04379894744</item>
      <item>, OIB 32583830511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2901</properties:Characters>
  <properties:Lines>78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2017-10-11T08:43:00Z</dcterms:created>
  <dc:creator>rsticn</dc:creator>
  <cp:lastModifiedBy>Monika Grbac</cp:lastModifiedBy>
  <cp:lastPrinted>2017-01-24T09:27:00Z</cp:lastPrinted>
  <dcterms:modified xmlns:xsi="http://www.w3.org/2001/XMLSchema-instance" xsi:type="dcterms:W3CDTF">2017-10-11T08:45:00Z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