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4e5c5" w14:paraId="af4e5c5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486CF1">
        <w:rPr>
          <w:color w:themeColor="text1" w:val="000000"/>
        </w:rPr>
        <w:t xml:space="preserve">LIVIDUS SERVIS d.o.o., </w:t>
      </w:r>
      <w:proofErr w:type="spellStart"/>
      <w:r w:rsidR="00486CF1">
        <w:rPr>
          <w:color w:themeColor="text1" w:val="000000"/>
        </w:rPr>
        <w:t>Promajna</w:t>
      </w:r>
      <w:proofErr w:type="spellEnd"/>
      <w:r w:rsidR="00486CF1">
        <w:rPr>
          <w:color w:themeColor="text1" w:val="000000"/>
        </w:rPr>
        <w:t>, Put Granića 15, OIB: 59075883889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486CF1">
        <w:rPr>
          <w:color w:themeColor="text1" w:val="000000"/>
        </w:rPr>
        <w:t>02</w:t>
      </w:r>
      <w:r w:rsidR="00E2567B"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486CF1">
        <w:rPr>
          <w:color w:themeColor="text1" w:val="000000"/>
        </w:rPr>
        <w:t xml:space="preserve">LIVIDUS SERVIS d.o.o., </w:t>
      </w:r>
      <w:proofErr w:type="spellStart"/>
      <w:r w:rsidR="00486CF1">
        <w:rPr>
          <w:color w:themeColor="text1" w:val="000000"/>
        </w:rPr>
        <w:t>Promajna</w:t>
      </w:r>
      <w:proofErr w:type="spellEnd"/>
      <w:r w:rsidR="00486CF1">
        <w:rPr>
          <w:color w:themeColor="text1" w:val="000000"/>
        </w:rPr>
        <w:t>, Put Granića 15, OIB: 59075883889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A3615E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A3615E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486CF1">
        <w:rPr>
          <w:color w:themeColor="text1" w:val="000000"/>
        </w:rPr>
        <w:t>995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486CF1">
        <w:rPr>
          <w:color w:themeColor="text1" w:val="000000"/>
        </w:rPr>
        <w:t>848.163,64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486CF1">
        <w:rPr>
          <w:color w:themeColor="text1" w:val="000000"/>
        </w:rPr>
        <w:t>02</w:t>
      </w:r>
      <w:r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486CF1">
      <w:rPr>
        <w:color w:themeColor="text1" w:val="000000"/>
      </w:rPr>
      <w:t>2619</w:t>
    </w:r>
    <w:r w:rsidR="00E2567B">
      <w:rPr>
        <w:color w:themeColor="text1" w:val="000000"/>
      </w:rPr>
      <w:t>/201</w:t>
    </w:r>
    <w:r w:rsidR="007629E3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D620B"/>
    <w:rsid w:val="005F0E13"/>
    <w:rsid w:val="00602A20"/>
    <w:rsid w:val="006B4B96"/>
    <w:rsid w:val="006F2571"/>
    <w:rsid w:val="00737DD6"/>
    <w:rsid w:val="007629E3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E1BCA"/>
    <w:rsid w:val="009E337A"/>
    <w:rsid w:val="009E68D4"/>
    <w:rsid w:val="009F1E68"/>
    <w:rsid w:val="009F79C1"/>
    <w:rsid w:val="00A16C3E"/>
    <w:rsid w:val="00A17CC3"/>
    <w:rsid w:val="00A20310"/>
    <w:rsid w:val="00A3615E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2743C"/>
    <w:rsid w:val="00B311E1"/>
    <w:rsid w:val="00B44A30"/>
    <w:rsid w:val="00B750AC"/>
    <w:rsid w:val="00B93593"/>
    <w:rsid w:val="00B965BF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2619</izvorni_sadrzaj>
    <derivirana_varijabla naziv="DomainObject.Predmet.Broj_1">2619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St-2619/2015</izvorni_sadrzaj>
    <derivirana_varijabla naziv="DomainObject.Predmet.OznakaBroj_1">St-2619/2015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LIVIDUS SERVIS, društvo s ograničenom odgovornošću za trgovinu i turizam, putnička agencija</izvorni_sadrzaj>
    <derivirana_varijabla naziv="DomainObject.Predmet.ProtustrankaFormated_1">  LIVIDUS SERVIS, društvo s ograničenom odgovornošću za trgovinu i turizam, putnička agencija</derivirana_varijabla>
  </DomainObject.Predmet.ProtustrankaFormated>
  <DomainObject.Predmet.ProtustrankaFormatedOIB>
    <izvorni_sadrzaj>  LIVIDUS SERVIS, društvo s ograničenom odgovornošću za trgovinu i turizam, putnička agencija, OIB 59075883889</izvorni_sadrzaj>
    <derivirana_varijabla naziv="DomainObject.Predmet.ProtustrankaFormatedOIB_1">  LIVIDUS SERVIS, društvo s ograničenom odgovornošću za trgovinu i turizam, putnička agencija, OIB 59075883889</derivirana_varijabla>
  </DomainObject.Predmet.ProtustrankaFormatedOIB>
  <DomainObject.Predmet.ProtustrankaFormatedWithAdress>
    <izvorni_sadrzaj> LIVIDUS SERVIS, društvo s ograničenom odgovornošću za trgovinu i turizam, putnička agencija, Put Granića 15, 21320 Promajna</izvorni_sadrzaj>
    <derivirana_varijabla naziv="DomainObject.Predmet.ProtustrankaFormatedWithAdress_1"> LIVIDUS SERVIS, društvo s ograničenom odgovornošću za trgovinu i turizam, putnička agencija, Put Granića 15, 21320 Promajna</derivirana_varijabla>
  </DomainObject.Predmet.ProtustrankaFormatedWithAdress>
  <DomainObject.Predmet.ProtustrankaFormatedWithAdressOIB>
    <izvorni_sadrzaj> LIVIDUS SERVIS, društvo s ograničenom odgovornošću za trgovinu i turizam, putnička agencija, OIB 59075883889, Put Granića 15, 21320 Promajna</izvorni_sadrzaj>
    <derivirana_varijabla naziv="DomainObject.Predmet.ProtustrankaFormatedWithAdressOIB_1"> LIVIDUS SERVIS, društvo s ograničenom odgovornošću za trgovinu i turizam, putnička agencija, OIB 59075883889, Put Granića 15, 21320 Promajna</derivirana_varijabla>
  </DomainObject.Predmet.ProtustrankaFormatedWithAdressOIB>
  <DomainObject.Predmet.ProtustrankaWithAdress>
    <izvorni_sadrzaj>LIVIDUS SERVIS, društvo s ograničenom odgovornošću za trgovinu i turizam, putnička agencija Put Granića 15, 21320 Promajna</izvorni_sadrzaj>
    <derivirana_varijabla naziv="DomainObject.Predmet.ProtustrankaWithAdress_1">LIVIDUS SERVIS, društvo s ograničenom odgovornošću za trgovinu i turizam, putnička agencija Put Granića 15, 21320 Promajna</derivirana_varijabla>
  </DomainObject.Predmet.ProtustrankaWithAdress>
  <DomainObject.Predmet.ProtustrankaWithAdressOIB>
    <izvorni_sadrzaj>LIVIDUS SERVIS, društvo s ograničenom odgovornošću za trgovinu i turizam, putnička agencija, OIB 59075883889, Put Granića 15, 21320 Promajna</izvorni_sadrzaj>
    <derivirana_varijabla naziv="DomainObject.Predmet.ProtustrankaWithAdressOIB_1">LIVIDUS SERVIS, društvo s ograničenom odgovornošću za trgovinu i turizam, putnička agencija, OIB 59075883889, Put Granića 15, 21320 Promajna</derivirana_varijabla>
  </DomainObject.Predmet.ProtustrankaWithAdressOIB>
  <DomainObject.Predmet.ProtustrankaNazivFormated>
    <izvorni_sadrzaj>LIVIDUS SERVIS, društvo s ograničenom odgovornošću za trgovinu i turizam, putnička agencija</izvorni_sadrzaj>
    <derivirana_varijabla naziv="DomainObject.Predmet.ProtustrankaNazivFormated_1">LIVIDUS SERVIS, društvo s ograničenom odgovornošću za trgovinu i turizam, putnička agencija</derivirana_varijabla>
  </DomainObject.Predmet.ProtustrankaNazivFormated>
  <DomainObject.Predmet.ProtustrankaNazivFormatedOIB>
    <izvorni_sadrzaj>LIVIDUS SERVIS, društvo s ograničenom odgovornošću za trgovinu i turizam, putnička agencija, OIB 59075883889</izvorni_sadrzaj>
    <derivirana_varijabla naziv="DomainObject.Predmet.ProtustrankaNazivFormatedOIB_1">LIVIDUS SERVIS, društvo s ograničenom odgovornošću za trgovinu i turizam, putnička agencija, OIB 59075883889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848163.64</izvorni_sadrzaj>
    <derivirana_varijabla naziv="DomainObject.Predmet.TrenutnaVrijednost_1">848163.64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LIVIDUS SERVIS, društvo s ograničenom odgovornošću za trgovinu i turizam, putnička agencija</item>
    </izvorni_sadrzaj>
    <derivirana_varijabla naziv="DomainObject.Predmet.ProtuStrankaListFormated_1">
      <item>LIVIDUS SERVIS, društvo s ograničenom odgovornošću za trgovinu i turizam, putnička agencija</item>
    </derivirana_varijabla>
  </DomainObject.Predmet.ProtuStrankaListFormated>
  <DomainObject.Predmet.ProtuStrankaListFormatedOIB>
    <izvorni_sadrzaj>
      <item>LIVIDUS SERVIS, društvo s ograničenom odgovornošću za trgovinu i turizam, putnička agencija, OIB 59075883889</item>
    </izvorni_sadrzaj>
    <derivirana_varijabla naziv="DomainObject.Predmet.ProtuStrankaListFormatedOIB_1">
      <item>LIVIDUS SERVIS, društvo s ograničenom odgovornošću za trgovinu i turizam, putnička agencija, OIB 59075883889</item>
    </derivirana_varijabla>
  </DomainObject.Predmet.ProtuStrankaListFormatedOIB>
  <DomainObject.Predmet.ProtuStrankaListFormatedWithAdress>
    <izvorni_sadrzaj>
      <item>LIVIDUS SERVIS, društvo s ograničenom odgovornošću za trgovinu i turizam, putnička agencija, Put Granića 15, 21320 Promajna</item>
    </izvorni_sadrzaj>
    <derivirana_varijabla naziv="DomainObject.Predmet.ProtuStrankaListFormatedWithAdress_1">
      <item>LIVIDUS SERVIS, društvo s ograničenom odgovornošću za trgovinu i turizam, putnička agencija, Put Granića 15, 21320 Promajna</item>
    </derivirana_varijabla>
  </DomainObject.Predmet.ProtuStrankaListFormatedWithAdress>
  <DomainObject.Predmet.ProtuStrankaListFormatedWithAdressOIB>
    <izvorni_sadrzaj>
      <item>LIVIDUS SERVIS, društvo s ograničenom odgovornošću za trgovinu i turizam, putnička agencija, OIB 59075883889, Put Granića 15, 21320 Promajna</item>
    </izvorni_sadrzaj>
    <derivirana_varijabla naziv="DomainObject.Predmet.ProtuStrankaListFormatedWithAdressOIB_1">
      <item>LIVIDUS SERVIS, društvo s ograničenom odgovornošću za trgovinu i turizam, putnička agencija, OIB 59075883889, Put Granića 15, 21320 Promajna</item>
    </derivirana_varijabla>
  </DomainObject.Predmet.ProtuStrankaListFormatedWithAdressOIB>
  <DomainObject.Predmet.ProtuStrankaListNazivFormated>
    <izvorni_sadrzaj>
      <item>LIVIDUS SERVIS, društvo s ograničenom odgovornošću za trgovinu i turizam, putnička agencija</item>
    </izvorni_sadrzaj>
    <derivirana_varijabla naziv="DomainObject.Predmet.ProtuStrankaListNazivFormated_1">
      <item>LIVIDUS SERVIS, društvo s ograničenom odgovornošću za trgovinu i turizam, putnička agencija</item>
    </derivirana_varijabla>
  </DomainObject.Predmet.ProtuStrankaListNazivFormated>
  <DomainObject.Predmet.ProtuStrankaListNazivFormatedOIB>
    <izvorni_sadrzaj>
      <item>LIVIDUS SERVIS, društvo s ograničenom odgovornošću za trgovinu i turizam, putnička agencija, OIB 59075883889</item>
    </izvorni_sadrzaj>
    <derivirana_varijabla naziv="DomainObject.Predmet.ProtuStrankaListNazivFormatedOIB_1">
      <item>LIVIDUS SERVIS, društvo s ograničenom odgovornošću za trgovinu i turizam, putnička agencija, OIB 59075883889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LIVIDUS SERVIS, društvo s ograničenom odgovornošću za trgovinu i turizam, putnička agencija</izvorni_sadrzaj>
    <derivirana_varijabla naziv="DomainObject.Predmet.ProtustrankaIDrugi_1">LIVIDUS SERVIS, društvo s ograničenom odgovornošću za trgovinu i turizam,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LIVIDUS SERVIS, društvo s ograničenom odgovornošću za trgovinu i turizam, putnička agencija, OIB 59075883889, Put Granića 15, 21320 Promajna</izvorni_sadrzaj>
    <derivirana_varijabla naziv="DomainObject.Predmet.ProtustrankaIDrugiAdressOIB_1">LIVIDUS SERVIS, društvo s ograničenom odgovornošću za trgovinu i turizam, putnička agencija, OIB 59075883889, Put Granića 15, 21320 Promajna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LIVIDUS SERVIS, društvo s ograničenom odgovornošću za trgovinu i turizam, putnička agencija</item>
      <item>FINANCIJSKA AGENCIJA, RC SPLIT</item>
    </izvorni_sadrzaj>
    <derivirana_varijabla naziv="DomainObject.Predmet.SudioniciListNaziv_1">
      <item>LIVIDUS SERVIS, društvo s ograničenom odgovornošću za trgovinu i turizam, putnička agencija</item>
      <item>FINANCIJSKA AGENCIJA, RC SPLIT</item>
    </derivirana_varijabla>
  </DomainObject.Predmet.SudioniciListNaziv>
  <DomainObject.Predmet.SudioniciListAdressOIB>
    <izvorni_sadrzaj>
      <item>LIVIDUS SERVIS, društvo s ograničenom odgovornošću za trgovinu i turizam, putnička agencija, OIB 59075883889, Put Granića 15,21320 Promajna</item>
      <item>FINANCIJSKA AGENCIJA, RC SPLIT, OIB 85821130368, Mažuranićevo šetalište 24 b,21000 Split</item>
    </izvorni_sadrzaj>
    <derivirana_varijabla naziv="DomainObject.Predmet.SudioniciListAdressOIB_1">
      <item>LIVIDUS SERVIS, društvo s ograničenom odgovornošću za trgovinu i turizam, putnička agencija, OIB 59075883889, Put Granića 15,21320 Promajna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59075883889</item>
      <item>, OIB 85821130368</item>
    </izvorni_sadrzaj>
    <derivirana_varijabla naziv="DomainObject.Predmet.SudioniciListNazivOIB_1">
      <item>, OIB 59075883889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1755</properties:Characters>
  <properties:Lines>45</properties:Lines>
  <properties:Paragraphs>15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2016-06-02T06:00:00Z</cp:lastPrinted>
  <dcterms:modified xmlns:xsi="http://www.w3.org/2001/XMLSchema-instance" xsi:type="dcterms:W3CDTF">2016-06-02T06:36:00Z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