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4c67" w14:paraId="2294c6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C3E20">
        <w:rPr>
          <w:bCs/>
        </w:rPr>
        <w:t>197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C3E20">
        <w:t>ALFA MARINE d.o.o., Sukošan</w:t>
      </w:r>
      <w:r w:rsidR="00AC3E20" w:rsidRPr="006826E8">
        <w:t xml:space="preserve">, </w:t>
      </w:r>
      <w:r w:rsidR="00AC3E20">
        <w:t>Marina Dalmacija 1</w:t>
      </w:r>
      <w:r w:rsidR="00AC3E20" w:rsidRPr="006826E8">
        <w:t xml:space="preserve">, OIB: </w:t>
      </w:r>
      <w:r w:rsidR="00AC3E20">
        <w:t>57903866363</w:t>
      </w:r>
      <w:r w:rsidR="00C947ED">
        <w:t xml:space="preserve">, povodom zahtjeva Financijske agencije, Regionalnog centra Split, Podružnice Zadar, Ivana Danila 4, OIB: 85821130368 od </w:t>
      </w:r>
      <w:r w:rsidR="00AC3E20">
        <w:t>7</w:t>
      </w:r>
      <w:r w:rsidR="002A4229">
        <w:t xml:space="preserve">. </w:t>
      </w:r>
      <w:r w:rsidR="003B43D8">
        <w:t>lipnja</w:t>
      </w:r>
      <w:r w:rsidR="00757DF3">
        <w:t xml:space="preserve"> 2018</w:t>
      </w:r>
      <w:r w:rsidR="00C947ED">
        <w:t xml:space="preserve">., </w:t>
      </w:r>
      <w:r w:rsidR="003B43D8">
        <w:t>19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C3E20">
        <w:t>ALFA MARINE d.o.o., Sukošan</w:t>
      </w:r>
      <w:r w:rsidR="00AC3E20" w:rsidRPr="006826E8">
        <w:t xml:space="preserve">, </w:t>
      </w:r>
      <w:r w:rsidR="00AC3E20">
        <w:t>Marina Dalmacija 1</w:t>
      </w:r>
      <w:r w:rsidR="00AC3E20" w:rsidRPr="006826E8">
        <w:t xml:space="preserve">, OIB: </w:t>
      </w:r>
      <w:r w:rsidR="00AC3E20">
        <w:t>57903866363</w:t>
      </w:r>
      <w:r>
        <w:t xml:space="preserve">, na temelju neizvršenih osnova za plaćanje iznosi </w:t>
      </w:r>
      <w:r w:rsidR="00AC3E20">
        <w:t>49.731,60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AC3E20">
        <w:t>Ana Ćurković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B43D8">
        <w:t>19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B43D8" w:rsidR="003B43D8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B43D8">
      <w:rPr>
        <w:bCs/>
      </w:rPr>
      <w:t>Poslovni broj: 6 St-</w:t>
    </w:r>
    <w:r w:rsidR="00AC3E20">
      <w:rPr>
        <w:bCs/>
      </w:rPr>
      <w:t>197</w:t>
    </w:r>
    <w:r w:rsidR="003B43D8">
      <w:rPr>
        <w:bCs/>
      </w:rPr>
      <w:t>/2018-5</w:t>
    </w: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1A4523"/>
    <w:rsid w:val="002A4229"/>
    <w:rsid w:val="002A58B5"/>
    <w:rsid w:val="003306D2"/>
    <w:rsid w:val="003619F6"/>
    <w:rsid w:val="003B43D8"/>
    <w:rsid w:val="003B6340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C3E20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4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4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MARINE d.o.o. za iznajmljivanje plovila</izvorni_sadrzaj>
    <derivirana_varijabla naziv="DomainObject.Predmet.ProtustrankaFormated_1">  ALFA MARINE d.o.o. za iznajmljivanje plovila</derivirana_varijabla>
  </DomainObject.Predmet.ProtustrankaFormated>
  <DomainObject.Predmet.ProtustrankaFormatedOIB>
    <izvorni_sadrzaj>  ALFA MARINE d.o.o. za iznajmljivanje plovila, OIB 57903866363</izvorni_sadrzaj>
    <derivirana_varijabla naziv="DomainObject.Predmet.ProtustrankaFormatedOIB_1">  ALFA MARINE d.o.o. za iznajmljivanje plovila, OIB 57903866363</derivirana_varijabla>
  </DomainObject.Predmet.ProtustrankaFormatedOIB>
  <DomainObject.Predmet.ProtustrankaFormatedWithAdress>
    <izvorni_sadrzaj> ALFA MARINE d.o.o. za iznajmljivanje plovila, Marina Dalmacija 1, 23206 Sukošan</izvorni_sadrzaj>
    <derivirana_varijabla naziv="DomainObject.Predmet.ProtustrankaFormatedWithAdress_1"> ALFA MARINE d.o.o. za iznajmljivanje plovila, Marina Dalmacija 1, 23206 Sukošan</derivirana_varijabla>
  </DomainObject.Predmet.ProtustrankaFormatedWithAdress>
  <DomainObject.Predmet.ProtustrankaFormatedWithAdressOIB>
    <izvorni_sadrzaj> ALFA MARINE d.o.o. za iznajmljivanje plovila, OIB 57903866363, Marina Dalmacija 1, 23206 Sukošan</izvorni_sadrzaj>
    <derivirana_varijabla naziv="DomainObject.Predmet.ProtustrankaFormatedWithAdressOIB_1"> ALFA MARINE d.o.o. za iznajmljivanje plovila, OIB 57903866363, Marina Dalmacija 1, 23206 Sukošan</derivirana_varijabla>
  </DomainObject.Predmet.ProtustrankaFormatedWithAdressOIB>
  <DomainObject.Predmet.ProtustrankaWithAdress>
    <izvorni_sadrzaj>ALFA MARINE d.o.o. za iznajmljivanje plovila Marina Dalmacija 1, 23206 Sukošan</izvorni_sadrzaj>
    <derivirana_varijabla naziv="DomainObject.Predmet.ProtustrankaWithAdress_1">ALFA MARINE d.o.o. za iznajmljivanje plovila Marina Dalmacija 1, 23206 Sukošan</derivirana_varijabla>
  </DomainObject.Predmet.ProtustrankaWithAdress>
  <DomainObject.Predmet.ProtustrankaWithAdressOIB>
    <izvorni_sadrzaj>ALFA MARINE d.o.o. za iznajmljivanje plovila, OIB 57903866363, Marina Dalmacija 1, 23206 Sukošan</izvorni_sadrzaj>
    <derivirana_varijabla naziv="DomainObject.Predmet.ProtustrankaWithAdressOIB_1">ALFA MARINE d.o.o. za iznajmljivanje plovila, OIB 57903866363, Marina Dalmacija 1, 23206 Sukošan</derivirana_varijabla>
  </DomainObject.Predmet.ProtustrankaWithAdressOIB>
  <DomainObject.Predmet.ProtustrankaNazivFormated>
    <izvorni_sadrzaj>ALFA MARINE d.o.o. za iznajmljivanje plovila</izvorni_sadrzaj>
    <derivirana_varijabla naziv="DomainObject.Predmet.ProtustrankaNazivFormated_1">ALFA MARINE d.o.o. za iznajmljivanje plovila</derivirana_varijabla>
  </DomainObject.Predmet.ProtustrankaNazivFormated>
  <DomainObject.Predmet.ProtustrankaNazivFormatedOIB>
    <izvorni_sadrzaj>ALFA MARINE d.o.o. za iznajmljivanje plovila, OIB 57903866363</izvorni_sadrzaj>
    <derivirana_varijabla naziv="DomainObject.Predmet.ProtustrankaNazivFormatedOIB_1">ALFA MARINE d.o.o. za iznajmljivanje plovila, OIB 57903866363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ALFA MARINE d.o.o. za iznajmljivanje plovila</item>
    </izvorni_sadrzaj>
    <derivirana_varijabla naziv="DomainObject.Predmet.ProtuStrankaListFormated_1">
      <item>ALFA MARINE d.o.o. za iznajmljivanje plovila</item>
    </derivirana_varijabla>
  </DomainObject.Predmet.ProtuStrankaListFormated>
  <DomainObject.Predmet.ProtuStrankaListFormatedOIB>
    <izvorni_sadrzaj>
      <item>ALFA MARINE d.o.o. za iznajmljivanje plovila, OIB 57903866363</item>
    </izvorni_sadrzaj>
    <derivirana_varijabla naziv="DomainObject.Predmet.ProtuStrankaListFormatedOIB_1">
      <item>ALFA MARINE d.o.o. za iznajmljivanje plovila, OIB 57903866363</item>
    </derivirana_varijabla>
  </DomainObject.Predmet.ProtuStrankaListFormatedOIB>
  <DomainObject.Predmet.ProtuStrankaListFormatedWithAdress>
    <izvorni_sadrzaj>
      <item>ALFA MARINE d.o.o. za iznajmljivanje plovila, Marina Dalmacija 1, 23206 Sukošan</item>
    </izvorni_sadrzaj>
    <derivirana_varijabla naziv="DomainObject.Predmet.ProtuStrankaListFormatedWithAdress_1">
      <item>ALFA MARINE d.o.o. za iznajmljivanje plovila, Marina Dalmacija 1, 23206 Sukošan</item>
    </derivirana_varijabla>
  </DomainObject.Predmet.ProtuStrankaListFormatedWithAdress>
  <DomainObject.Predmet.ProtuStrankaListFormatedWithAdressOIB>
    <izvorni_sadrzaj>
      <item>ALFA MARINE d.o.o. za iznajmljivanje plovila, OIB 57903866363, Marina Dalmacija 1, 23206 Sukošan</item>
    </izvorni_sadrzaj>
    <derivirana_varijabla naziv="DomainObject.Predmet.ProtuStrankaListFormatedWithAdressOIB_1">
      <item>ALFA MARINE d.o.o. za iznajmljivanje plovila, OIB 57903866363, Marina Dalmacija 1, 23206 Sukošan</item>
    </derivirana_varijabla>
  </DomainObject.Predmet.ProtuStrankaListFormatedWithAdressOIB>
  <DomainObject.Predmet.ProtuStrankaListNazivFormated>
    <izvorni_sadrzaj>
      <item>ALFA MARINE d.o.o. za iznajmljivanje plovila</item>
    </izvorni_sadrzaj>
    <derivirana_varijabla naziv="DomainObject.Predmet.ProtuStrankaListNazivFormated_1">
      <item>ALFA MARINE d.o.o. za iznajmljivanje plovila</item>
    </derivirana_varijabla>
  </DomainObject.Predmet.ProtuStrankaListNazivFormated>
  <DomainObject.Predmet.ProtuStrankaListNazivFormatedOIB>
    <izvorni_sadrzaj>
      <item>ALFA MARINE d.o.o. za iznajmljivanje plovila, OIB 57903866363</item>
    </izvorni_sadrzaj>
    <derivirana_varijabla naziv="DomainObject.Predmet.ProtuStrankaListNazivFormatedOIB_1">
      <item>ALFA MARINE d.o.o. za iznajmljivanje plovila, OIB 57903866363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ALFA MARINE d.o.o. za iznajmljivanje plovila</izvorni_sadrzaj>
    <derivirana_varijabla naziv="DomainObject.Predmet.ProtustrankaIDrugi_1">ALFA MARINE d.o.o. za iznajmljivanje plovila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ALFA MARINE d.o.o. za iznajmljivanje plovila, OIB 57903866363, Marina Dalmacija 1, 23206 Sukošan</izvorni_sadrzaj>
    <derivirana_varijabla naziv="DomainObject.Predmet.ProtustrankaIDrugiAdressOIB_1">ALFA MARINE d.o.o. za iznajmljivanje plovila, OIB 57903866363, Marina Dalmacija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ALFA MARINE d.o.o. za iznajmljivanje plovila</item>
    </izvorni_sadrzaj>
    <derivirana_varijabla naziv="DomainObject.Predmet.SudioniciListNaziv_1">
      <item>FINA</item>
      <item>ALFA MARINE d.o.o. za iznajmljivanje plovila</item>
    </derivirana_varijabla>
  </DomainObject.Predmet.SudioniciListNaziv>
  <DomainObject.Predmet.SudioniciListAdressOIB>
    <izvorni_sadrzaj>
      <item>FINA, OIB 85821130368, Ivana Danila 4,23000 Zadar</item>
      <item>ALFA MARINE d.o.o. za iznajmljivanje plovila, OIB 57903866363, Marina Dalmacija 1,23206 Sukošan</item>
    </izvorni_sadrzaj>
    <derivirana_varijabla naziv="DomainObject.Predmet.SudioniciListAdressOIB_1">
      <item>FINA, OIB 85821130368, Ivana Danila 4,23000 Zadar</item>
      <item>ALFA MARINE d.o.o. za iznajmljivanje plovila, OIB 57903866363, Marina Dalmacija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57903866363</item>
    </izvorni_sadrzaj>
    <derivirana_varijabla naziv="DomainObject.Predmet.SudioniciListNazivOIB_1">
      <item>, OIB 85821130368</item>
      <item>, OIB 57903866363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1984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2018-06-19T06:00:00Z</dcterms:created>
  <dc:creator>mklismanic</dc:creator>
  <cp:lastModifiedBy>Anita Ivandić</cp:lastModifiedBy>
  <cp:lastPrinted>2018-06-19T06:00:00Z</cp:lastPrinted>
  <dcterms:modified xmlns:xsi="http://www.w3.org/2001/XMLSchema-instance" xsi:type="dcterms:W3CDTF">2018-06-19T08:06:00Z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