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257c" w14:paraId="0fb257c"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Trgovački sud u Split</w:t>
      </w:r>
      <w:r w:rsidR="002751FC">
        <w:rPr>
          <w:lang w:val="hr-HR"/>
        </w:rPr>
        <w:t>u, po sutkinji Ani Golub Gruić, u stečajnom postupku</w:t>
      </w:r>
      <w:r w:rsidR="00C621F5" w:rsidRPr="00C621F5">
        <w:rPr>
          <w:lang w:val="hr-HR"/>
        </w:rPr>
        <w:t xml:space="preserve"> nad dužnikom </w:t>
      </w:r>
      <w:r w:rsidR="005222DC" w:rsidRPr="005222DC">
        <w:rPr>
          <w:lang w:val="hr-HR"/>
        </w:rPr>
        <w:t>VEPAR d.o.o., OIB: 30134947707, Omiš, Joke Kneževića 1</w:t>
      </w:r>
      <w:r w:rsidR="00C76020" w:rsidRPr="00F57002">
        <w:rPr>
          <w:lang w:val="hr-HR"/>
        </w:rPr>
        <w:t xml:space="preserve">, </w:t>
      </w:r>
      <w:r w:rsidR="00E23CCA" w:rsidRPr="00F57002">
        <w:rPr>
          <w:lang w:val="hr-HR"/>
        </w:rPr>
        <w:t>dana</w:t>
      </w:r>
      <w:r w:rsidR="0059759E" w:rsidRPr="00F57002">
        <w:rPr>
          <w:lang w:val="hr-HR"/>
        </w:rPr>
        <w:t xml:space="preserve"> </w:t>
      </w:r>
      <w:r w:rsidR="00FC4E24">
        <w:rPr>
          <w:lang w:val="hr-HR"/>
        </w:rPr>
        <w:t xml:space="preserve">15. rujna </w:t>
      </w:r>
      <w:r w:rsidR="004E6C78" w:rsidRPr="00F57002">
        <w:rPr>
          <w:lang w:val="hr-HR"/>
        </w:rPr>
        <w:t>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5222DC" w:rsidRPr="005222DC">
        <w:rPr>
          <w:lang w:val="hr-HR"/>
        </w:rPr>
        <w:t>Nikola Palić</w:t>
      </w:r>
      <w:r w:rsidR="005222DC">
        <w:rPr>
          <w:lang w:val="hr-HR"/>
        </w:rPr>
        <w:t xml:space="preserve"> iz</w:t>
      </w:r>
      <w:r w:rsidR="005222DC" w:rsidRPr="005222DC">
        <w:rPr>
          <w:lang w:val="hr-HR"/>
        </w:rPr>
        <w:t xml:space="preserve"> </w:t>
      </w:r>
      <w:r w:rsidR="005222DC">
        <w:rPr>
          <w:lang w:val="hr-HR"/>
        </w:rPr>
        <w:t>Kistanja</w:t>
      </w:r>
      <w:r w:rsidR="005222DC" w:rsidRPr="005222DC">
        <w:rPr>
          <w:lang w:val="hr-HR"/>
        </w:rPr>
        <w:t>, Mateja Mazareka 5</w:t>
      </w:r>
      <w:r w:rsidR="005222DC">
        <w:rPr>
          <w:lang w:val="hr-HR"/>
        </w:rPr>
        <w:t xml:space="preserve">, </w:t>
      </w:r>
      <w:r w:rsidR="005222DC" w:rsidRPr="005222DC">
        <w:rPr>
          <w:lang w:val="hr-HR"/>
        </w:rPr>
        <w:t xml:space="preserve">OIB: </w:t>
      </w:r>
      <w:r w:rsidR="005222DC">
        <w:rPr>
          <w:lang w:val="hr-HR"/>
        </w:rPr>
        <w:t xml:space="preserve">05246794363 </w:t>
      </w:r>
      <w:r w:rsidR="008612DB" w:rsidRPr="008612DB">
        <w:rPr>
          <w:lang w:val="hr-HR"/>
        </w:rPr>
        <w:t>(</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3B1B7F">
        <w:rPr>
          <w:lang w:val="hr-HR"/>
        </w:rPr>
        <w:t>1</w:t>
      </w:r>
      <w:r w:rsidR="00FC4E24">
        <w:rPr>
          <w:lang w:val="hr-HR"/>
        </w:rPr>
        <w:t>6</w:t>
      </w:r>
      <w:r w:rsidR="005222DC">
        <w:rPr>
          <w:lang w:val="hr-HR"/>
        </w:rPr>
        <w:t>83</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3B1B7F">
        <w:t>1</w:t>
      </w:r>
      <w:r w:rsidR="008612DB">
        <w:t>68</w:t>
      </w:r>
      <w:r w:rsidR="005222DC">
        <w:t>3</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5222DC" w:rsidP="005222DC" w:rsidR="005222DC" w:rsidRPr="00564E07">
      <w:pPr>
        <w:spacing w:before="40"/>
        <w:ind w:firstLine="709"/>
        <w:jc w:val="both"/>
      </w:pPr>
      <w:r>
        <w:rPr>
          <w:szCs w:val="24"/>
        </w:rPr>
        <w:t>Financijska agencija, Regionalni centar Split, Podružnica Split, podnijela je ovom sudu dana 23. kolovoza 2016</w:t>
      </w:r>
      <w:r w:rsidRPr="0060586F">
        <w:rPr>
          <w:szCs w:val="24"/>
        </w:rPr>
        <w:t>. godine</w:t>
      </w:r>
      <w:r>
        <w:rPr>
          <w:szCs w:val="24"/>
        </w:rPr>
        <w:t xml:space="preserve">, na temelju odredbe čl. 110.  st. 1. SZ-a, prijedlog za otvaranje stečajnog postupka nad dužnikom </w:t>
      </w:r>
      <w:r w:rsidRPr="00444B19">
        <w:rPr>
          <w:szCs w:val="24"/>
        </w:rPr>
        <w:t>VEPAR d.o.o., OIB: 30134947707, Omiš, Joke Kneževića 1</w:t>
      </w:r>
      <w:r>
        <w:rPr>
          <w:szCs w:val="24"/>
        </w:rPr>
        <w:t xml:space="preserve">. </w:t>
      </w:r>
      <w:r w:rsidRPr="00C87988">
        <w:rPr>
          <w:szCs w:val="24"/>
        </w:rPr>
        <w:t xml:space="preserve">U prijedlogu se navodi da dužnik na dan </w:t>
      </w:r>
      <w:r>
        <w:rPr>
          <w:szCs w:val="24"/>
        </w:rPr>
        <w:t>22. kolovoza 2016</w:t>
      </w:r>
      <w:r w:rsidRPr="00C87988">
        <w:rPr>
          <w:szCs w:val="24"/>
        </w:rPr>
        <w:t>. godine</w:t>
      </w:r>
      <w:r>
        <w:rPr>
          <w:szCs w:val="24"/>
        </w:rPr>
        <w:t xml:space="preserve"> u Očevidniku redoslijeda osnova za plaćanje ima evidentirane neizvršene osnove za plaćanja u neprekinutom razdoblju od 120 dana, u ukupnom iznosu od 6.154,13 kn, kao i da prema podacima koji su dostavljeni od Hrvatskog zavoda za mirovinsko osiguranje dužnik ima 4 zaposlenih. </w:t>
      </w:r>
      <w:r>
        <w:t>Predlag</w:t>
      </w:r>
      <w:r w:rsidRPr="00564E07">
        <w:t xml:space="preserve">atelj </w:t>
      </w:r>
      <w:r>
        <w:t xml:space="preserve">ističe da </w:t>
      </w:r>
      <w:r w:rsidRPr="00564E07">
        <w:t>ne raspolaže s</w:t>
      </w:r>
      <w:r>
        <w:t>a</w:t>
      </w:r>
      <w:r w:rsidRPr="00564E07">
        <w:t xml:space="preserve"> drugim podacima o imovini dužnika. </w:t>
      </w:r>
    </w:p>
    <w:p w:rsidRDefault="002751FC" w:rsidP="002751FC" w:rsidR="002751FC" w:rsidRPr="002751FC">
      <w:pPr>
        <w:spacing w:before="200"/>
        <w:ind w:firstLine="709"/>
        <w:jc w:val="both"/>
      </w:pPr>
      <w:r w:rsidRPr="002751FC">
        <w:t>Rješenjem ovog suda 11. St-1</w:t>
      </w:r>
      <w:r w:rsidR="008612DB">
        <w:t>68</w:t>
      </w:r>
      <w:r w:rsidR="005222DC">
        <w:t>3</w:t>
      </w:r>
      <w:r w:rsidRPr="002751FC">
        <w:t xml:space="preserve">/2016 od </w:t>
      </w:r>
      <w:r w:rsidR="00FC4E24" w:rsidRPr="00FC4E24">
        <w:t>19. travnja 2017</w:t>
      </w:r>
      <w:r w:rsidRPr="002751FC">
        <w:t xml:space="preserve">. godine pokrenut je prethodni postupak radi utvrđivanja pretpostavki za otvaranje stečajnog postupka nad dužnikom </w:t>
      </w:r>
      <w:r w:rsidR="005222DC">
        <w:t>Vepar d.o.o. Omiš</w:t>
      </w:r>
      <w:r w:rsidR="00FC4E24">
        <w:t xml:space="preserve"> </w:t>
      </w:r>
      <w:r w:rsidRPr="002751FC">
        <w:t xml:space="preserve">(list </w:t>
      </w:r>
      <w:r w:rsidR="005222DC">
        <w:t>14-16</w:t>
      </w:r>
      <w:r w:rsidRPr="002751FC">
        <w:t xml:space="preserve"> spisa)</w:t>
      </w:r>
      <w:r>
        <w:t>.</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w:t>
      </w:r>
      <w:r w:rsidR="005222DC" w:rsidRPr="005222DC">
        <w:t>Vepar d.o.o. Omiš</w:t>
      </w:r>
      <w:r w:rsidR="002751FC">
        <w:t xml:space="preserve">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5222DC">
        <w:t>m</w:t>
      </w:r>
      <w:r w:rsidR="00A75413" w:rsidRPr="00F57002">
        <w:t xml:space="preserve"> kod ovoga suda </w:t>
      </w:r>
      <w:r w:rsidR="00CC5C3E">
        <w:t xml:space="preserve">dana </w:t>
      </w:r>
      <w:r w:rsidR="005222DC">
        <w:t>23. kolovoza</w:t>
      </w:r>
      <w:r w:rsidR="002751FC">
        <w:t xml:space="preserve"> </w:t>
      </w:r>
      <w:r w:rsidR="003D7F38">
        <w:t>2016</w:t>
      </w:r>
      <w:r w:rsidR="00A75413" w:rsidRPr="00F57002">
        <w:t xml:space="preserve">. godine na </w:t>
      </w:r>
      <w:r>
        <w:t xml:space="preserve">dan </w:t>
      </w:r>
      <w:r w:rsidR="005222DC">
        <w:t>22</w:t>
      </w:r>
      <w:r w:rsidR="008612DB">
        <w:t>. kolovoza 2016</w:t>
      </w:r>
      <w:r w:rsidR="00A75413" w:rsidRPr="00F57002">
        <w:t xml:space="preserve">. godine ima evidentirane neizvršene osnove za plaćanje u neprekinutom razdoblju od </w:t>
      </w:r>
      <w:r w:rsidR="00FC4E24">
        <w:t>1</w:t>
      </w:r>
      <w:r w:rsidR="008612DB">
        <w:t>20</w:t>
      </w:r>
      <w:r w:rsidR="00A75413" w:rsidRPr="00F57002">
        <w:t xml:space="preserve"> dana, u ukupnom iznosu od </w:t>
      </w:r>
      <w:r w:rsidR="005222DC">
        <w:t>6.154,13</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2751FC">
        <w:t xml:space="preserve">da </w:t>
      </w:r>
      <w:r w:rsidR="005222DC">
        <w:t>Nikola Palić</w:t>
      </w:r>
      <w:r w:rsidRPr="00F57002">
        <w:t>, kao osoba ovlaštena za zastupanje dužnika po zakonu</w:t>
      </w:r>
      <w:r>
        <w:t xml:space="preserve"> </w:t>
      </w:r>
      <w:r w:rsidRPr="00F57002">
        <w:t>(kako to proizlazi iz izvatka iz sudskog registra), nije u roku iz čl. 110. st. 2. SZ-a podni</w:t>
      </w:r>
      <w:r w:rsidR="003B1B7F">
        <w:t>o</w:t>
      </w:r>
      <w:r>
        <w:t xml:space="preserve"> </w:t>
      </w:r>
      <w:r w:rsidRPr="00F57002">
        <w:t xml:space="preserve">prijedlog za otvaranje stečajnog postupka, posljedično čega je </w:t>
      </w:r>
      <w:r w:rsidR="003B1B7F">
        <w:t>prijedlog</w:t>
      </w:r>
      <w:r w:rsidR="003D7F38">
        <w:t xml:space="preserve">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D66FDF" w:rsidP="00D66FDF" w:rsidR="00D66FDF" w:rsidRPr="00F57002">
      <w:pPr>
        <w:jc w:val="both"/>
        <w:rPr>
          <w:color w:val="FF0000"/>
        </w:rPr>
      </w:pPr>
      <w:r w:rsidRPr="00F57002">
        <w:t xml:space="preserve">ovaj sud  je, pozvao </w:t>
      </w:r>
      <w:r w:rsidR="005222DC">
        <w:t>Nikolu Palića</w:t>
      </w:r>
      <w:r>
        <w:t>,</w:t>
      </w:r>
      <w:r w:rsidRPr="00F57002">
        <w:t xml:space="preserve">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D66FDF" w:rsidP="00D66FDF" w:rsidR="00D66FDF"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4D7CBC">
        <w:rPr>
          <w:szCs w:val="24"/>
        </w:rPr>
        <w:t>15. rujna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696B1A" w:rsidR="00381069" w:rsidRPr="00F57002">
      <w:pPr>
        <w:ind w:firstLine="207"/>
      </w:pPr>
      <w:r>
        <w:t xml:space="preserve">-    zakonskom zastupniku </w:t>
      </w:r>
      <w:r w:rsidR="00696B1A">
        <w:t>dužnika</w:t>
      </w:r>
      <w:r w:rsidR="002751FC">
        <w:t xml:space="preserve"> </w:t>
      </w:r>
      <w:r w:rsidR="005222DC">
        <w:t>Nikoli Paliću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A16B0C">
          <w:rPr>
            <w:noProof/>
          </w:rPr>
          <w:t>3</w:t>
        </w:r>
        <w:r>
          <w:fldChar w:fldCharType="end"/>
        </w:r>
      </w:p>
    </w:sdtContent>
  </w:sdt>
  <w:p w:rsidRDefault="00564E07" w:rsidP="00564E07" w:rsidR="00564E07">
    <w:pPr>
      <w:pStyle w:val="Zaglavlje"/>
      <w:jc w:val="right"/>
    </w:pPr>
    <w:r>
      <w:t>11. St-</w:t>
    </w:r>
    <w:r w:rsidR="00D7755D">
      <w:t>16</w:t>
    </w:r>
    <w:r w:rsidR="008612DB">
      <w:t>8</w:t>
    </w:r>
    <w:r w:rsidR="005222DC">
      <w:t>3</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5222DC">
      <w:t>1683</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751FC"/>
    <w:rsid w:val="002A4AD2"/>
    <w:rsid w:val="002D0703"/>
    <w:rsid w:val="002F2EA3"/>
    <w:rsid w:val="002F4D49"/>
    <w:rsid w:val="00302874"/>
    <w:rsid w:val="00315051"/>
    <w:rsid w:val="00326532"/>
    <w:rsid w:val="00334794"/>
    <w:rsid w:val="00335E2C"/>
    <w:rsid w:val="0034057E"/>
    <w:rsid w:val="00374A1A"/>
    <w:rsid w:val="00381069"/>
    <w:rsid w:val="00382845"/>
    <w:rsid w:val="003B1B7F"/>
    <w:rsid w:val="003B4B67"/>
    <w:rsid w:val="003C22F8"/>
    <w:rsid w:val="003C2F22"/>
    <w:rsid w:val="003D7F38"/>
    <w:rsid w:val="00414F96"/>
    <w:rsid w:val="00417EA6"/>
    <w:rsid w:val="00440194"/>
    <w:rsid w:val="00467720"/>
    <w:rsid w:val="00487D82"/>
    <w:rsid w:val="004B36F5"/>
    <w:rsid w:val="004B421F"/>
    <w:rsid w:val="004B5A63"/>
    <w:rsid w:val="004B677A"/>
    <w:rsid w:val="004D7CBC"/>
    <w:rsid w:val="004E6C78"/>
    <w:rsid w:val="005058A9"/>
    <w:rsid w:val="00514E7D"/>
    <w:rsid w:val="005222DC"/>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96B1A"/>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12DB"/>
    <w:rsid w:val="00864413"/>
    <w:rsid w:val="0086618E"/>
    <w:rsid w:val="00871BB8"/>
    <w:rsid w:val="008829C5"/>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16B0C"/>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A2A"/>
    <w:rsid w:val="00D2292D"/>
    <w:rsid w:val="00D37671"/>
    <w:rsid w:val="00D42BFD"/>
    <w:rsid w:val="00D47671"/>
    <w:rsid w:val="00D55337"/>
    <w:rsid w:val="00D6024C"/>
    <w:rsid w:val="00D66FDF"/>
    <w:rsid w:val="00D7755D"/>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 w:val="00FC4E2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A16B0C"/>
    <w:rPr>
      <w:color w:val="808080"/>
      <w:bdr w:space="0" w:sz="0" w:color="auto" w:val="none"/>
      <w:shd w:fill="auto" w:color="auto" w:val="clear"/>
    </w:rPr>
  </w:style>
  <w:style w:customStyle="true" w:styleId="eSPISCCParagraphDefaultFont" w:type="character">
    <w:name w:val="eSPIS_CC_Paragraph Default Font"/>
    <w:basedOn w:val="Zadanifontodlomka"/>
    <w:rsid w:val="00A16B0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16B0C"/>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A16B0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6B0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A16B0C"/>
    <w:rPr>
      <w:color w:val="808080"/>
      <w:bdr w:color="auto" w:space="0" w:sz="0" w:val="none"/>
      <w:shd w:color="auto" w:fill="auto" w:val="clear"/>
    </w:rPr>
  </w:style>
  <w:style w:customStyle="1" w:styleId="eSPISCCParagraphDefaultFont" w:type="character">
    <w:name w:val="eSPIS_CC_Paragraph Default Font"/>
    <w:basedOn w:val="Zadanifontodlomka"/>
    <w:rsid w:val="00A16B0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16B0C"/>
    <w:rPr>
      <w:b/>
      <w:szCs w:val="24"/>
      <w:bdr w:color="auto" w:space="0" w:sz="0" w:val="none"/>
      <w:shd w:color="auto" w:fill="FFFFCC" w:val="clear"/>
      <w:lang w:val="hr-HR"/>
    </w:rPr>
  </w:style>
  <w:style w:customStyle="1" w:styleId="PozadinaSvijetloCrvena" w:type="character">
    <w:name w:val="Pozadina_SvijetloCrvena"/>
    <w:basedOn w:val="eSPISCCParagraphDefaultFont"/>
    <w:rsid w:val="00A16B0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6B0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1683</izvorni_sadrzaj>
    <derivirana_varijabla naziv="DomainObject.Predmet.Broj_1">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2016.</izvorni_sadrzaj>
    <derivirana_varijabla naziv="DomainObject.Predmet.DatumOsnivanja_1">24.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St-1683/2016</izvorni_sadrzaj>
    <derivirana_varijabla naziv="DomainObject.Predmet.OznakaBroj_1">St-1683/2016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VEPAR d.o.o. za trgovinu i usluge</izvorni_sadrzaj>
    <derivirana_varijabla naziv="DomainObject.Predmet.ProtustrankaFormated_1">  VEPAR d.o.o. za trgovinu i usluge</derivirana_varijabla>
  </DomainObject.Predmet.ProtustrankaFormated>
  <DomainObject.Predmet.ProtustrankaFormatedOIB>
    <izvorni_sadrzaj>  VEPAR d.o.o. za trgovinu i usluge, OIB 30134947707</izvorni_sadrzaj>
    <derivirana_varijabla naziv="DomainObject.Predmet.ProtustrankaFormatedOIB_1">  VEPAR d.o.o. za trgovinu i usluge, OIB 30134947707</derivirana_varijabla>
  </DomainObject.Predmet.ProtustrankaFormatedOIB>
  <DomainObject.Predmet.ProtustrankaFormatedWithAdress>
    <izvorni_sadrzaj> VEPAR d.o.o. za trgovinu i usluge, Joke Kneževića 1, 21310 Omiš</izvorni_sadrzaj>
    <derivirana_varijabla naziv="DomainObject.Predmet.ProtustrankaFormatedWithAdress_1"> VEPAR d.o.o. za trgovinu i usluge, Joke Kneževića 1, 21310 Omiš</derivirana_varijabla>
  </DomainObject.Predmet.ProtustrankaFormatedWithAdress>
  <DomainObject.Predmet.ProtustrankaFormatedWithAdressOIB>
    <izvorni_sadrzaj> VEPAR d.o.o. za trgovinu i usluge, OIB 30134947707, Joke Kneževića 1, 21310 Omiš</izvorni_sadrzaj>
    <derivirana_varijabla naziv="DomainObject.Predmet.ProtustrankaFormatedWithAdressOIB_1"> VEPAR d.o.o. za trgovinu i usluge, OIB 30134947707, Joke Kneževića 1, 21310 Omiš</derivirana_varijabla>
  </DomainObject.Predmet.ProtustrankaFormatedWithAdressOIB>
  <DomainObject.Predmet.ProtustrankaWithAdress>
    <izvorni_sadrzaj>VEPAR d.o.o. za trgovinu i usluge Joke Kneževića 1, 21310 Omiš</izvorni_sadrzaj>
    <derivirana_varijabla naziv="DomainObject.Predmet.ProtustrankaWithAdress_1">VEPAR d.o.o. za trgovinu i usluge Joke Kneževića 1, 21310 Omiš</derivirana_varijabla>
  </DomainObject.Predmet.ProtustrankaWithAdress>
  <DomainObject.Predmet.ProtustrankaWithAdressOIB>
    <izvorni_sadrzaj>VEPAR d.o.o. za trgovinu i usluge, OIB 30134947707, Joke Kneževića 1, 21310 Omiš</izvorni_sadrzaj>
    <derivirana_varijabla naziv="DomainObject.Predmet.ProtustrankaWithAdressOIB_1">VEPAR d.o.o. za trgovinu i usluge, OIB 30134947707, Joke Kneževića 1, 21310 Omiš</derivirana_varijabla>
  </DomainObject.Predmet.ProtustrankaWithAdressOIB>
  <DomainObject.Predmet.ProtustrankaNazivFormated>
    <izvorni_sadrzaj>VEPAR d.o.o. za trgovinu i usluge</izvorni_sadrzaj>
    <derivirana_varijabla naziv="DomainObject.Predmet.ProtustrankaNazivFormated_1">VEPAR d.o.o. za trgovinu i usluge</derivirana_varijabla>
  </DomainObject.Predmet.ProtustrankaNazivFormated>
  <DomainObject.Predmet.ProtustrankaNazivFormatedOIB>
    <izvorni_sadrzaj>VEPAR d.o.o. za trgovinu i usluge, OIB 30134947707</izvorni_sadrzaj>
    <derivirana_varijabla naziv="DomainObject.Predmet.ProtustrankaNazivFormatedOIB_1">VEPAR d.o.o. za trgovinu i usluge, OIB 30134947707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6154.13</izvorni_sadrzaj>
    <derivirana_varijabla naziv="DomainObject.Predmet.TrenutnaVrijednost_1">6154.13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VEPAR d.o.o. za trgovinu i usluge</item>
    </izvorni_sadrzaj>
    <derivirana_varijabla naziv="DomainObject.Predmet.ProtuStrankaListFormated_1">
      <item>VEPAR d.o.o. za trgovinu i usluge</item>
    </derivirana_varijabla>
  </DomainObject.Predmet.ProtuStrankaListFormated>
  <DomainObject.Predmet.ProtuStrankaListFormatedOIB>
    <izvorni_sadrzaj>
      <item>VEPAR d.o.o. za trgovinu i usluge, OIB 30134947707</item>
    </izvorni_sadrzaj>
    <derivirana_varijabla naziv="DomainObject.Predmet.ProtuStrankaListFormatedOIB_1">
      <item>VEPAR d.o.o. za trgovinu i usluge, OIB 30134947707</item>
    </derivirana_varijabla>
  </DomainObject.Predmet.ProtuStrankaListFormatedOIB>
  <DomainObject.Predmet.ProtuStrankaListFormatedWithAdress>
    <izvorni_sadrzaj>
      <item>VEPAR d.o.o. za trgovinu i usluge, Joke Kneževića 1, 21310 Omiš</item>
    </izvorni_sadrzaj>
    <derivirana_varijabla naziv="DomainObject.Predmet.ProtuStrankaListFormatedWithAdress_1">
      <item>VEPAR d.o.o. za trgovinu i usluge, Joke Kneževića 1, 21310 Omiš</item>
    </derivirana_varijabla>
  </DomainObject.Predmet.ProtuStrankaListFormatedWithAdress>
  <DomainObject.Predmet.ProtuStrankaListFormatedWithAdressOIB>
    <izvorni_sadrzaj>
      <item>VEPAR d.o.o. za trgovinu i usluge, OIB 30134947707, Joke Kneževića 1, 21310 Omiš</item>
    </izvorni_sadrzaj>
    <derivirana_varijabla naziv="DomainObject.Predmet.ProtuStrankaListFormatedWithAdressOIB_1">
      <item>VEPAR d.o.o. za trgovinu i usluge, OIB 30134947707, Joke Kneževića 1, 21310 Omiš</item>
    </derivirana_varijabla>
  </DomainObject.Predmet.ProtuStrankaListFormatedWithAdressOIB>
  <DomainObject.Predmet.ProtuStrankaListNazivFormated>
    <izvorni_sadrzaj>
      <item>VEPAR d.o.o. za trgovinu i usluge</item>
    </izvorni_sadrzaj>
    <derivirana_varijabla naziv="DomainObject.Predmet.ProtuStrankaListNazivFormated_1">
      <item>VEPAR d.o.o. za trgovinu i usluge</item>
    </derivirana_varijabla>
  </DomainObject.Predmet.ProtuStrankaListNazivFormated>
  <DomainObject.Predmet.ProtuStrankaListNazivFormatedOIB>
    <izvorni_sadrzaj>
      <item>VEPAR d.o.o. za trgovinu i usluge, OIB 30134947707</item>
    </izvorni_sadrzaj>
    <derivirana_varijabla naziv="DomainObject.Predmet.ProtuStrankaListNazivFormatedOIB_1">
      <item>VEPAR d.o.o. za trgovinu i usluge, OIB 30134947707</item>
    </derivirana_varijabla>
  </DomainObject.Predmet.ProtuStrankaListNazivFormatedOIB>
  <DomainObject.Predmet.OstaliListFormated>
    <izvorni_sadrzaj>
      <item>Nikola Palić</item>
    </izvorni_sadrzaj>
    <derivirana_varijabla naziv="DomainObject.Predmet.OstaliListFormated_1">
      <item>Nikola Palić</item>
    </derivirana_varijabla>
  </DomainObject.Predmet.OstaliListFormated>
  <DomainObject.Predmet.OstaliListFormatedOIB>
    <izvorni_sadrzaj>
      <item>Nikola Palić, OIB 05246794363</item>
    </izvorni_sadrzaj>
    <derivirana_varijabla naziv="DomainObject.Predmet.OstaliListFormatedOIB_1">
      <item>Nikola Palić, OIB 05246794363</item>
    </derivirana_varijabla>
  </DomainObject.Predmet.OstaliListFormatedOIB>
  <DomainObject.Predmet.OstaliListFormatedWithAdress>
    <izvorni_sadrzaj>
      <item>Nikola Palić, Nadbiskupa Mateja Mazareka 5, 22300 Kistanje</item>
    </izvorni_sadrzaj>
    <derivirana_varijabla naziv="DomainObject.Predmet.OstaliListFormatedWithAdress_1">
      <item>Nikola Palić, Nadbiskupa Mateja Mazareka 5, 22300 Kistanje</item>
    </derivirana_varijabla>
  </DomainObject.Predmet.OstaliListFormatedWithAdress>
  <DomainObject.Predmet.OstaliListFormatedWithAdressOIB>
    <izvorni_sadrzaj>
      <item>Nikola Palić, OIB 05246794363, Nadbiskupa Mateja Mazareka 5, 22300 Kistanje</item>
    </izvorni_sadrzaj>
    <derivirana_varijabla naziv="DomainObject.Predmet.OstaliListFormatedWithAdressOIB_1">
      <item>Nikola Palić, OIB 05246794363, Nadbiskupa Mateja Mazareka 5, 22300 Kistanje</item>
    </derivirana_varijabla>
  </DomainObject.Predmet.OstaliListFormatedWithAdressOIB>
  <DomainObject.Predmet.OstaliListNazivFormated>
    <izvorni_sadrzaj>
      <item>Nikola Palić</item>
    </izvorni_sadrzaj>
    <derivirana_varijabla naziv="DomainObject.Predmet.OstaliListNazivFormated_1">
      <item>Nikola Palić</item>
    </derivirana_varijabla>
  </DomainObject.Predmet.OstaliListNazivFormated>
  <DomainObject.Predmet.OstaliListNazivFormatedOIB>
    <izvorni_sadrzaj>
      <item>Nikola Palić, OIB 05246794363</item>
    </izvorni_sadrzaj>
    <derivirana_varijabla naziv="DomainObject.Predmet.OstaliListNazivFormatedOIB_1">
      <item>Nikola Palić, OIB 05246794363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VEPAR d.o.o. za trgovinu i usluge</izvorni_sadrzaj>
    <derivirana_varijabla naziv="DomainObject.Predmet.ProtustrankaIDrugi_1">VEPAR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VEPAR d.o.o. za trgovinu i usluge, OIB 30134947707, Joke Kneževića 1, 21310 Omiš</izvorni_sadrzaj>
    <derivirana_varijabla naziv="DomainObject.Predmet.ProtustrankaIDrugiAdressOIB_1">VEPAR d.o.o. za trgovinu i usluge, OIB 30134947707, Joke Kneževića 1,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VEPAR d.o.o. za trgovinu i usluge</item>
      <item>FINANCIJSKA AGENCIJA, RC SPLIT</item>
      <item>Nikola Palić</item>
    </izvorni_sadrzaj>
    <derivirana_varijabla naziv="DomainObject.Predmet.SudioniciListNaziv_1">
      <item>VEPAR d.o.o. za trgovinu i usluge</item>
      <item>FINANCIJSKA AGENCIJA, RC SPLIT</item>
      <item>Nikola Palić</item>
    </derivirana_varijabla>
  </DomainObject.Predmet.SudioniciListNaziv>
  <DomainObject.Predmet.SudioniciListAdressOIB>
    <izvorni_sadrzaj>
      <item>VEPAR d.o.o. za trgovinu i usluge, OIB 30134947707, Joke Kneževića 1,21310 Omiš</item>
      <item>FINANCIJSKA AGENCIJA, RC SPLIT, OIB 85821130368, Mažuranićevo šetalište 24 b,21000 Split</item>
      <item>Nikola Palić, OIB 05246794363, Nadbiskupa Mateja Mazareka 5,22300 Kistanje</item>
    </izvorni_sadrzaj>
    <derivirana_varijabla naziv="DomainObject.Predmet.SudioniciListAdressOIB_1">
      <item>VEPAR d.o.o. za trgovinu i usluge, OIB 30134947707, Joke Kneževića 1,21310 Omiš</item>
      <item>FINANCIJSKA AGENCIJA, RC SPLIT, OIB 85821130368, Mažuranićevo šetalište 24 b,21000 Split</item>
      <item>Nikola Palić, OIB 05246794363, Nadbiskupa Mateja Mazareka 5,22300 Kistanje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30134947707</item>
      <item>, OIB 85821130368</item>
      <item>, OIB 05246794363</item>
    </izvorni_sadrzaj>
    <derivirana_varijabla naziv="DomainObject.Predmet.SudioniciListNazivOIB_1">
      <item>, OIB 30134947707</item>
      <item>, OIB 85821130368</item>
      <item>, OIB 05246794363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C1E218-1E75-4491-A40A-C6FDE3C83F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1050</properties:Words>
  <properties:Characters>5651</properties:Characters>
  <properties:Lines>111</properties:Lines>
  <properties:Paragraphs>31</properties:Paragraphs>
  <properties:TotalTime>85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2017-09-15T09:57:00Z</cp:lastPrinted>
  <dcterms:modified xmlns:xsi="http://www.w3.org/2001/XMLSchema-instance" xsi:type="dcterms:W3CDTF">2017-09-15T11:05:00Z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