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490e" w14:paraId="259490e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58596C">
        <w:rPr>
          <w:rFonts w:hAnsi="Times New Roman" w:ascii="Times New Roman"/>
          <w:szCs w:val="24"/>
          <w:lang w:val="hr-HR"/>
        </w:rPr>
        <w:t>2164</w:t>
      </w:r>
      <w:r w:rsidR="00A843F7">
        <w:rPr>
          <w:rFonts w:hAnsi="Times New Roman" w:ascii="Times New Roman"/>
          <w:szCs w:val="24"/>
          <w:lang w:val="hr-HR"/>
        </w:rPr>
        <w:t>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3A4CE6" w:rsidR="00D17329" w:rsidRPr="005555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A4CE6">
        <w:rPr>
          <w:rFonts w:hAnsi="Times New Roman" w:ascii="Times New Roman"/>
          <w:szCs w:val="24"/>
          <w:lang w:val="hr-HR"/>
        </w:rPr>
        <w:t>Trgovački sud u Zagrebu po sucu</w:t>
      </w:r>
      <w:r w:rsidR="00ED4505" w:rsidRPr="003A4CE6">
        <w:rPr>
          <w:rFonts w:hAnsi="Times New Roman" w:ascii="Times New Roman"/>
          <w:szCs w:val="24"/>
          <w:lang w:val="hr-HR"/>
        </w:rPr>
        <w:t xml:space="preserve"> toga suda</w:t>
      </w:r>
      <w:r w:rsidRPr="003A4CE6">
        <w:rPr>
          <w:rFonts w:hAnsi="Times New Roman" w:ascii="Times New Roman"/>
          <w:szCs w:val="24"/>
          <w:lang w:val="hr-HR"/>
        </w:rPr>
        <w:t xml:space="preserve"> </w:t>
      </w:r>
      <w:r w:rsidR="00B16C1E" w:rsidRPr="003A4CE6">
        <w:rPr>
          <w:rFonts w:hAnsi="Times New Roman" w:ascii="Times New Roman"/>
          <w:szCs w:val="24"/>
          <w:lang w:val="hr-HR"/>
        </w:rPr>
        <w:t>Vesni Sremac Šoštar</w:t>
      </w:r>
      <w:r w:rsidR="00D17329" w:rsidRPr="003A4CE6">
        <w:rPr>
          <w:rFonts w:hAnsi="Times New Roman" w:ascii="Times New Roman"/>
          <w:szCs w:val="24"/>
          <w:lang w:val="hr-HR"/>
        </w:rPr>
        <w:t xml:space="preserve"> u skraće</w:t>
      </w:r>
      <w:r w:rsidRPr="003A4CE6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3A4CE6">
        <w:rPr>
          <w:rFonts w:hAnsi="Times New Roman" w:ascii="Times New Roman"/>
          <w:szCs w:val="24"/>
          <w:lang w:val="hr-HR"/>
        </w:rPr>
        <w:t xml:space="preserve">m </w:t>
      </w:r>
      <w:r w:rsidR="001F2D7D" w:rsidRPr="003A4CE6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3A4CE6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3A4CE6">
        <w:rPr>
          <w:rFonts w:hAnsi="Times New Roman" w:ascii="Times New Roman"/>
          <w:szCs w:val="24"/>
          <w:lang w:val="hr-HR"/>
        </w:rPr>
        <w:t xml:space="preserve">nad </w:t>
      </w:r>
      <w:r w:rsidR="005555DF" w:rsidRPr="003A4CE6">
        <w:rPr>
          <w:rFonts w:hAnsi="Times New Roman" w:ascii="Times New Roman"/>
          <w:szCs w:val="24"/>
          <w:lang w:val="hr-HR"/>
        </w:rPr>
        <w:t>dužnikom</w:t>
      </w:r>
      <w:r w:rsidR="003A4CE6" w:rsidRPr="003A4CE6">
        <w:rPr>
          <w:rFonts w:hAnsi="Times New Roman" w:ascii="Times New Roman"/>
          <w:szCs w:val="24"/>
          <w:lang w:val="hr-HR"/>
        </w:rPr>
        <w:t xml:space="preserve"> TRGOAVTO-H d.o.o. Zagreb, Trgovačka 6.,</w:t>
      </w:r>
      <w:r w:rsidR="003A4CE6">
        <w:rPr>
          <w:rFonts w:hAnsi="Times New Roman" w:ascii="Times New Roman"/>
          <w:szCs w:val="24"/>
          <w:lang w:val="hr-HR"/>
        </w:rPr>
        <w:t xml:space="preserve"> OIB:72835737772, MBS:080456253,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D4505" w:rsidP="003A4CE6" w:rsidR="00D17329" w:rsidRPr="00914FE1">
      <w:pPr>
        <w:jc w:val="both"/>
        <w:rPr>
          <w:rFonts w:hAnsi="Times New Roman" w:ascii="Times New Roman"/>
          <w:szCs w:val="24"/>
          <w:lang w:val="hr-HR"/>
        </w:rPr>
      </w:pPr>
      <w:r w:rsidRPr="003A4CE6">
        <w:rPr>
          <w:rFonts w:hAnsi="Times New Roman" w:ascii="Times New Roman"/>
          <w:szCs w:val="24"/>
        </w:rPr>
        <w:t>I.</w:t>
      </w:r>
      <w:r w:rsidR="00D17329" w:rsidRPr="003A4CE6">
        <w:rPr>
          <w:rFonts w:hAnsi="Times New Roman" w:ascii="Times New Roman"/>
          <w:szCs w:val="24"/>
        </w:rPr>
        <w:t>Otvara se stečajni postupak nad dužnikom</w:t>
      </w:r>
      <w:r w:rsidR="003A4CE6" w:rsidRPr="003A4CE6">
        <w:rPr>
          <w:rFonts w:hAnsi="Times New Roman" w:ascii="Times New Roman"/>
          <w:szCs w:val="24"/>
        </w:rPr>
        <w:t xml:space="preserve"> </w:t>
      </w:r>
      <w:r w:rsidR="003A4CE6" w:rsidRPr="003A4CE6">
        <w:rPr>
          <w:rFonts w:hAnsi="Times New Roman" w:ascii="Times New Roman"/>
          <w:szCs w:val="24"/>
          <w:lang w:val="hr-HR"/>
        </w:rPr>
        <w:t>TRGOAVTO-H d.o.o. Zagreb, Trgovačka 6., OIB:</w:t>
      </w:r>
      <w:r w:rsidR="003A4CE6">
        <w:rPr>
          <w:rFonts w:hAnsi="Times New Roman" w:ascii="Times New Roman"/>
          <w:szCs w:val="24"/>
          <w:lang w:val="hr-HR"/>
        </w:rPr>
        <w:t xml:space="preserve"> </w:t>
      </w:r>
      <w:r w:rsidR="003A4CE6" w:rsidRPr="003A4CE6">
        <w:rPr>
          <w:rFonts w:hAnsi="Times New Roman" w:ascii="Times New Roman"/>
          <w:szCs w:val="24"/>
          <w:lang w:val="hr-HR"/>
        </w:rPr>
        <w:t>72835737772, MBS:</w:t>
      </w:r>
      <w:r w:rsidR="003A4CE6">
        <w:rPr>
          <w:rFonts w:hAnsi="Times New Roman" w:ascii="Times New Roman"/>
          <w:szCs w:val="24"/>
          <w:lang w:val="hr-HR"/>
        </w:rPr>
        <w:t xml:space="preserve"> </w:t>
      </w:r>
      <w:r w:rsidR="003A4CE6" w:rsidRPr="003A4CE6">
        <w:rPr>
          <w:rFonts w:hAnsi="Times New Roman" w:ascii="Times New Roman"/>
          <w:szCs w:val="24"/>
          <w:lang w:val="hr-HR"/>
        </w:rPr>
        <w:t>080456253.</w:t>
      </w:r>
      <w:r w:rsidR="003A4CE6"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5555DF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3A4CE6">
        <w:rPr>
          <w:rFonts w:hAnsi="Times New Roman" w:ascii="Times New Roman"/>
          <w:szCs w:val="24"/>
        </w:rPr>
        <w:t xml:space="preserve"> Neven Pavišić, </w:t>
      </w:r>
      <w:r w:rsidR="00ED4505">
        <w:rPr>
          <w:rFonts w:hAnsi="Times New Roman" w:ascii="Times New Roman"/>
          <w:szCs w:val="24"/>
        </w:rPr>
        <w:t xml:space="preserve"> </w:t>
      </w:r>
      <w:r w:rsidR="00914FE1">
        <w:rPr>
          <w:rFonts w:hAnsi="Times New Roman" w:ascii="Times New Roman"/>
          <w:szCs w:val="24"/>
        </w:rPr>
        <w:t>OIB:</w:t>
      </w:r>
      <w:r w:rsidR="003A4CE6">
        <w:rPr>
          <w:rFonts w:hAnsi="Times New Roman" w:ascii="Times New Roman"/>
          <w:szCs w:val="24"/>
        </w:rPr>
        <w:t xml:space="preserve"> </w:t>
      </w:r>
      <w:r w:rsidR="003A4CE6" w:rsidRPr="003A4CE6">
        <w:rPr>
          <w:rFonts w:hAnsi="Times New Roman" w:ascii="Times New Roman"/>
          <w:szCs w:val="24"/>
        </w:rPr>
        <w:t>13342388025</w:t>
      </w:r>
      <w:r w:rsidR="00914FE1">
        <w:rPr>
          <w:rFonts w:hAnsi="Times New Roman" w:ascii="Times New Roman"/>
          <w:szCs w:val="24"/>
        </w:rPr>
        <w:t xml:space="preserve"> </w:t>
      </w:r>
      <w:r w:rsidR="009924E3">
        <w:rPr>
          <w:rFonts w:hAnsi="Times New Roman" w:ascii="Times New Roman"/>
          <w:szCs w:val="24"/>
        </w:rPr>
        <w:t xml:space="preserve">iz </w:t>
      </w:r>
      <w:r w:rsidR="003A4CE6">
        <w:rPr>
          <w:rFonts w:hAnsi="Times New Roman" w:ascii="Times New Roman"/>
          <w:szCs w:val="24"/>
        </w:rPr>
        <w:t xml:space="preserve">Sesveta, Prva Prigorska 21a.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3A4CE6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3A4CE6">
        <w:rPr>
          <w:rFonts w:hAnsi="Times New Roman" w:ascii="Times New Roman"/>
          <w:szCs w:val="24"/>
          <w:lang w:val="hr-HR"/>
        </w:rPr>
        <w:t xml:space="preserve"> </w:t>
      </w:r>
      <w:r w:rsidR="003A4CE6" w:rsidRPr="003A4CE6">
        <w:rPr>
          <w:rFonts w:hAnsi="Times New Roman" w:ascii="Times New Roman"/>
          <w:szCs w:val="24"/>
          <w:lang w:val="hr-HR"/>
        </w:rPr>
        <w:t>TRGOAVTO-H d.o.o. Zagreb, Trgovačka 6., OIB:</w:t>
      </w:r>
      <w:r w:rsidR="003A4CE6">
        <w:rPr>
          <w:rFonts w:hAnsi="Times New Roman" w:ascii="Times New Roman"/>
          <w:szCs w:val="24"/>
          <w:lang w:val="hr-HR"/>
        </w:rPr>
        <w:t xml:space="preserve"> </w:t>
      </w:r>
      <w:r w:rsidR="003A4CE6" w:rsidRPr="003A4CE6">
        <w:rPr>
          <w:rFonts w:hAnsi="Times New Roman" w:ascii="Times New Roman"/>
          <w:szCs w:val="24"/>
          <w:lang w:val="hr-HR"/>
        </w:rPr>
        <w:t>72835737772, MBS:</w:t>
      </w:r>
      <w:r w:rsidR="003A4CE6">
        <w:rPr>
          <w:rFonts w:hAnsi="Times New Roman" w:ascii="Times New Roman"/>
          <w:szCs w:val="24"/>
          <w:lang w:val="hr-HR"/>
        </w:rPr>
        <w:t xml:space="preserve"> </w:t>
      </w:r>
      <w:r w:rsidR="003A4CE6" w:rsidRPr="003A4CE6">
        <w:rPr>
          <w:rFonts w:hAnsi="Times New Roman" w:ascii="Times New Roman"/>
          <w:szCs w:val="24"/>
          <w:lang w:val="hr-HR"/>
        </w:rPr>
        <w:t>080456253.</w:t>
      </w:r>
      <w:r w:rsidR="003A4CE6">
        <w:rPr>
          <w:rFonts w:hAnsi="Times New Roman" w:ascii="Times New Roman"/>
          <w:szCs w:val="24"/>
          <w:lang w:val="hr-HR"/>
        </w:rPr>
        <w:t xml:space="preserve"> </w:t>
      </w:r>
    </w:p>
    <w:p w:rsidRDefault="00557926" w:rsidP="00D17329" w:rsidR="00AD3559">
      <w:pPr>
        <w:jc w:val="both"/>
        <w:rPr>
          <w:rFonts w:hAnsi="Times New Roman" w:ascii="Times New Roman"/>
          <w:szCs w:val="24"/>
          <w:lang w:val="hr-HR"/>
        </w:rPr>
      </w:pPr>
      <w:r w:rsidRPr="00557926"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A843F7">
        <w:rPr>
          <w:rFonts w:hAnsi="Times New Roman" w:ascii="Times New Roman"/>
          <w:szCs w:val="24"/>
          <w:lang w:val="hr-HR"/>
        </w:rPr>
        <w:t xml:space="preserve"> </w:t>
      </w:r>
      <w:r w:rsidR="003A4CE6">
        <w:rPr>
          <w:rFonts w:hAnsi="Times New Roman" w:ascii="Times New Roman"/>
          <w:szCs w:val="24"/>
          <w:lang w:val="hr-HR"/>
        </w:rPr>
        <w:t xml:space="preserve">03. prosinca 2015. </w:t>
      </w:r>
      <w:r w:rsidR="00D17329" w:rsidRPr="004453B3">
        <w:rPr>
          <w:rFonts w:hAnsi="Times New Roman" w:ascii="Times New Roman"/>
          <w:szCs w:val="24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140C8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D140C8" w:rsidP="00D140C8" w:rsidR="004277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D140C8" w:rsidP="00D140C8" w:rsidR="00D140C8" w:rsidRPr="00222B4D">
      <w:pPr>
        <w:jc w:val="right"/>
        <w:rPr>
          <w:rFonts w:hAnsi="Times New Roman" w:ascii="Times New Roman"/>
          <w:szCs w:val="24"/>
          <w:lang w:val="hr-HR"/>
        </w:rPr>
      </w:pPr>
      <w:r w:rsidRPr="00D140C8">
        <w:rPr>
          <w:rFonts w:hAnsi="Times New Roman" w:ascii="Times New Roman"/>
        </w:rPr>
        <w:t>Zlatka Plivelić</w:t>
      </w:r>
    </w:p>
    <w:sectPr w:rsidSect="00AD3559" w:rsidR="00D140C8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30C3" w:rsidR="00280A5F">
    <w:pPr>
      <w:pStyle w:val="Podnoje"/>
      <w:jc w:val="right"/>
    </w:pPr>
  </w:p>
  <w:p w:rsidRDefault="00FD30C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D30C3" w:rsidRPr="00FD30C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58596C">
      <w:rPr>
        <w:rFonts w:hAnsi="Times New Roman" w:ascii="Times New Roman"/>
      </w:rPr>
      <w:t>2164</w:t>
    </w:r>
    <w:r w:rsidR="00A843F7">
      <w:rPr>
        <w:rFonts w:hAnsi="Times New Roman" w:ascii="Times New Roman"/>
      </w:rPr>
      <w:t>/2015</w:t>
    </w:r>
  </w:p>
  <w:p w:rsidRDefault="00FD30C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E4DE6"/>
    <w:rsid w:val="000F6D4C"/>
    <w:rsid w:val="00101281"/>
    <w:rsid w:val="00132DA0"/>
    <w:rsid w:val="00192B41"/>
    <w:rsid w:val="00194DE9"/>
    <w:rsid w:val="00197606"/>
    <w:rsid w:val="001F2D7D"/>
    <w:rsid w:val="00215918"/>
    <w:rsid w:val="00222B4D"/>
    <w:rsid w:val="0026538D"/>
    <w:rsid w:val="00273D37"/>
    <w:rsid w:val="002913FE"/>
    <w:rsid w:val="002B5393"/>
    <w:rsid w:val="00310684"/>
    <w:rsid w:val="00352535"/>
    <w:rsid w:val="0035267A"/>
    <w:rsid w:val="0035767D"/>
    <w:rsid w:val="003A4CE6"/>
    <w:rsid w:val="003C3E8D"/>
    <w:rsid w:val="003E7FD9"/>
    <w:rsid w:val="003F1EFE"/>
    <w:rsid w:val="00412BB3"/>
    <w:rsid w:val="004277C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8596C"/>
    <w:rsid w:val="005B3AA1"/>
    <w:rsid w:val="00606156"/>
    <w:rsid w:val="006156D0"/>
    <w:rsid w:val="0062773C"/>
    <w:rsid w:val="00630F52"/>
    <w:rsid w:val="00633396"/>
    <w:rsid w:val="006378C3"/>
    <w:rsid w:val="0064498B"/>
    <w:rsid w:val="00650E6A"/>
    <w:rsid w:val="0065500F"/>
    <w:rsid w:val="00670B3D"/>
    <w:rsid w:val="00670CE3"/>
    <w:rsid w:val="006815B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14FE1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40C8"/>
    <w:rsid w:val="00D17329"/>
    <w:rsid w:val="00D3330F"/>
    <w:rsid w:val="00D660C0"/>
    <w:rsid w:val="00D77D4C"/>
    <w:rsid w:val="00D85D03"/>
    <w:rsid w:val="00DA3006"/>
    <w:rsid w:val="00DA624D"/>
    <w:rsid w:val="00DC108F"/>
    <w:rsid w:val="00DD72D4"/>
    <w:rsid w:val="00DE2783"/>
    <w:rsid w:val="00E17BC5"/>
    <w:rsid w:val="00E44351"/>
    <w:rsid w:val="00E561D2"/>
    <w:rsid w:val="00EB2BFF"/>
    <w:rsid w:val="00EB6112"/>
    <w:rsid w:val="00ED4505"/>
    <w:rsid w:val="00EE1E9D"/>
    <w:rsid w:val="00EF1841"/>
    <w:rsid w:val="00FD30C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D3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0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0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0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0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D3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0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0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0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0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908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11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93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12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St-2164/2015-9</izvorni_sadrzaj>
    <derivirana_varijabla naziv="DomainObject.Oznaka_1">St-2164/2015-9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St-2164/2015</izvorni_sadrzaj>
    <derivirana_varijabla naziv="DomainObject.Predmet.OznakaBroj_1">St-2164/2015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TRGOAVTO - H d.o.o. zastupanog po punomoćniku KRISTINA MASKALAN VODOPIJA</izvorni_sadrzaj>
    <derivirana_varijabla naziv="DomainObject.Predmet.ProtustrankaFormated_1">  TRGOAVTO - H d.o.o. zastupanog po punomoćniku KRISTINA MASKALAN VODOPIJA</derivirana_varijabla>
  </DomainObject.Predmet.ProtustrankaFormated>
  <DomainObject.Predmet.ProtustrankaFormatedOIB>
    <izvorni_sadrzaj>  TRGOAVTO - H d.o.o., OIB 72835737772 zastupanog po punomoćniku KRISTINA MASKALAN VODOPIJA</izvorni_sadrzaj>
    <derivirana_varijabla naziv="DomainObject.Predmet.ProtustrankaFormatedOIB_1">  TRGOAVTO - H d.o.o., OIB 72835737772 zastupanog po punomoćniku KRISTINA MASKALAN VODOPIJA</derivirana_varijabla>
  </DomainObject.Predmet.ProtustrankaFormatedOIB>
  <DomainObject.Predmet.ProtustrankaFormatedWithAdress>
    <izvorni_sadrzaj> TRGOAVTO - H d.o.o., Trgovačka 6, 10000 Zagreb zastupanog po punomoćniku KRISTINA MASKALAN VODOPIJA</izvorni_sadrzaj>
    <derivirana_varijabla naziv="DomainObject.Predmet.ProtustrankaFormatedWithAdress_1"> TRGOAVTO - H d.o.o., Trgovačka 6, 10000 Zagreb zastupanog po punomoćniku KRISTINA MASKALAN VODOPIJA</derivirana_varijabla>
  </DomainObject.Predmet.ProtustrankaFormatedWithAdress>
  <DomainObject.Predmet.ProtustrankaFormatedWithAdressOIB>
    <izvorni_sadrzaj> TRGOAVTO - H d.o.o., OIB 72835737772, Trgovačka 6, 10000 Zagreb zastupanog po punomoćniku KRISTINA MASKALAN VODOPIJA</izvorni_sadrzaj>
    <derivirana_varijabla naziv="DomainObject.Predmet.ProtustrankaFormatedWithAdressOIB_1"> TRGOAVTO - H d.o.o., OIB 72835737772, Trgovačka 6, 10000 Zagreb zastupanog po punomoćniku KRISTINA MASKALAN VODOPIJA</derivirana_varijabla>
  </DomainObject.Predmet.ProtustrankaFormatedWithAdressOIB>
  <DomainObject.Predmet.ProtustrankaWithAdress>
    <izvorni_sadrzaj>TRGOAVTO - H d.o.o. Trgovačka 6, 10000 Zagreb</izvorni_sadrzaj>
    <derivirana_varijabla naziv="DomainObject.Predmet.ProtustrankaWithAdress_1">TRGOAVTO - H d.o.o. Trgovačka 6, 10000 Zagreb</derivirana_varijabla>
  </DomainObject.Predmet.ProtustrankaWithAdress>
  <DomainObject.Predmet.ProtustrankaWithAdressOIB>
    <izvorni_sadrzaj>TRGOAVTO - H d.o.o., OIB 72835737772, Trgovačka 6, 10000 Zagreb</izvorni_sadrzaj>
    <derivirana_varijabla naziv="DomainObject.Predmet.ProtustrankaWithAdressOIB_1">TRGOAVTO - H d.o.o., OIB 72835737772, Trgovačka 6, 10000 Zagreb</derivirana_varijabla>
  </DomainObject.Predmet.ProtustrankaWithAdressOIB>
  <DomainObject.Predmet.ProtustrankaNazivFormated>
    <izvorni_sadrzaj>TRGOAVTO - H d.o.o.</izvorni_sadrzaj>
    <derivirana_varijabla naziv="DomainObject.Predmet.ProtustrankaNazivFormated_1">TRGOAVTO - H d.o.o.</derivirana_varijabla>
  </DomainObject.Predmet.ProtustrankaNazivFormated>
  <DomainObject.Predmet.ProtustrankaNazivFormatedOIB>
    <izvorni_sadrzaj>TRGOAVTO - H d.o.o., OIB 72835737772</izvorni_sadrzaj>
    <derivirana_varijabla naziv="DomainObject.Predmet.ProtustrankaNazivFormatedOIB_1">TRGOAVTO - H d.o.o., OIB 72835737772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TRGOAVTO - H d.o.o. zastupanog po punomoćniku KRISTINA MASKALAN VODOPIJA</item>
    </izvorni_sadrzaj>
    <derivirana_varijabla naziv="DomainObject.Predmet.ProtuStrankaListFormated_1">
      <item>TRGOAVTO - H d.o.o. zastupanog po punomoćniku KRISTINA MASKALAN VODOPIJA</item>
    </derivirana_varijabla>
  </DomainObject.Predmet.ProtuStrankaListFormated>
  <DomainObject.Predmet.ProtuStrankaListFormatedOIB>
    <izvorni_sadrzaj>
      <item>TRGOAVTO - H d.o.o., OIB 72835737772 zastupanog po punomoćniku KRISTINA MASKALAN VODOPIJA</item>
    </izvorni_sadrzaj>
    <derivirana_varijabla naziv="DomainObject.Predmet.ProtuStrankaListFormatedOIB_1">
      <item>TRGOAVTO - H d.o.o., OIB 72835737772 zastupanog po punomoćniku KRISTINA MASKALAN VODOPIJA</item>
    </derivirana_varijabla>
  </DomainObject.Predmet.ProtuStrankaListFormatedOIB>
  <DomainObject.Predmet.ProtuStrankaListFormatedWithAdress>
    <izvorni_sadrzaj>
      <item>TRGOAVTO - H d.o.o., Trgovačka 6, 10000 Zagreb zastupanog po punomoćniku KRISTINA MASKALAN VODOPIJA</item>
    </izvorni_sadrzaj>
    <derivirana_varijabla naziv="DomainObject.Predmet.ProtuStrankaListFormatedWithAdress_1">
      <item>TRGOAVTO - H d.o.o., Trgovačka 6, 10000 Zagreb zastupanog po punomoćniku KRISTINA MASKALAN VODOPIJA</item>
    </derivirana_varijabla>
  </DomainObject.Predmet.ProtuStrankaListFormatedWithAdress>
  <DomainObject.Predmet.ProtuStrankaListFormatedWithAdressOIB>
    <izvorni_sadrzaj>
      <item>TRGOAVTO - H d.o.o., OIB 72835737772, Trgovačka 6, 10000 Zagreb zastupanog po punomoćniku KRISTINA MASKALAN VODOPIJA</item>
    </izvorni_sadrzaj>
    <derivirana_varijabla naziv="DomainObject.Predmet.ProtuStrankaListFormatedWithAdressOIB_1">
      <item>TRGOAVTO - H d.o.o., OIB 72835737772, Trgovačka 6, 10000 Zagreb zastupanog po punomoćniku KRISTINA MASKALAN VODOPIJA</item>
    </derivirana_varijabla>
  </DomainObject.Predmet.ProtuStrankaListFormatedWithAdressOIB>
  <DomainObject.Predmet.ProtuStrankaListNazivFormated>
    <izvorni_sadrzaj>
      <item>TRGOAVTO - H d.o.o.</item>
    </izvorni_sadrzaj>
    <derivirana_varijabla naziv="DomainObject.Predmet.ProtuStrankaListNazivFormated_1">
      <item>TRGOAVTO - H d.o.o.</item>
    </derivirana_varijabla>
  </DomainObject.Predmet.ProtuStrankaListNazivFormated>
  <DomainObject.Predmet.ProtuStrankaListNazivFormatedOIB>
    <izvorni_sadrzaj>
      <item>TRGOAVTO - H d.o.o., OIB 72835737772</item>
    </izvorni_sadrzaj>
    <derivirana_varijabla naziv="DomainObject.Predmet.ProtuStrankaListNazivFormatedOIB_1">
      <item>TRGOAVTO - H d.o.o., OIB 72835737772</item>
    </derivirana_varijabla>
  </DomainObject.Predmet.ProtuStrankaListNazivFormatedOIB>
  <DomainObject.Predmet.OstaliListFormated>
    <izvorni_sadrzaj>
      <item>KRISTINA MASKALAN VODOPIJA punomoćnik sudionika u postupku TRGOAVTO - H d.o.o.</item>
      <item>NEVEN PAVIŠIĆ</item>
    </izvorni_sadrzaj>
    <derivirana_varijabla naziv="DomainObject.Predmet.OstaliListFormated_1">
      <item>KRISTINA MASKALAN VODOPIJA punomoćnik sudionika u postupku TRGOAVTO - H d.o.o.</item>
      <item>NEVEN PAVIŠIĆ</item>
    </derivirana_varijabla>
  </DomainObject.Predmet.OstaliListFormated>
  <DomainObject.Predmet.OstaliListFormatedOIB>
    <izvorni_sadrzaj>
      <item>KRISTINA MASKALAN VODOPIJA, OIB 17470875811 punomoćnik sudionika u postupku TRGOAVTO - H d.o.o.</item>
      <item>NEVEN PAVIŠIĆ, OIB 13342388025</item>
    </izvorni_sadrzaj>
    <derivirana_varijabla naziv="DomainObject.Predmet.OstaliListFormatedOIB_1">
      <item>KRISTINA MASKALAN VODOPIJA, OIB 17470875811 punomoćnik sudionika u postupku TRGOAVTO - H d.o.o.</item>
      <item>NEVEN PAVIŠIĆ, OIB 13342388025</item>
    </derivirana_varijabla>
  </DomainObject.Predmet.OstaliListFormatedOIB>
  <DomainObject.Predmet.OstaliListFormatedWithAdress>
    <izvorni_sadrzaj>
      <item>KRISTINA MASKALAN VODOPIJA, FRANJE MALNARA 4. ODVOJAK 22, 10000 Zagreb punomoćnik sudionika u postupku TRGOAVTO - H d.o.o.</item>
      <item>NEVEN PAVIŠIĆ, Prva Prigorska 21a, 10360 Sesvete</item>
    </izvorni_sadrzaj>
    <derivirana_varijabla naziv="DomainObject.Predmet.OstaliListFormatedWithAdress_1">
      <item>KRISTINA MASKALAN VODOPIJA, FRANJE MALNARA 4. ODVOJAK 22, 10000 Zagreb punomoćnik sudionika u postupku TRGOAVTO - H d.o.o.</item>
      <item>NEVEN PAVIŠIĆ, Prva Prigorska 21a, 10360 Sesvete</item>
    </derivirana_varijabla>
  </DomainObject.Predmet.OstaliListFormatedWithAdress>
  <DomainObject.Predmet.OstaliListFormatedWithAdressOIB>
    <izvorni_sadrzaj>
      <item>KRISTINA MASKALAN VODOPIJA, OIB 17470875811, FRANJE MALNARA 4. ODVOJAK 22, 10000 Zagreb punomoćnik sudionika u postupku TRGOAVTO - H d.o.o.</item>
      <item>NEVEN PAVIŠIĆ, OIB 13342388025, Prva Prigorska 21a, 10360 Sesvete</item>
    </izvorni_sadrzaj>
    <derivirana_varijabla naziv="DomainObject.Predmet.OstaliListFormatedWithAdressOIB_1">
      <item>KRISTINA MASKALAN VODOPIJA, OIB 17470875811, FRANJE MALNARA 4. ODVOJAK 22, 10000 Zagreb punomoćnik sudionika u postupku TRGOAVTO - H d.o.o.</item>
      <item>NEVEN PAVIŠIĆ, OIB 13342388025, Prva Prigorska 21a, 10360 Sesvete</item>
    </derivirana_varijabla>
  </DomainObject.Predmet.OstaliListFormatedWithAdressOIB>
  <DomainObject.Predmet.OstaliListNazivFormated>
    <izvorni_sadrzaj>
      <item>KRISTINA MASKALAN VODOPIJA</item>
      <item>NEVEN PAVIŠIĆ</item>
    </izvorni_sadrzaj>
    <derivirana_varijabla naziv="DomainObject.Predmet.OstaliListNazivFormated_1">
      <item>KRISTINA MASKALAN VODOPIJA</item>
      <item>NEVEN PAVIŠIĆ</item>
    </derivirana_varijabla>
  </DomainObject.Predmet.OstaliListNazivFormated>
  <DomainObject.Predmet.OstaliListNazivFormatedOIB>
    <izvorni_sadrzaj>
      <item>KRISTINA MASKALAN VODOPIJA, OIB 17470875811</item>
      <item>NEVEN PAVIŠIĆ, OIB 13342388025</item>
    </izvorni_sadrzaj>
    <derivirana_varijabla naziv="DomainObject.Predmet.OstaliListNazivFormatedOIB_1">
      <item>KRISTINA MASKALAN VODOPIJA, OIB 17470875811</item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St-2164/2015-9</izvorni_sadrzaj>
    <derivirana_varijabla naziv="DomainObject.PoslovniBrojDokumenta_1">St-2164/2015-9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TRGOAVTO - H d.o.o.</izvorni_sadrzaj>
    <derivirana_varijabla naziv="DomainObject.Predmet.ProtustrankaIDrugi_1">TRGOAVTO - 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TRGOAVTO - H d.o.o., OIB 72835737772, Trgovačka 6, 10000 Zagreb</izvorni_sadrzaj>
    <derivirana_varijabla naziv="DomainObject.Predmet.ProtustrankaIDrugiAdressOIB_1">TRGOAVTO - H d.o.o., OIB 72835737772, Trgovačka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TRGOAVTO - H d.o.o.</item>
      <item>KRISTINA MASKALAN VODOPIJA</item>
      <item>NEVEN PAVIŠIĆ</item>
    </izvorni_sadrzaj>
    <derivirana_varijabla naziv="DomainObject.Predmet.SudioniciListNaziv_1">
      <item>FINA Regionalni centar Zagreb</item>
      <item>TRGOAVTO - H d.o.o.</item>
      <item>KRISTINA MASKALAN VODOPIJA</item>
      <item>NEVEN PAVIŠIĆ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TRGOAVTO - H d.o.o., OIB 72835737772, Trgovačka 6,10000 Zagreb</item>
      <item>KRISTINA MASKALAN VODOPIJA, OIB 17470875811, FRANJE MALNARA 4. ODVOJAK 22,10000 Zagreb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1,10000 Zagreb</item>
      <item>TRGOAVTO - H d.o.o., OIB 72835737772, Trgovačka 6,10000 Zagreb</item>
      <item>KRISTINA MASKALAN VODOPIJA, OIB 17470875811, FRANJE MALNARA 4. ODVOJAK 22,10000 Zagreb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72835737772</item>
      <item>, OIB 17470875811</item>
      <item>, OIB 13342388025</item>
    </izvorni_sadrzaj>
    <derivirana_varijabla naziv="DomainObject.Predmet.SudioniciListNazivOIB_1">
      <item>, OIB 85821130368</item>
      <item>, OIB 72835737772</item>
      <item>, OIB 17470875811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2629</properties:Characters>
  <properties:Lines>69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2016-07-01T11:16:00Z</dcterms:created>
  <dc:creator>Karmela Dolenc</dc:creator>
  <cp:lastModifiedBy>Zlatka Plivelić</cp:lastModifiedBy>
  <cp:lastPrinted>2016-07-01T11:24:00Z</cp:lastPrinted>
  <dcterms:modified xmlns:xsi="http://www.w3.org/2001/XMLSchema-instance" xsi:type="dcterms:W3CDTF">2016-07-01T11:24:00Z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St-2164/2015-9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