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ce7f" w14:paraId="fe0ce7f" w:rsidRDefault="009E1B90" w:rsidP="009E1B90" w:rsidR="009E1B90">
      <w:pPr>
        <w:jc w:val="both"/>
        <w15:collapsed w:val="false"/>
      </w:pPr>
      <w:bookmarkStart w:name="_GoBack" w:id="0"/>
      <w:bookmarkEnd w:id="0"/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F656E" w:rsidR="00EF656E">
        <w:trPr>
          <w:gridAfter w:val="1"/>
          <w:wAfter w:type="dxa" w:w="284"/>
        </w:trPr>
        <w:tc>
          <w:tcPr>
            <w:tcW w:type="dxa" w:w="2943"/>
            <w:hideMark/>
          </w:tcPr>
          <w:p w:rsidRDefault="00EF656E" w:rsidR="00EF656E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739775" cx="588645"/>
                  <wp:effectExtent b="3175" r="1905" t="0" l="0"/>
                  <wp:docPr descr="GRB-RH-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39775" cx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F656E" w:rsidR="00EF656E">
        <w:tc>
          <w:tcPr>
            <w:tcW w:type="dxa" w:w="3227"/>
            <w:gridSpan w:val="2"/>
            <w:hideMark/>
          </w:tcPr>
          <w:p w:rsidRDefault="00EF656E" w:rsidR="00EF656E">
            <w:pPr>
              <w:jc w:val="center"/>
            </w:pPr>
            <w:r>
              <w:t>Republika Hrvatska</w:t>
            </w:r>
          </w:p>
          <w:p w:rsidRDefault="00EF656E" w:rsidR="00EF656E">
            <w:pPr>
              <w:jc w:val="center"/>
            </w:pPr>
            <w:r>
              <w:t>Trgovački sud u Zadru</w:t>
            </w:r>
          </w:p>
          <w:p w:rsidRDefault="00EF656E" w:rsidR="00EF656E">
            <w:pPr>
              <w:jc w:val="center"/>
              <w:rPr>
                <w:lang w:eastAsia="en-US"/>
              </w:rPr>
            </w:pPr>
            <w:r>
              <w:t>Zadar, Dr. Franje Tuđmana 35</w:t>
            </w:r>
          </w:p>
        </w:tc>
      </w:tr>
    </w:tbl>
    <w:p w:rsidRDefault="009E1B90" w:rsidP="009E1B90" w:rsidR="009E1B90" w:rsidRPr="009F0295">
      <w:pPr>
        <w:ind w:firstLine="708"/>
      </w:pPr>
      <w:r w:rsidRPr="009F0295">
        <w:t xml:space="preserve">                                                     </w:t>
      </w:r>
    </w:p>
    <w:p w:rsidRDefault="009E1B90" w:rsidP="009E1B90" w:rsidR="009E1B90" w:rsidRPr="009F0295">
      <w:pPr>
        <w:ind w:firstLine="708"/>
      </w:pPr>
      <w:r w:rsidRPr="009F0295">
        <w:t xml:space="preserve">      </w:t>
      </w:r>
    </w:p>
    <w:p w:rsidRDefault="009E1B90" w:rsidP="009E1B90" w:rsidR="009E1B90" w:rsidRPr="009F0295">
      <w:pPr>
        <w:jc w:val="center"/>
      </w:pPr>
      <w:r w:rsidRPr="009F0295">
        <w:t xml:space="preserve">R E P U B L I K A  H R V A T S K A </w:t>
      </w:r>
    </w:p>
    <w:p w:rsidRDefault="009E1B90" w:rsidP="009E1B90" w:rsidR="009E1B90" w:rsidRPr="009F0295">
      <w:pPr>
        <w:jc w:val="both"/>
      </w:pPr>
    </w:p>
    <w:p w:rsidRDefault="009E1B90" w:rsidP="009E1B90" w:rsidR="008765AF" w:rsidRPr="009F0295">
      <w:pPr>
        <w:jc w:val="center"/>
      </w:pPr>
      <w:r w:rsidRPr="009F0295">
        <w:t xml:space="preserve"> Z A K LJ U Č A K</w:t>
      </w:r>
    </w:p>
    <w:p w:rsidRDefault="009E1B90" w:rsidP="009E1B90" w:rsidR="009E1B90" w:rsidRPr="008450C6">
      <w:pPr>
        <w:jc w:val="center"/>
        <w:rPr>
          <w:b/>
        </w:rPr>
      </w:pPr>
      <w:r w:rsidRPr="008450C6">
        <w:rPr>
          <w:b/>
        </w:rPr>
        <w:t xml:space="preserve"> </w:t>
      </w:r>
    </w:p>
    <w:p w:rsidRDefault="008765AF" w:rsidP="008765AF" w:rsidR="008765AF">
      <w:pPr>
        <w:ind w:firstLine="708"/>
        <w:jc w:val="both"/>
      </w:pPr>
      <w:r>
        <w:t>Trgovački sud u Zadru, po sutkinji Ani Markač, u postupku nad stečajnim dužnikom SIBNAVAL, d.o.o. u stečaju, Šibenik, Drvarska 31, OIB:27935454057, kojeg zastupa stečajna upraviteljica Ivanka Bosotina iz Zadra, dana 6. studenog 2017.,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center"/>
      </w:pPr>
      <w:r>
        <w:t>z a k lj u č i o  j e</w:t>
      </w:r>
    </w:p>
    <w:p w:rsidRDefault="009E1B90" w:rsidP="009E1B90" w:rsidR="009E1B90">
      <w:pPr>
        <w:jc w:val="both"/>
      </w:pPr>
    </w:p>
    <w:p w:rsidRDefault="009E1B90" w:rsidP="009E1B90" w:rsidR="009E1B90">
      <w:pPr>
        <w:jc w:val="both"/>
      </w:pPr>
      <w:r>
        <w:tab/>
        <w:t xml:space="preserve">I. Određuje ročište za raspravljanje i glasovanje o stečajnom planu te se saziva  skupština vjerovnika stečajnog dužnika za dan </w:t>
      </w:r>
      <w:r w:rsidR="008765AF">
        <w:t xml:space="preserve">14. prosinca 2017. u 9,00 sati </w:t>
      </w:r>
      <w:r>
        <w:t>u zgradi Trgovačkog suda u Zadru, D</w:t>
      </w:r>
      <w:r w:rsidR="008450C6">
        <w:t>r. Franje Tuđmana 35, sudnica 14</w:t>
      </w:r>
      <w:r>
        <w:t>/I sa sljedećim dnevnim redom:</w:t>
      </w:r>
    </w:p>
    <w:p w:rsidRDefault="009E1B90" w:rsidP="009E1B90" w:rsidR="009E1B90">
      <w:pPr>
        <w:jc w:val="both"/>
      </w:pPr>
    </w:p>
    <w:p w:rsidRDefault="009E1B90" w:rsidP="009E1B90" w:rsidR="009E1B90">
      <w:pPr>
        <w:ind w:firstLine="708"/>
        <w:jc w:val="both"/>
      </w:pPr>
      <w:r>
        <w:t>Raspravljanje i glasovanje o stečajnom planu.</w:t>
      </w:r>
    </w:p>
    <w:p w:rsidRDefault="00012771" w:rsidP="009E1B90" w:rsidR="00012771">
      <w:pPr>
        <w:ind w:firstLine="708"/>
        <w:jc w:val="both"/>
      </w:pPr>
    </w:p>
    <w:p w:rsidRDefault="009E1B90" w:rsidP="008450C6" w:rsidR="009E1B90">
      <w:pPr>
        <w:ind w:firstLine="708"/>
        <w:jc w:val="both"/>
      </w:pPr>
      <w:r>
        <w:t xml:space="preserve">II. Obavještavaju se sudionici stečajnog postupka da uvid u stečajni plan koji </w:t>
      </w:r>
      <w:r w:rsidR="008450C6">
        <w:t xml:space="preserve">je objavljen na </w:t>
      </w:r>
      <w:r>
        <w:t>mrežnoj stranici e-Oglasna ploča sudova</w:t>
      </w:r>
      <w:r w:rsidR="008450C6">
        <w:t xml:space="preserve"> dana 2. </w:t>
      </w:r>
      <w:r w:rsidR="008765AF">
        <w:t xml:space="preserve">listopada </w:t>
      </w:r>
      <w:r w:rsidR="008450C6">
        <w:t>2017. su</w:t>
      </w:r>
      <w:r>
        <w:t xml:space="preserve">kladno pozivu suda mogu obaviti </w:t>
      </w:r>
      <w:r w:rsidR="008450C6">
        <w:t xml:space="preserve">i </w:t>
      </w:r>
      <w:r>
        <w:t>u pisarnici ovog suda, soba broj 20/I</w:t>
      </w:r>
      <w:r w:rsidR="008450C6">
        <w:t>, svaki radni dan</w:t>
      </w:r>
      <w:r>
        <w:t xml:space="preserve"> u vremenu od 9,00 do 12,00 sati.</w:t>
      </w:r>
    </w:p>
    <w:p w:rsidRDefault="008450C6" w:rsidP="008450C6" w:rsidR="008450C6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>IV. Na pravo glasa stečajnih vjerovnika pri glasovanju o stečajnom planu na odgovarajući se način primjenjuju pravila Stečajnog zakona (Narodne novine broj 71/15, u nastavku teksta: SZ) o utvrđivanju prava glasa stečajnih vjerovnika. Razlučni vjerovnici imaju pravo glasa kao i stečajni vjerovnici samo ako im je dužnik i osobno odgovoran i ako se odreknu svog prava na odvojeno namirenje ili ne budu odvojeno namireni. Vjerovnici i razlučni vjerovnici na čije tražbine stečajni plan ne djeluje nemaju pravo glasa. Na temelju rasprave na ročištu sud će utvrditi popis vjerovnika i prava glasa koja im pripadaju.</w:t>
      </w:r>
    </w:p>
    <w:p w:rsidRDefault="009E1B90" w:rsidP="009E1B90" w:rsidR="009E1B90">
      <w:pPr>
        <w:ind w:firstLine="708"/>
        <w:jc w:val="both"/>
      </w:pPr>
    </w:p>
    <w:p w:rsidRDefault="009E1B90" w:rsidP="009E1B90" w:rsidR="009E1B90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9E1B90" w:rsidP="008450C6" w:rsidR="009E1B90"/>
    <w:p w:rsidRDefault="009E1B90" w:rsidP="008450C6" w:rsidR="009E1B90">
      <w:pPr>
        <w:jc w:val="center"/>
      </w:pPr>
      <w:r>
        <w:t xml:space="preserve">U Zadru </w:t>
      </w:r>
      <w:r w:rsidR="008765AF">
        <w:t xml:space="preserve">6. studenog </w:t>
      </w:r>
      <w:r>
        <w:t>2017.</w:t>
      </w:r>
    </w:p>
    <w:p w:rsidRDefault="00BE6834" w:rsidP="00BE6834" w:rsidR="00BE6834"/>
    <w:p w:rsidRDefault="00EF656E" w:rsidP="00EF656E" w:rsidR="00EF656E">
      <w:r>
        <w:t xml:space="preserve">Za točnost otpravka – ovlaštena službenica                                                                    Sutkinja </w:t>
      </w:r>
    </w:p>
    <w:p w:rsidRDefault="00EF656E" w:rsidP="00EF656E" w:rsidR="00EF656E">
      <w:r>
        <w:t>Marijana Žuža                                                                                                   Ana Markač, v. r.</w:t>
      </w:r>
    </w:p>
    <w:p w:rsidRDefault="009F0295" w:rsidP="009E1B90" w:rsidR="009F0295">
      <w:pPr>
        <w:tabs>
          <w:tab w:pos="0" w:val="left"/>
        </w:tabs>
      </w:pPr>
    </w:p>
    <w:p w:rsidRDefault="00EF656E" w:rsidP="009E1B90" w:rsidR="00EF656E">
      <w:pPr>
        <w:tabs>
          <w:tab w:pos="0" w:val="left"/>
        </w:tabs>
      </w:pPr>
    </w:p>
    <w:p w:rsidRDefault="00EF656E" w:rsidP="009E1B90" w:rsidR="009E1B90">
      <w:pPr>
        <w:tabs>
          <w:tab w:pos="0" w:val="left"/>
        </w:tabs>
      </w:pPr>
      <w:r>
        <w:lastRenderedPageBreak/>
        <w:t>Uputa o pravnom lijeku</w:t>
      </w:r>
      <w:r w:rsidR="009E1B90">
        <w:t xml:space="preserve">: </w:t>
      </w:r>
    </w:p>
    <w:p w:rsidRDefault="009E1B90" w:rsidP="008450C6" w:rsidR="009E1B90">
      <w:pPr>
        <w:tabs>
          <w:tab w:pos="0" w:val="left"/>
        </w:tabs>
        <w:jc w:val="both"/>
      </w:pPr>
      <w:r>
        <w:t xml:space="preserve">Protiv ovog zaključka </w:t>
      </w:r>
      <w:r w:rsidR="008450C6">
        <w:t xml:space="preserve">žalba nije </w:t>
      </w:r>
      <w:r>
        <w:t>dopuštena</w:t>
      </w:r>
      <w:r w:rsidR="008450C6">
        <w:t xml:space="preserve">. </w:t>
      </w:r>
      <w:r>
        <w:t>(čl. 19. st. 7. SZ-a).</w:t>
      </w:r>
    </w:p>
    <w:p w:rsidRDefault="009E1B90" w:rsidP="009E1B90" w:rsidR="00BE6834">
      <w:pPr>
        <w:ind w:firstLine="360"/>
      </w:pPr>
      <w:r>
        <w:t xml:space="preserve">  </w:t>
      </w:r>
      <w:r>
        <w:tab/>
      </w:r>
    </w:p>
    <w:p w:rsidRDefault="009E1B90" w:rsidP="009E1B90" w:rsidR="009E1B90">
      <w:pPr>
        <w:ind w:firstLine="360"/>
      </w:pPr>
      <w:r>
        <w:t xml:space="preserve">Dostaviti: </w:t>
      </w:r>
    </w:p>
    <w:p w:rsidRDefault="008450C6" w:rsidP="008450C6" w:rsidR="008450C6">
      <w:pPr>
        <w:pStyle w:val="Odlomakpopisa"/>
        <w:numPr>
          <w:ilvl w:val="0"/>
          <w:numId w:val="1"/>
        </w:numPr>
      </w:pPr>
      <w:r>
        <w:t>stečajno</w:t>
      </w:r>
      <w:r w:rsidR="008765AF">
        <w:t>j upraviteljici Ivanki Bosotina , uz presliku lista spisa 259</w:t>
      </w:r>
    </w:p>
    <w:p w:rsidRDefault="008450C6" w:rsidP="009E1B90" w:rsidR="00012771">
      <w:pPr>
        <w:numPr>
          <w:ilvl w:val="0"/>
          <w:numId w:val="1"/>
        </w:numPr>
      </w:pPr>
      <w:r>
        <w:t>e-Oglasna ploča sud</w:t>
      </w:r>
      <w:r w:rsidR="008765AF">
        <w:t>ov</w:t>
      </w:r>
      <w:r>
        <w:t>a</w:t>
      </w:r>
      <w:r w:rsidR="009F0295">
        <w:t xml:space="preserve">, na istoj objaviti i list spisa 259 </w:t>
      </w:r>
      <w:r>
        <w:t xml:space="preserve"> </w:t>
      </w:r>
    </w:p>
    <w:p w:rsidRDefault="008450C6" w:rsidP="009E1B90" w:rsidR="009E1B90">
      <w:pPr>
        <w:numPr>
          <w:ilvl w:val="0"/>
          <w:numId w:val="1"/>
        </w:numPr>
      </w:pPr>
      <w:r>
        <w:t>u</w:t>
      </w:r>
      <w:r w:rsidR="009E1B90">
        <w:t xml:space="preserve"> spis </w:t>
      </w:r>
    </w:p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P="009E1B90" w:rsidR="009E1B90"/>
    <w:p w:rsidRDefault="009E1B90" w:rsidR="009E1B90"/>
    <w:sectPr w:rsidSect="008450C6" w:rsidR="009E1B90">
      <w:headerReference w:type="default" r:id="rId11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0C6" w:rsidP="008450C6" w:rsidR="008450C6">
      <w:r>
        <w:separator/>
      </w:r>
    </w:p>
  </w:endnote>
  <w:endnote w:id="0" w:type="continuationSeparator">
    <w:p w:rsidRDefault="008450C6" w:rsidP="008450C6" w:rsidR="008450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0C6" w:rsidP="008450C6" w:rsidR="008450C6">
      <w:r>
        <w:separator/>
      </w:r>
    </w:p>
  </w:footnote>
  <w:footnote w:id="0" w:type="continuationSeparator">
    <w:p w:rsidRDefault="008450C6" w:rsidP="008450C6" w:rsidR="008450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5AF" w:rsidP="00BE6834" w:rsidR="00BE6834">
    <w:pPr>
      <w:jc w:val="right"/>
      <w:rPr>
        <w:rFonts w:cs="Arial" w:hAnsi="Arial" w:ascii="Arial"/>
      </w:rPr>
    </w:pPr>
    <w:r>
      <w:t>Poslovni broj: 2 St-805/16-60</w:t>
    </w:r>
  </w:p>
  <w:p w:rsidRDefault="00BE6834" w:rsidP="00BE6834" w:rsidR="00BE683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1B90"/>
    <w:rsid w:val="00012771"/>
    <w:rsid w:val="001E203A"/>
    <w:rsid w:val="008450C6"/>
    <w:rsid w:val="00863357"/>
    <w:rsid w:val="008765AF"/>
    <w:rsid w:val="009E1B90"/>
    <w:rsid w:val="009F0295"/>
    <w:rsid w:val="00AD4032"/>
    <w:rsid w:val="00BE6834"/>
    <w:rsid w:val="00E81085"/>
    <w:rsid w:val="00E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1B9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50C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5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5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5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5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EF656E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F65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56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1B9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50C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50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50C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6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5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5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5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5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EF656E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F65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56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5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53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29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
- prijave tražbina vjerovnika čuvaju se u ormaru u sobi 42.</izvorni_sadrzaj>
    <derivirana_varijabla naziv="DomainObject.Predmet.PrimjedbaSuca_1">- IZUZEĆE
- prijave tražbina vjerovnika čuvaju se u ormaru u sobi 42.</derivirana_varijabla>
  </DomainObject.Predmet.PrimjedbaSuca>
  <DomainObject.Predmet.ProtustrankaFormated>
    <izvorni_sadrzaj>  SIBNAVAL, d.o.o. za proizvodnju, brodogradnju i trgovinu</izvorni_sadrzaj>
    <derivirana_varijabla naziv="DomainObject.Predmet.ProtustrankaFormated_1">  SIBNAVAL, d.o.o. za proizvodnju, brodogradnju i trgovinu</derivirana_varijabla>
  </DomainObject.Predmet.ProtustrankaFormated>
  <DomainObject.Predmet.ProtustrankaFormatedOIB>
    <izvorni_sadrzaj>  SIBNAVAL, d.o.o. za proizvodnju, brodogradnju i trgovinu, OIB 27935454057</izvorni_sadrzaj>
    <derivirana_varijabla naziv="DomainObject.Predmet.ProtustrankaFormatedOIB_1">  SIBNAVAL, d.o.o. za proizvodnju, brodogradnju i trgovinu, OIB 27935454057</derivirana_varijabla>
  </DomainObject.Predmet.ProtustrankaFormatedOIB>
  <DomainObject.Predmet.ProtustrankaFormatedWithAdress>
    <izvorni_sadrzaj> SIBNAVAL, d.o.o. za proizvodnju, brodogradnju i trgovinu, Drvarska 31, 22000 Šibenik</izvorni_sadrzaj>
    <derivirana_varijabla naziv="DomainObject.Predmet.ProtustrankaFormatedWithAdress_1"> SIBNAVAL, d.o.o. za proizvodnju, brodogradnju i trgovinu, Drvarska 31, 22000 Šibenik</derivirana_varijabla>
  </DomainObject.Predmet.ProtustrankaFormatedWithAdress>
  <DomainObject.Predmet.ProtustrankaFormatedWithAdressOIB>
    <izvorni_sadrzaj> SIBNAVAL, d.o.o. za proizvodnju, brodogradnju i trgovinu, OIB 27935454057, Drvarska 31, 22000 Šibenik</izvorni_sadrzaj>
    <derivirana_varijabla naziv="DomainObject.Predmet.ProtustrankaFormatedWithAdressOIB_1"> SIBNAVAL, d.o.o. za proizvodnju, brodogradnju i trgovinu, OIB 27935454057, Drvarska 31, 22000 Šibenik</derivirana_varijabla>
  </DomainObject.Predmet.ProtustrankaFormatedWithAdressOIB>
  <DomainObject.Predmet.ProtustrankaWithAdress>
    <izvorni_sadrzaj>SIBNAVAL, d.o.o. za proizvodnju, brodogradnju i trgovinu Drvarska 31, 22000 Šibenik</izvorni_sadrzaj>
    <derivirana_varijabla naziv="DomainObject.Predmet.ProtustrankaWithAdress_1">SIBNAVAL, d.o.o. za proizvodnju, brodogradnju i trgovinu Drvarska 31, 22000 Šibenik</derivirana_varijabla>
  </DomainObject.Predmet.ProtustrankaWithAdress>
  <DomainObject.Predmet.ProtustrankaWithAdressOIB>
    <izvorni_sadrzaj>SIBNAVAL, d.o.o. za proizvodnju, brodogradnju i trgovinu, OIB 27935454057, Drvarska 31, 22000 Šibenik</izvorni_sadrzaj>
    <derivirana_varijabla naziv="DomainObject.Predmet.ProtustrankaWithAdressOIB_1">SIBNAVAL, d.o.o. za proizvodnju, brodogradnju i trgovinu, OIB 27935454057, Drvarska 31, 22000 Šibenik</derivirana_varijabla>
  </DomainObject.Predmet.ProtustrankaWithAdressOIB>
  <DomainObject.Predmet.ProtustrankaNazivFormated>
    <izvorni_sadrzaj>SIBNAVAL, d.o.o. za proizvodnju, brodogradnju i trgovinu</izvorni_sadrzaj>
    <derivirana_varijabla naziv="DomainObject.Predmet.ProtustrankaNazivFormated_1">SIBNAVAL, d.o.o. za proizvodnju, brodogradnju i trgovinu</derivirana_varijabla>
  </DomainObject.Predmet.ProtustrankaNazivFormated>
  <DomainObject.Predmet.ProtustrankaNazivFormatedOIB>
    <izvorni_sadrzaj>SIBNAVAL, d.o.o. za proizvodnju, brodogradnju i trgovinu, OIB 27935454057</izvorni_sadrzaj>
    <derivirana_varijabla naziv="DomainObject.Predmet.ProtustrankaNazivFormatedOIB_1">SIBNAVAL, d.o.o. za proizvodnju, brodogradnju i trgovinu, OIB 27935454057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SIBNAVAL, d.o.o. za proizvodnju, brodogradnju i trgovinu</item>
    </izvorni_sadrzaj>
    <derivirana_varijabla naziv="DomainObject.Predmet.ProtuStrankaListFormated_1">
      <item>SIBNAVAL, d.o.o. za proizvodnju, brodogradnju i trgovinu</item>
    </derivirana_varijabla>
  </DomainObject.Predmet.ProtuStrankaListFormated>
  <DomainObject.Predmet.ProtuStrankaListFormatedOIB>
    <izvorni_sadrzaj>
      <item>SIBNAVAL, d.o.o. za proizvodnju, brodogradnju i trgovinu, OIB 27935454057</item>
    </izvorni_sadrzaj>
    <derivirana_varijabla naziv="DomainObject.Predmet.ProtuStrankaListFormatedOIB_1">
      <item>SIBNAVAL, d.o.o. za proizvodnju, brodogradnju i trgovinu, OIB 27935454057</item>
    </derivirana_varijabla>
  </DomainObject.Predmet.ProtuStrankaListFormatedOIB>
  <DomainObject.Predmet.ProtuStrankaListFormatedWithAdress>
    <izvorni_sadrzaj>
      <item>SIBNAVAL, d.o.o. za proizvodnju, brodogradnju i trgovinu, Drvarska 31, 22000 Šibenik</item>
    </izvorni_sadrzaj>
    <derivirana_varijabla naziv="DomainObject.Predmet.ProtuStrankaListFormatedWithAdress_1">
      <item>SIBNAVAL, d.o.o. za proizvodnju, brodogradnju i trgovinu, Drvarska 31, 22000 Šibenik</item>
    </derivirana_varijabla>
  </DomainObject.Predmet.ProtuStrankaListFormatedWithAdress>
  <DomainObject.Predmet.ProtuStrankaListFormatedWithAdressOIB>
    <izvorni_sadrzaj>
      <item>SIBNAVAL, d.o.o. za proizvodnju, brodogradnju i trgovinu, OIB 27935454057, Drvarska 31, 22000 Šibenik</item>
    </izvorni_sadrzaj>
    <derivirana_varijabla naziv="DomainObject.Predmet.ProtuStrankaListFormatedWithAdressOIB_1">
      <item>SIBNAVAL, d.o.o. za proizvodnju, brodogradnju i trgovinu, OIB 27935454057, Drvarska 31, 22000 Šibenik</item>
    </derivirana_varijabla>
  </DomainObject.Predmet.ProtuStrankaListFormatedWithAdressOIB>
  <DomainObject.Predmet.ProtuStrankaListNazivFormated>
    <izvorni_sadrzaj>
      <item>SIBNAVAL, d.o.o. za proizvodnju, brodogradnju i trgovinu</item>
    </izvorni_sadrzaj>
    <derivirana_varijabla naziv="DomainObject.Predmet.ProtuStrankaListNazivFormated_1">
      <item>SIBNAVAL, d.o.o. za proizvodnju, brodogradnju i trgovinu</item>
    </derivirana_varijabla>
  </DomainObject.Predmet.ProtuStrankaListNazivFormated>
  <DomainObject.Predmet.ProtuStrankaListNazivFormatedOIB>
    <izvorni_sadrzaj>
      <item>SIBNAVAL, d.o.o. za proizvodnju, brodogradnju i trgovinu, OIB 27935454057</item>
    </izvorni_sadrzaj>
    <derivirana_varijabla naziv="DomainObject.Predmet.ProtuStrankaListNazivFormatedOIB_1">
      <item>SIBNAVAL, d.o.o. za proizvodnju, brodogradnju i trgovinu, OIB 27935454057</item>
    </derivirana_varijabla>
  </DomainObject.Predmet.ProtuStrankaListNazivFormatedOIB>
  <DomainObject.Predmet.OstaliListFormated>
    <izvorni_sadrzaj>
      <item>Ivo Baljkas</item>
    </izvorni_sadrzaj>
    <derivirana_varijabla naziv="DomainObject.Predmet.OstaliListFormated_1">
      <item>Ivo Baljkas</item>
    </derivirana_varijabla>
  </DomainObject.Predmet.OstaliListFormated>
  <DomainObject.Predmet.OstaliListFormatedOIB>
    <izvorni_sadrzaj>
      <item>Ivo Baljkas</item>
    </izvorni_sadrzaj>
    <derivirana_varijabla naziv="DomainObject.Predmet.OstaliListFormatedOIB_1">
      <item>Ivo Baljkas</item>
    </derivirana_varijabla>
  </DomainObject.Predmet.OstaliListFormatedOIB>
  <DomainObject.Predmet.OstaliListFormatedWithAdress>
    <izvorni_sadrzaj>
      <item>Ivo Baljkas</item>
    </izvorni_sadrzaj>
    <derivirana_varijabla naziv="DomainObject.Predmet.OstaliListFormatedWithAdress_1">
      <item>Ivo Baljkas</item>
    </derivirana_varijabla>
  </DomainObject.Predmet.OstaliListFormatedWithAdress>
  <DomainObject.Predmet.OstaliListFormatedWithAdressOIB>
    <izvorni_sadrzaj>
      <item>Ivo Baljkas</item>
    </izvorni_sadrzaj>
    <derivirana_varijabla naziv="DomainObject.Predmet.OstaliListFormatedWithAdressOIB_1">
      <item>Ivo Baljkas</item>
    </derivirana_varijabla>
  </DomainObject.Predmet.OstaliListFormatedWithAdressOIB>
  <DomainObject.Predmet.OstaliListNazivFormated>
    <izvorni_sadrzaj>
      <item>Ivo Baljkas</item>
    </izvorni_sadrzaj>
    <derivirana_varijabla naziv="DomainObject.Predmet.OstaliListNazivFormated_1">
      <item>Ivo Baljkas</item>
    </derivirana_varijabla>
  </DomainObject.Predmet.OstaliListNazivFormated>
  <DomainObject.Predmet.OstaliListNazivFormatedOIB>
    <izvorni_sadrzaj>
      <item>Ivo Baljkas</item>
    </izvorni_sadrzaj>
    <derivirana_varijabla naziv="DomainObject.Predmet.OstaliListNazivFormatedOIB_1">
      <item>Ivo Baljkas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SIBNAVAL, d.o.o. za proizvodnju, brodogradnju i trgovinu</izvorni_sadrzaj>
    <derivirana_varijabla naziv="DomainObject.Predmet.ProtustrankaIDrugi_1">SIBNAVAL, d.o.o. za proizvodnju, brodogradnju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SIBNAVAL, d.o.o. za proizvodnju, brodogradnju i trgovinu, OIB 27935454057, Drvarska 31, 22000 Šibenik</izvorni_sadrzaj>
    <derivirana_varijabla naziv="DomainObject.Predmet.ProtustrankaIDrugiAdressOIB_1">SIBNAVAL, d.o.o. za proizvodnju, brodogradnju i trgovinu, OIB 27935454057, Drvarska 31,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SIBNAVAL, d.o.o. za proizvodnju, brodogradnju i trgovinu</item>
      <item>FINA - Podružnica Šibenik</item>
      <item>Ivo Baljkas</item>
    </izvorni_sadrzaj>
    <derivirana_varijabla naziv="DomainObject.Predmet.SudioniciListNaziv_1">
      <item>SIBNAVAL, d.o.o. za proizvodnju, brodogradnju i trgovinu</item>
      <item>FINA - Podružnica Šibenik</item>
      <item>Ivo Baljkas</item>
    </derivirana_varijabla>
  </DomainObject.Predmet.SudioniciListNaziv>
  <DomainObject.Predmet.SudioniciListAdressOIB>
    <izvorni_sadrzaj>
      <item>SIBNAVAL, d.o.o. za proizvodnju, brodogradnju i trgovinu, OIB 27935454057, Drvarska 31,22000 Šibenik</item>
      <item>FINA - Podružnica Šibenik, OIB 85821130368, Perivoj L. Marune 1,22000 Šibenik</item>
      <item>Ivo Baljkas</item>
    </izvorni_sadrzaj>
    <derivirana_varijabla naziv="DomainObject.Predmet.SudioniciListAdressOIB_1">
      <item>SIBNAVAL, d.o.o. za proizvodnju, brodogradnju i trgovinu, OIB 27935454057, Drvarska 31,22000 Šibenik</item>
      <item>FINA - Podružnica Šibenik, OIB 85821130368, Perivoj L. Marune 1,22000 Šibenik</item>
      <item>Ivo Baljkas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27935454057</item>
      <item>, OIB 85821130368</item>
      <item>, OIB null</item>
    </izvorni_sadrzaj>
    <derivirana_varijabla naziv="DomainObject.Predmet.SudioniciListNazivOIB_1">
      <item>, OIB 27935454057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A7475E-8E47-44F4-851C-1BFF89354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2037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2017-11-03T14:18:00Z</dcterms:created>
  <dc:creator>Martina Kalmeta</dc:creator>
  <cp:lastModifiedBy>Marijana Žuža</cp:lastModifiedBy>
  <cp:lastPrinted>2017-11-03T13:52:00Z</cp:lastPrinted>
  <dcterms:modified xmlns:xsi="http://www.w3.org/2001/XMLSchema-instance" xsi:type="dcterms:W3CDTF">2017-11-06T08:15:00Z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