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00ca" w14:paraId="8c100ca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24503F">
        <w:t>JOPE d.o.o. Split, Domovinskog rata 50, OIB: 58001622744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24503F">
        <w:t>JOPE d.o.o. Split, Domovinskog rata 50, OIB: 58001622744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511B47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511B47">
        <w:rPr>
          <w:lang w:val="hr-HR"/>
        </w:rPr>
        <w:t>Nada Mikulandra iz Bilica, Stubalj 238, OIB: 01343352417.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24503F">
        <w:t>JOPE d.o.o. Split, Domovinskog rata 50, OIB: 58001622744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 xml:space="preserve">IV. Nakon pravomoćnosti ovog rješenja, dužnik će se brisati iz </w:t>
      </w:r>
      <w:r w:rsidR="0024503F">
        <w:rPr>
          <w:lang w:val="hr-HR"/>
        </w:rPr>
        <w:t xml:space="preserve">sudskog </w:t>
      </w:r>
      <w:r w:rsidRPr="009E0E12">
        <w:rPr>
          <w:lang w:val="hr-HR"/>
        </w:rPr>
        <w:t>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24503F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24503F">
        <w:t>JOPE d.o.o. Split, Domovinskog rata 50, OIB: 58001622744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24503F">
        <w:rPr>
          <w:lang w:val="hr-HR"/>
        </w:rPr>
        <w:t>1563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24503F">
        <w:rPr>
          <w:lang w:val="hr-HR"/>
        </w:rPr>
        <w:t>2.185.887,41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24503F" w:rsidP="009E0E12" w:rsidR="00634348" w:rsidRPr="009E0E12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 w:rsidR="00193F49"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="00193F49"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="00193F49"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>
        <w:rPr>
          <w:lang w:val="hr-HR"/>
        </w:rPr>
        <w:t>10</w:t>
      </w:r>
      <w:r w:rsidR="00086C0F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="00193F49" w:rsidRPr="009E0E12">
        <w:rPr>
          <w:lang w:val="hr-HR"/>
        </w:rPr>
        <w:t xml:space="preserve">. godine na mrežnoj stranici e-Oglasna ploča sudova objavio oglas s podacima o identifikaciji dužnika te ukupnom </w:t>
      </w:r>
      <w:r w:rsidR="00193F49" w:rsidRPr="009E0E12">
        <w:rPr>
          <w:lang w:val="hr-HR"/>
        </w:rPr>
        <w:lastRenderedPageBreak/>
        <w:t>iznosu duga dužnika evidentiranog na temelju neizvršenih osnova za plaćanje. Isto tako</w:t>
      </w:r>
      <w:r w:rsidR="00172C25">
        <w:rPr>
          <w:lang w:val="hr-HR"/>
        </w:rPr>
        <w:t>,</w:t>
      </w:r>
      <w:r w:rsidR="00193F49"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="00193F49" w:rsidRPr="009E0E12">
        <w:rPr>
          <w:lang w:val="hr-HR"/>
        </w:rPr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24503F">
        <w:rPr>
          <w:lang w:val="hr-HR"/>
        </w:rPr>
        <w:t xml:space="preserve">sudski </w:t>
      </w:r>
      <w:r>
        <w:rPr>
          <w:lang w:val="hr-HR"/>
        </w:rPr>
        <w:t>registar</w:t>
      </w:r>
      <w:r w:rsidR="0095595A">
        <w:rPr>
          <w:lang w:val="hr-HR"/>
        </w:rPr>
        <w:t xml:space="preserve"> </w:t>
      </w:r>
      <w:r w:rsidR="00520266" w:rsidRPr="009E0E12">
        <w:rPr>
          <w:lang w:val="hr-HR"/>
        </w:rPr>
        <w:t>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EE3" w:rsidP="003734BE" w:rsidR="00227EE3">
      <w:r>
        <w:separator/>
      </w:r>
    </w:p>
  </w:endnote>
  <w:endnote w:id="0" w:type="continuationSeparator">
    <w:p w:rsidRDefault="00227EE3" w:rsidP="003734BE" w:rsidR="00227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EE3" w:rsidP="003734BE" w:rsidR="00227EE3">
      <w:r>
        <w:separator/>
      </w:r>
    </w:p>
  </w:footnote>
  <w:footnote w:id="0" w:type="continuationSeparator">
    <w:p w:rsidRDefault="00227EE3" w:rsidP="003734BE" w:rsidR="00227E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24503F">
      <w:t>1187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24503F">
      <w:t>1187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DEF"/>
    <w:rsid w:val="000203E1"/>
    <w:rsid w:val="00024E55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27EE3"/>
    <w:rsid w:val="0024503F"/>
    <w:rsid w:val="002702A4"/>
    <w:rsid w:val="002B1EC0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06405"/>
    <w:rsid w:val="004133AD"/>
    <w:rsid w:val="004171BE"/>
    <w:rsid w:val="00440C3D"/>
    <w:rsid w:val="00454299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11B47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432D7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8F411B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6FB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FBD"/>
    <w:rsid w:val="00BD03FF"/>
    <w:rsid w:val="00BE3A6B"/>
    <w:rsid w:val="00BE5DD9"/>
    <w:rsid w:val="00BF59DA"/>
    <w:rsid w:val="00BF6161"/>
    <w:rsid w:val="00C16E6A"/>
    <w:rsid w:val="00C25232"/>
    <w:rsid w:val="00C30FC8"/>
    <w:rsid w:val="00C435B4"/>
    <w:rsid w:val="00C5093E"/>
    <w:rsid w:val="00C56C50"/>
    <w:rsid w:val="00C85A91"/>
    <w:rsid w:val="00C90F08"/>
    <w:rsid w:val="00CA4121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St-1187/2015</izvorni_sadrzaj>
    <derivirana_varijabla naziv="DomainObject.Predmet.OznakaBroj_1">St-1187/2015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JOPE društvo s ograničenom odgovornošću za trgovinu, ugostiteljstvo, turizam i proizvodnju</izvorni_sadrzaj>
    <derivirana_varijabla naziv="DomainObject.Predmet.ProtustrankaFormated_1">  JOPE društvo s ograničenom odgovornošću za trgovinu, ugostiteljstvo, turizam i proizvodnju</derivirana_varijabla>
  </DomainObject.Predmet.ProtustrankaFormated>
  <DomainObject.Predmet.ProtustrankaFormatedOIB>
    <izvorni_sadrzaj>  JOPE društvo s ograničenom odgovornošću za trgovinu, ugostiteljstvo, turizam i proizvodnju, OIB 58001622744</izvorni_sadrzaj>
    <derivirana_varijabla naziv="DomainObject.Predmet.ProtustrankaFormatedOIB_1">  JOPE društvo s ograničenom odgovornošću za trgovinu, ugostiteljstvo, turizam i proizvodnju, OIB 58001622744</derivirana_varijabla>
  </DomainObject.Predmet.ProtustrankaFormatedOIB>
  <DomainObject.Predmet.ProtustrankaFormatedWithAdress>
    <izvorni_sadrzaj> JOPE društvo s ograničenom odgovornošću za trgovinu, ugostiteljstvo, turizam i proizvodnju, Domovinskog rata 50, 21000 Split</izvorni_sadrzaj>
    <derivirana_varijabla naziv="DomainObject.Predmet.ProtustrankaFormatedWithAdress_1"> JOPE društvo s ograničenom odgovornošću za trgovinu, ugostiteljstvo, turizam i proizvodnju, Domovinskog rata 50, 21000 Split</derivirana_varijabla>
  </DomainObject.Predmet.ProtustrankaFormatedWithAdress>
  <DomainObject.Predmet.ProtustrankaFormatedWithAdressOIB>
    <izvorni_sadrzaj> JOPE društvo s ograničenom odgovornošću za trgovinu, ugostiteljstvo, turizam i proizvodnju, OIB 58001622744, Domovinskog rata 50, 21000 Split</izvorni_sadrzaj>
    <derivirana_varijabla naziv="DomainObject.Predmet.ProtustrankaFormatedWithAdressOIB_1"> JOPE društvo s ograničenom odgovornošću za trgovinu, ugostiteljstvo, turizam i proizvodnju, OIB 58001622744, Domovinskog rata 50, 21000 Split</derivirana_varijabla>
  </DomainObject.Predmet.ProtustrankaFormatedWithAdressOIB>
  <DomainObject.Predmet.ProtustrankaWithAdress>
    <izvorni_sadrzaj>JOPE društvo s ograničenom odgovornošću za trgovinu, ugostiteljstvo, turizam i proizvodnju Domovinskog rata 50, 21000 Split</izvorni_sadrzaj>
    <derivirana_varijabla naziv="DomainObject.Predmet.ProtustrankaWithAdress_1">JOPE društvo s ograničenom odgovornošću za trgovinu, ugostiteljstvo, turizam i proizvodnju Domovinskog rata 50, 21000 Split</derivirana_varijabla>
  </DomainObject.Predmet.ProtustrankaWithAdress>
  <DomainObject.Predmet.ProtustrankaWithAdressOIB>
    <izvorni_sadrzaj>JOPE društvo s ograničenom odgovornošću za trgovinu, ugostiteljstvo, turizam i proizvodnju, OIB 58001622744, Domovinskog rata 50, 21000 Split</izvorni_sadrzaj>
    <derivirana_varijabla naziv="DomainObject.Predmet.ProtustrankaWithAdressOIB_1">JOPE društvo s ograničenom odgovornošću za trgovinu, ugostiteljstvo, turizam i proizvodnju, OIB 58001622744, Domovinskog rata 50, 21000 Split</derivirana_varijabla>
  </DomainObject.Predmet.ProtustrankaWithAdressOIB>
  <DomainObject.Predmet.ProtustrankaNazivFormated>
    <izvorni_sadrzaj>JOPE društvo s ograničenom odgovornošću za trgovinu, ugostiteljstvo, turizam i proizvodnju</izvorni_sadrzaj>
    <derivirana_varijabla naziv="DomainObject.Predmet.ProtustrankaNazivFormated_1">JOPE društvo s ograničenom odgovornošću za trgovinu, ugostiteljstvo, turizam i proizvodnju</derivirana_varijabla>
  </DomainObject.Predmet.ProtustrankaNazivFormated>
  <DomainObject.Predmet.ProtustrankaNazivFormatedOIB>
    <izvorni_sadrzaj>JOPE društvo s ograničenom odgovornošću za trgovinu, ugostiteljstvo, turizam i proizvodnju, OIB 58001622744</izvorni_sadrzaj>
    <derivirana_varijabla naziv="DomainObject.Predmet.ProtustrankaNazivFormatedOIB_1">JOPE društvo s ograničenom odgovornošću za trgovinu, ugostiteljstvo, turizam i proizvodnju, OIB 58001622744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JOPE društvo s ograničenom odgovornošću za trgovinu, ugostiteljstvo, turizam i proizvodnju</item>
    </izvorni_sadrzaj>
    <derivirana_varijabla naziv="DomainObject.Predmet.ProtuStrankaListFormated_1">
      <item>JOPE društvo s ograničenom odgovornošću za trgovinu, ugostiteljstvo, turizam i proizvodnju</item>
    </derivirana_varijabla>
  </DomainObject.Predmet.ProtuStrankaListFormated>
  <DomainObject.Predmet.ProtuStrankaListFormatedOIB>
    <izvorni_sadrzaj>
      <item>JOPE društvo s ograničenom odgovornošću za trgovinu, ugostiteljstvo, turizam i proizvodnju, OIB 58001622744</item>
    </izvorni_sadrzaj>
    <derivirana_varijabla naziv="DomainObject.Predmet.ProtuStrankaListFormatedOIB_1">
      <item>JOPE društvo s ograničenom odgovornošću za trgovinu, ugostiteljstvo, turizam i proizvodnju, OIB 58001622744</item>
    </derivirana_varijabla>
  </DomainObject.Predmet.ProtuStrankaListFormatedOIB>
  <DomainObject.Predmet.ProtuStrankaListFormatedWithAdress>
    <izvorni_sadrzaj>
      <item>JOPE društvo s ograničenom odgovornošću za trgovinu, ugostiteljstvo, turizam i proizvodnju, Domovinskog rata 50, 21000 Split</item>
    </izvorni_sadrzaj>
    <derivirana_varijabla naziv="DomainObject.Predmet.ProtuStrankaListFormatedWithAdress_1">
      <item>JOPE društvo s ograničenom odgovornošću za trgovinu, ugostiteljstvo, turizam i proizvodnju, Domovinskog rata 50, 21000 Split</item>
    </derivirana_varijabla>
  </DomainObject.Predmet.ProtuStrankaListFormatedWithAdress>
  <DomainObject.Predmet.ProtuStrankaListFormatedWithAdressOIB>
    <izvorni_sadrzaj>
      <item>JOPE društvo s ograničenom odgovornošću za trgovinu, ugostiteljstvo, turizam i proizvodnju, OIB 58001622744, Domovinskog rata 50, 21000 Split</item>
    </izvorni_sadrzaj>
    <derivirana_varijabla naziv="DomainObject.Predmet.ProtuStrankaListFormatedWithAdressOIB_1">
      <item>JOPE društvo s ograničenom odgovornošću za trgovinu, ugostiteljstvo, turizam i proizvodnju, OIB 58001622744, Domovinskog rata 50, 21000 Split</item>
    </derivirana_varijabla>
  </DomainObject.Predmet.ProtuStrankaListFormatedWithAdressOIB>
  <DomainObject.Predmet.ProtuStrankaListNazivFormated>
    <izvorni_sadrzaj>
      <item>JOPE društvo s ograničenom odgovornošću za trgovinu, ugostiteljstvo, turizam i proizvodnju</item>
    </izvorni_sadrzaj>
    <derivirana_varijabla naziv="DomainObject.Predmet.ProtuStrankaListNazivFormated_1">
      <item>JOPE društvo s ograničenom odgovornošću za trgovinu, ugostiteljstvo, turizam i proizvodnju</item>
    </derivirana_varijabla>
  </DomainObject.Predmet.ProtuStrankaListNazivFormated>
  <DomainObject.Predmet.ProtuStrankaListNazivFormatedOIB>
    <izvorni_sadrzaj>
      <item>JOPE društvo s ograničenom odgovornošću za trgovinu, ugostiteljstvo, turizam i proizvodnju, OIB 58001622744</item>
    </izvorni_sadrzaj>
    <derivirana_varijabla naziv="DomainObject.Predmet.ProtuStrankaListNazivFormatedOIB_1">
      <item>JOPE društvo s ograničenom odgovornošću za trgovinu, ugostiteljstvo, turizam i proizvodnju, OIB 58001622744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JOPE društvo s ograničenom odgovornošću za trgovinu, ugostiteljstvo, turizam i proizvodnju</izvorni_sadrzaj>
    <derivirana_varijabla naziv="DomainObject.Predmet.ProtustrankaIDrugi_1">JOPE društvo s ograničenom odgovornošću za trgovinu, ugostiteljstvo, turizam i proizvodnju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JOPE društvo s ograničenom odgovornošću za trgovinu, ugostiteljstvo, turizam i proizvodnju, OIB 58001622744, Domovinskog rata 50, 21000 Split</izvorni_sadrzaj>
    <derivirana_varijabla naziv="DomainObject.Predmet.ProtustrankaIDrugiAdressOIB_1">JOPE društvo s ograničenom odgovornošću za trgovinu, ugostiteljstvo, turizam i proizvodnju, OIB 58001622744, Domovinskog rata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JOPE društvo s ograničenom odgovornošću za trgovinu, ugostiteljstvo, turizam i proizvodnju</item>
      <item>FINANCIJSKA AGENCIJA RC SPLIT</item>
    </izvorni_sadrzaj>
    <derivirana_varijabla naziv="DomainObject.Predmet.SudioniciListNaziv_1">
      <item>JOPE društvo s ograničenom odgovornošću za trgovinu, ugostiteljstvo, turizam i proizvodnju</item>
      <item>FINANCIJSKA AGENCIJA RC SPLIT</item>
    </derivirana_varijabla>
  </DomainObject.Predmet.SudioniciListNaziv>
  <DomainObject.Predmet.SudioniciListAdressOIB>
    <izvorni_sadrzaj>
      <item>JOPE društvo s ograničenom odgovornošću za trgovinu, ugostiteljstvo, turizam i proizvodnju, OIB 58001622744, Domovinskog rata 50,21000 Split</item>
      <item>FINANCIJSKA AGENCIJA RC SPLIT, OIB 85821130368, Mažuranićevo šetalište 24b,21000 Split</item>
    </izvorni_sadrzaj>
    <derivirana_varijabla naziv="DomainObject.Predmet.SudioniciListAdressOIB_1">
      <item>JOPE društvo s ograničenom odgovornošću za trgovinu, ugostiteljstvo, turizam i proizvodnju, OIB 58001622744, Domovinskog rata 50,21000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58001622744</item>
      <item>, OIB 85821130368</item>
    </izvorni_sadrzaj>
    <derivirana_varijabla naziv="DomainObject.Predmet.SudioniciListNazivOIB_1">
      <item>, OIB 58001622744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10059-2B60-4F20-97AD-C515CDEAD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4095</properties:Characters>
  <properties:Lines>84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2016-05-03T10:27:00Z</cp:lastPrinted>
  <dcterms:modified xmlns:xsi="http://www.w3.org/2001/XMLSchema-instance" xsi:type="dcterms:W3CDTF">2016-05-03T10:30:00Z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