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0a45c" w14:paraId="000a45c" w:rsidRDefault="000E30DE" w:rsidP="000E30DE" w:rsidR="000E30DE">
      <w:pPr>
        <w:spacing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</w:p>
    <w:tbl>
      <w:tblPr>
        <w:tblpPr w:tblpY="1" w:vertAnchor="text" w:bottomFromText="16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0E30DE" w:rsidR="000E30DE">
        <w:tc>
          <w:tcPr>
            <w:tcW w:type="dxa" w:w="2985"/>
            <w:hideMark/>
          </w:tcPr>
          <w:p w:rsidRDefault="000E30DE" w:rsidR="000E30D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E30DE" w:rsidR="000E30D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0E30DE" w:rsidR="000E30D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0E30DE" w:rsidR="000E30D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Varaždin, Braće Radić 2.</w:t>
            </w:r>
          </w:p>
        </w:tc>
      </w:tr>
    </w:tbl>
    <w:p w:rsidRDefault="000E30DE" w:rsidP="000E30DE" w:rsidR="000E30DE">
      <w:pPr>
        <w:spacing w:lineRule="auto" w:line="240" w:after="0"/>
        <w:jc w:val="right"/>
        <w:rPr>
          <w:rFonts w:hAnsi="Times New Roman" w:ascii="Times New Roman"/>
          <w:sz w:val="12"/>
          <w:szCs w:val="24"/>
        </w:rPr>
      </w:pPr>
      <w:r>
        <w:rPr>
          <w:rFonts w:hAnsi="Times New Roman" w:ascii="Times New Roman"/>
          <w:sz w:val="12"/>
          <w:szCs w:val="24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E30DE" w:rsidR="000E30DE">
        <w:trPr>
          <w:trHeight w:val="206"/>
          <w:jc w:val="right"/>
        </w:trPr>
        <w:tc>
          <w:tcPr>
            <w:tcW w:type="dxa" w:w="4320"/>
            <w:hideMark/>
          </w:tcPr>
          <w:p w:rsidRDefault="000E30DE" w:rsidR="000E30DE">
            <w:pPr>
              <w:pStyle w:val="VSVerzija"/>
              <w:spacing w:lineRule="auto" w:line="256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           Poslovni broj: 6 St-1061/2016-26  </w:t>
            </w:r>
          </w:p>
        </w:tc>
      </w:tr>
    </w:tbl>
    <w:p w:rsidRDefault="000E30DE" w:rsidP="000E30DE" w:rsidR="000E30D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E30DE" w:rsidP="000E30DE" w:rsidR="000E30D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E30DE" w:rsidP="000E30DE" w:rsidR="000E30D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Varaždinu, po sucu Hugu </w:t>
      </w:r>
      <w:proofErr w:type="spellStart"/>
      <w:r>
        <w:rPr>
          <w:rFonts w:cs="Times New Roman" w:hAnsi="Times New Roman" w:ascii="Times New Roman"/>
          <w:sz w:val="24"/>
          <w:szCs w:val="24"/>
        </w:rPr>
        <w:t>Wedemeyeru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u stečajnom postupku nad imovinom brisanog društva BIO-PRODUKT d.o.o., Varaždin, Branka Vodnika br. 4., OIB: 31563213734, kojeg zastupa stečajni upravitelj Tea </w:t>
      </w:r>
      <w:proofErr w:type="spellStart"/>
      <w:r>
        <w:rPr>
          <w:rFonts w:cs="Times New Roman" w:hAnsi="Times New Roman" w:ascii="Times New Roman"/>
          <w:sz w:val="24"/>
          <w:szCs w:val="24"/>
        </w:rPr>
        <w:t>Gatternig</w:t>
      </w:r>
      <w:proofErr w:type="spellEnd"/>
      <w:r>
        <w:rPr>
          <w:rFonts w:cs="Times New Roman" w:hAnsi="Times New Roman" w:ascii="Times New Roman"/>
          <w:sz w:val="24"/>
          <w:szCs w:val="24"/>
        </w:rPr>
        <w:t>, odvjetnica iz Varaždina, Branka Vodnika br. 4., izvan ročišta 31. siječnja 2019.</w:t>
      </w:r>
    </w:p>
    <w:p w:rsidRDefault="000E30DE" w:rsidP="000E30DE" w:rsidR="000E30D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E30DE" w:rsidP="000E30DE" w:rsidR="000E30DE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E30DE" w:rsidP="000E30DE" w:rsidR="000E30DE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Daje se suglasnost na naknadnu diobu sukladno prijedlogu stečajnog upravitelja iz prijedloga naknadne diobe od 3. rujna 2018.</w:t>
      </w:r>
    </w:p>
    <w:p w:rsidRDefault="000E30DE" w:rsidP="000E30DE" w:rsidR="000E30DE">
      <w:pPr>
        <w:pStyle w:val="Odlomakpopisa"/>
        <w:ind w:left="1065"/>
        <w:rPr>
          <w:rFonts w:cs="Times New Roman" w:hAnsi="Times New Roman" w:ascii="Times New Roman"/>
          <w:sz w:val="24"/>
          <w:szCs w:val="24"/>
        </w:rPr>
      </w:pPr>
    </w:p>
    <w:p w:rsidRDefault="000E30DE" w:rsidP="000E30DE" w:rsidR="000E30DE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Određuje se ročište za diobu kod ovog suda u Varaždinu, Braće Radić br. 2., drugi kat, soba broj 222, za 5. ožujka 2019. u 12,30 sati.</w:t>
      </w:r>
    </w:p>
    <w:p w:rsidRDefault="000E30DE" w:rsidP="000E30DE" w:rsidR="000E30DE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0E30DE" w:rsidP="000E30DE" w:rsidR="000E30DE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DNEVNI  RED</w:t>
      </w:r>
    </w:p>
    <w:p w:rsidRDefault="000E30DE" w:rsidP="000E30DE" w:rsidR="000E30DE">
      <w:pPr>
        <w:pStyle w:val="Odlomakpopisa"/>
        <w:numPr>
          <w:ilvl w:val="0"/>
          <w:numId w:val="48"/>
        </w:numPr>
        <w:tabs>
          <w:tab w:pos="851" w:val="clear"/>
        </w:tabs>
        <w:contextualSpacing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rasprava o prijedlogu naknadne diobe stečajnog upravitelja od 3. rujna 2018.,</w:t>
      </w:r>
    </w:p>
    <w:p w:rsidRDefault="000E30DE" w:rsidP="000E30DE" w:rsidR="000E30DE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rPr>
          <w:rFonts w:cs="Times New Roman" w:hAnsi="Times New Roman" w:ascii="Times New Roman"/>
          <w:sz w:val="24"/>
          <w:szCs w:val="24"/>
        </w:rPr>
      </w:pPr>
      <w:r w:rsidRPr="000E30DE">
        <w:rPr>
          <w:rFonts w:cs="Times New Roman" w:hAnsi="Times New Roman" w:ascii="Times New Roman"/>
          <w:sz w:val="24"/>
          <w:szCs w:val="24"/>
        </w:rPr>
        <w:t>razno.</w:t>
      </w:r>
    </w:p>
    <w:p w:rsidRDefault="000E30DE" w:rsidP="000E30DE" w:rsidR="000E30DE" w:rsidRPr="000E30DE">
      <w:pPr>
        <w:pStyle w:val="ListaeSPIS"/>
        <w:numPr>
          <w:ilvl w:val="0"/>
          <w:numId w:val="0"/>
        </w:numPr>
        <w:ind w:left="624"/>
      </w:pPr>
    </w:p>
    <w:p w:rsidRDefault="000E30DE" w:rsidP="000E30DE" w:rsidR="000E30DE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Prijedlog naknadne diobe objavit će se na e-Oglasna ploči ovoga suda.</w:t>
      </w:r>
    </w:p>
    <w:p w:rsidRDefault="000E30DE" w:rsidP="000E30DE" w:rsidR="000E30DE">
      <w:pPr>
        <w:pStyle w:val="Odlomakpopisa"/>
        <w:ind w:left="1065"/>
        <w:rPr>
          <w:rFonts w:cs="Times New Roman" w:hAnsi="Times New Roman" w:ascii="Times New Roman"/>
          <w:sz w:val="24"/>
          <w:szCs w:val="24"/>
        </w:rPr>
      </w:pPr>
    </w:p>
    <w:p w:rsidRDefault="000E30DE" w:rsidP="000E30DE" w:rsidR="000E30DE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ročište za diobu ovim se rješenjem pozivaju :</w:t>
      </w:r>
    </w:p>
    <w:p w:rsidRDefault="000E30DE" w:rsidP="000E30DE" w:rsidR="000E30DE">
      <w:pPr>
        <w:pStyle w:val="Odlomakpopisa"/>
        <w:numPr>
          <w:ilvl w:val="0"/>
          <w:numId w:val="48"/>
        </w:numPr>
        <w:tabs>
          <w:tab w:pos="851" w:val="clear"/>
        </w:tabs>
        <w:contextualSpacing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Tea </w:t>
      </w:r>
      <w:proofErr w:type="spellStart"/>
      <w:r>
        <w:rPr>
          <w:rFonts w:cs="Times New Roman" w:hAnsi="Times New Roman" w:ascii="Times New Roman"/>
          <w:sz w:val="24"/>
          <w:szCs w:val="24"/>
        </w:rPr>
        <w:t>Gatternig</w:t>
      </w:r>
      <w:proofErr w:type="spellEnd"/>
      <w:r>
        <w:rPr>
          <w:rFonts w:cs="Times New Roman" w:hAnsi="Times New Roman" w:ascii="Times New Roman"/>
          <w:sz w:val="24"/>
          <w:szCs w:val="24"/>
        </w:rPr>
        <w:t>, odvjetnica iz Varaždina, Branka Vodnika br. 4,</w:t>
      </w:r>
    </w:p>
    <w:p w:rsidRDefault="000E30DE" w:rsidP="000E30DE" w:rsidR="000E30DE">
      <w:pPr>
        <w:pStyle w:val="Odlomakpopisa"/>
        <w:numPr>
          <w:ilvl w:val="0"/>
          <w:numId w:val="48"/>
        </w:numPr>
        <w:tabs>
          <w:tab w:pos="851" w:val="clear"/>
        </w:tabs>
        <w:contextualSpacing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vjerovnik J &amp; T banka d.d., Varaždin, Aleja kralja Zvonimira br. 1,</w:t>
      </w:r>
    </w:p>
    <w:p w:rsidRDefault="000E30DE" w:rsidP="000E30DE" w:rsidR="000E30DE">
      <w:pPr>
        <w:pStyle w:val="Odlomakpopisa"/>
        <w:numPr>
          <w:ilvl w:val="0"/>
          <w:numId w:val="48"/>
        </w:numPr>
        <w:tabs>
          <w:tab w:pos="851" w:val="clear"/>
        </w:tabs>
        <w:contextualSpacing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svi stečajni vjerovnici objavom na e-Oglasnoj ploči ovoga suda.</w:t>
      </w:r>
    </w:p>
    <w:p w:rsidRDefault="000E30DE" w:rsidP="000E30DE" w:rsidR="000E30DE">
      <w:pPr>
        <w:pStyle w:val="Odlomakpopisa"/>
        <w:ind w:left="1065"/>
        <w:rPr>
          <w:rFonts w:cs="Times New Roman" w:hAnsi="Times New Roman" w:ascii="Times New Roman"/>
          <w:sz w:val="24"/>
          <w:szCs w:val="24"/>
        </w:rPr>
      </w:pPr>
    </w:p>
    <w:p w:rsidRDefault="000E30DE" w:rsidP="000E30DE" w:rsidR="000E30DE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 31. siječnja 2019.</w:t>
      </w:r>
    </w:p>
    <w:p w:rsidRDefault="000E30DE" w:rsidP="000E30DE" w:rsidR="000E30D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E30DE" w:rsidP="000E30DE" w:rsidR="000E30DE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5753E5">
        <w:rPr>
          <w:rFonts w:cs="Times New Roman" w:hAnsi="Times New Roman" w:ascii="Times New Roman"/>
          <w:sz w:val="24"/>
          <w:szCs w:val="24"/>
        </w:rPr>
        <w:t xml:space="preserve"> </w:t>
      </w: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Sudac:</w:t>
      </w:r>
    </w:p>
    <w:p w:rsidRDefault="000E30DE" w:rsidP="005753E5" w:rsidR="000E30DE">
      <w:pPr>
        <w:ind w:firstLine="708" w:left="424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Hugo Wedemeyer</w:t>
      </w:r>
    </w:p>
    <w:p w:rsidRDefault="005753E5" w:rsidP="005753E5" w:rsidR="005753E5">
      <w:pPr>
        <w:ind w:firstLine="708" w:left="4248"/>
        <w:jc w:val="center"/>
        <w:rPr>
          <w:rFonts w:cs="Times New Roman" w:hAnsi="Times New Roman" w:ascii="Times New Roman"/>
          <w:sz w:val="24"/>
          <w:szCs w:val="24"/>
        </w:rPr>
      </w:pPr>
    </w:p>
    <w:p w:rsidRDefault="000E30DE" w:rsidP="000E30DE" w:rsidR="000E30D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DNA :</w:t>
      </w:r>
    </w:p>
    <w:p w:rsidRDefault="000E30DE" w:rsidP="000E30DE" w:rsidR="000E30D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Tea </w:t>
      </w:r>
      <w:proofErr w:type="spellStart"/>
      <w:r>
        <w:rPr>
          <w:rFonts w:cs="Times New Roman" w:hAnsi="Times New Roman" w:ascii="Times New Roman"/>
          <w:sz w:val="24"/>
          <w:szCs w:val="24"/>
        </w:rPr>
        <w:t>Gatternig</w:t>
      </w:r>
      <w:proofErr w:type="spellEnd"/>
      <w:r>
        <w:rPr>
          <w:rFonts w:cs="Times New Roman" w:hAnsi="Times New Roman" w:ascii="Times New Roman"/>
          <w:sz w:val="24"/>
          <w:szCs w:val="24"/>
        </w:rPr>
        <w:t>, odvjetnica iz Varaždina, Branka Vodnika br. 4,</w:t>
      </w:r>
    </w:p>
    <w:p w:rsidRDefault="000E30DE" w:rsidP="000E30DE" w:rsidR="000E30DE">
      <w:pPr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vjerovnik J &amp; T banka d.d., Varaždin, Aleja kralja Zvonimira br. 1,</w:t>
      </w:r>
    </w:p>
    <w:p w:rsidRDefault="000E30DE" w:rsidP="000E30DE" w:rsidR="000E30D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Svi stečajni vjerovnici objavom na e-Oglasnoj ploči ovoga suda.</w:t>
      </w:r>
    </w:p>
    <w:p w:rsidRDefault="000E30DE" w:rsidP="000E30DE" w:rsidR="000E30DE">
      <w:pPr>
        <w:rPr>
          <w:rFonts w:cs="Times New Roman" w:hAnsi="Times New Roman" w:ascii="Times New Roman"/>
          <w:sz w:val="24"/>
          <w:szCs w:val="24"/>
        </w:rPr>
      </w:pPr>
    </w:p>
    <w:p w:rsidRDefault="00AE649C" w:rsidP="004F27AE" w:rsidR="00AE649C" w:rsidRPr="00B76F3C">
      <w:pPr>
        <w:pStyle w:val="NormaleSPIS"/>
      </w:pPr>
    </w:p>
    <w:sectPr w:rsidSect="000E30D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3466" w:rsidP="00537B78" w:rsidR="004D3466">
      <w:r>
        <w:separator/>
      </w:r>
    </w:p>
  </w:endnote>
  <w:endnote w:id="0" w:type="continuationSeparator">
    <w:p w:rsidRDefault="004D3466" w:rsidP="00537B78" w:rsidR="004D34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3466" w:rsidP="00537B78" w:rsidR="004D3466">
      <w:r>
        <w:separator/>
      </w:r>
    </w:p>
  </w:footnote>
  <w:footnote w:id="0" w:type="continuationSeparator">
    <w:p w:rsidRDefault="004D3466" w:rsidP="00537B78" w:rsidR="004D34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30DE" w:rsidR="008333A9">
    <w:pPr>
      <w:pStyle w:val="Zaglavlje"/>
    </w:pPr>
    <w:r>
      <w:rPr>
        <w:rStyle w:val="PozadinaSvijetloCrvena"/>
        <w:rFonts w:cs="Times New Roman" w:hAnsi="Times New Roman" w:ascii="Times New Roman"/>
        <w:sz w:val="24"/>
        <w:szCs w:val="24"/>
        <w:shd w:fill="auto" w:color="auto" w:val="clear"/>
      </w:rPr>
      <w:t>Poslovni broj : 6 St-1061/2016-26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4217A81"/>
    <w:multiLevelType w:val="hybridMultilevel"/>
    <w:tmpl w:val="3954A180"/>
    <w:lvl w:tplc="4AC6E97E" w:ilvl="0">
      <w:start w:val="1"/>
      <w:numFmt w:val="decimal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D8B18A7"/>
    <w:multiLevelType w:val="hybridMultilevel"/>
    <w:tmpl w:val="1570E6BA"/>
    <w:lvl w:tplc="B23C3622" w:ilvl="0">
      <w:start w:val="2"/>
      <w:numFmt w:val="bullet"/>
      <w:lvlText w:val="-"/>
      <w:lvlJc w:val="left"/>
      <w:pPr>
        <w:ind w:hanging="360" w:left="1065"/>
      </w:pPr>
      <w:rPr>
        <w:rFonts w:eastAsiaTheme="minorHAnsi" w:cs="Arial" w:hAnsi="Arial Narrow" w:ascii="Arial Narrow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DE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466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3E5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E30DE"/>
    <w:pPr>
      <w:spacing w:lineRule="auto" w:line="254" w:after="160"/>
    </w:pPr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0E30DE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E30DE"/>
    <w:pPr>
      <w:spacing w:after="160" w:line="254" w:lineRule="auto"/>
    </w:pPr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0E30DE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714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za naknadnu diobu kupovnine</izvorni_sadrzaj>
    <derivirana_varijabla naziv="DomainObject.Primjedba_1">Ročište za naknadnu diobu kupovnine</derivirana_varijabla>
  </DomainObject.Primjedba>
  <DomainObject.Oznaka>
    <izvorni_sadrzaj>St-1061/2016-26</izvorni_sadrzaj>
    <derivirana_varijabla naziv="DomainObject.Oznaka_1">St-1061/2016-26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1061</izvorni_sadrzaj>
    <derivirana_varijabla naziv="DomainObject.Predmet.Broj_1">1061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likvidatora za otvaranje st. postupka</izvorni_sadrzaj>
    <derivirana_varijabla naziv="DomainObject.Predmet.Opis_1">Prijedlog likvidatora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St-1061/2016</izvorni_sadrzaj>
    <derivirana_varijabla naziv="DomainObject.Predmet.OznakaBroj_1">St-1061/2016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R1-14/2016</izvorni_sadrzaj>
    <derivirana_varijabla naziv="DomainObject.Predmet.PrimjedbaSuca_1">R1-14/2016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BIO-PRODUKT društvo s ograničenom odgovornošću za proizvodnju i usluge zastupanog po punomoćniku Tea Gatternig, stečajni upravitelj</izvorni_sadrzaj>
    <derivirana_varijabla naziv="DomainObject.Predmet.ProtustrankaFormated_1">  Stečajna masa iza BIO-PRODUKT društvo s ograničenom odgovornošću za proizvodnju i usluge zastupanog po punomoćniku Tea Gatternig, stečajni upravitelj</derivirana_varijabla>
  </DomainObject.Predmet.ProtustrankaFormated>
  <DomainObject.Predmet.ProtustrankaFormatedOIB>
    <izvorni_sadrzaj>  Stečajna masa iza BIO-PRODUKT društvo s ograničenom odgovornošću za proizvodnju i usluge, OIB 31563213734 zastupanog po punomoćniku Tea Gatternig, stečajni upravitelj</izvorni_sadrzaj>
    <derivirana_varijabla naziv="DomainObject.Predmet.ProtustrankaFormatedOIB_1">  Stečajna masa iza BIO-PRODUKT društvo s ograničenom odgovornošću za proizvodnju i usluge, OIB 31563213734 zastupanog po punomoćniku Tea Gatternig, stečajni upravitelj</derivirana_varijabla>
  </DomainObject.Predmet.ProtustrankaFormatedOIB>
  <DomainObject.Predmet.ProtustrankaFormatedWithAdress>
    <izvorni_sadrzaj> Stečajna masa iza BIO-PRODUKT društvo s ograničenom odgovornošću za proizvodnju i usluge, Branka Vodnika 4, 42000 Varaždin zastupanog po punomoćniku Tea Gatternig, stečajni upravitelj</izvorni_sadrzaj>
    <derivirana_varijabla naziv="DomainObject.Predmet.ProtustrankaFormatedWithAdress_1"> Stečajna masa iza BIO-PRODUKT društvo s ograničenom odgovornošću za proizvodnju i usluge, Branka Vodnika 4, 42000 Varaždin zastupanog po punomoćniku Tea Gatternig, stečajni upravitelj</derivirana_varijabla>
  </DomainObject.Predmet.ProtustrankaFormatedWithAdress>
  <DomainObject.Predmet.ProtustrankaFormatedWithAdressOIB>
    <izvorni_sadrzaj> Stečajna masa iza BIO-PRODUKT društvo s ograničenom odgovornošću za proizvodnju i usluge, OIB 31563213734, Branka Vodnika 4, 42000 Varaždin zastupanog po punomoćniku Tea Gatternig, stečajni upravitelj</izvorni_sadrzaj>
    <derivirana_varijabla naziv="DomainObject.Predmet.ProtustrankaFormatedWithAdressOIB_1"> Stečajna masa iza BIO-PRODUKT društvo s ograničenom odgovornošću za proizvodnju i usluge, OIB 31563213734, Branka Vodnika 4, 42000 Varaždin zastupanog po punomoćniku Tea Gatternig, stečajni upravitelj</derivirana_varijabla>
  </DomainObject.Predmet.ProtustrankaFormatedWithAdressOIB>
  <DomainObject.Predmet.ProtustrankaWithAdress>
    <izvorni_sadrzaj>Stečajna masa iza BIO-PRODUKT društvo s ograničenom odgovornošću za proizvodnju i usluge Branka Vodnika 4, 42000 Varaždin</izvorni_sadrzaj>
    <derivirana_varijabla naziv="DomainObject.Predmet.ProtustrankaWithAdress_1">Stečajna masa iza BIO-PRODUKT društvo s ograničenom odgovornošću za proizvodnju i usluge Branka Vodnika 4, 42000 Varaždin</derivirana_varijabla>
  </DomainObject.Predmet.ProtustrankaWithAdress>
  <DomainObject.Predmet.ProtustrankaWithAdressOIB>
    <izvorni_sadrzaj>Stečajna masa iza BIO-PRODUKT društvo s ograničenom odgovornošću za proizvodnju i usluge, OIB 31563213734, Branka Vodnika 4, 42000 Varaždin</izvorni_sadrzaj>
    <derivirana_varijabla naziv="DomainObject.Predmet.ProtustrankaWithAdressOIB_1">Stečajna masa iza BIO-PRODUKT društvo s ograničenom odgovornošću za proizvodnju i usluge, OIB 31563213734, Branka Vodnika 4, 42000 Varaždin</derivirana_varijabla>
  </DomainObject.Predmet.ProtustrankaWithAdressOIB>
  <DomainObject.Predmet.ProtustrankaNazivFormated>
    <izvorni_sadrzaj>Stečajna masa iza BIO-PRODUKT društvo s ograničenom odgovornošću za proizvodnju i usluge</izvorni_sadrzaj>
    <derivirana_varijabla naziv="DomainObject.Predmet.ProtustrankaNazivFormated_1">Stečajna masa iza BIO-PRODUKT društvo s ograničenom odgovornošću za proizvodnju i usluge</derivirana_varijabla>
  </DomainObject.Predmet.ProtustrankaNazivFormated>
  <DomainObject.Predmet.ProtustrankaNazivFormatedOIB>
    <izvorni_sadrzaj>Stečajna masa iza BIO-PRODUKT društvo s ograničenom odgovornošću za proizvodnju i usluge, OIB 31563213734</izvorni_sadrzaj>
    <derivirana_varijabla naziv="DomainObject.Predmet.ProtustrankaNazivFormatedOIB_1">Stečajna masa iza BIO-PRODUKT društvo s ograničenom odgovornošću za proizvodnju i usluge, OIB 31563213734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Tea Gatternig,likvidator</izvorni_sadrzaj>
    <derivirana_varijabla naziv="DomainObject.Predmet.StrankaFormated_1">  Tea Gatternig,likvidator</derivirana_varijabla>
  </DomainObject.Predmet.StrankaFormated>
  <DomainObject.Predmet.StrankaFormatedOIB>
    <izvorni_sadrzaj>  Tea Gatternig,likvidator, OIB 20214370352</izvorni_sadrzaj>
    <derivirana_varijabla naziv="DomainObject.Predmet.StrankaFormatedOIB_1">  Tea Gatternig,likvidator, OIB 20214370352</derivirana_varijabla>
  </DomainObject.Predmet.StrankaFormatedOIB>
  <DomainObject.Predmet.StrankaFormatedWithAdress>
    <izvorni_sadrzaj> Tea Gatternig,likvidator, Šemovečkih Žrtava 18, 42000 Varaždin</izvorni_sadrzaj>
    <derivirana_varijabla naziv="DomainObject.Predmet.StrankaFormatedWithAdress_1"> Tea Gatternig,likvidator, Šemovečkih Žrtava 18, 42000 Varaždin</derivirana_varijabla>
  </DomainObject.Predmet.StrankaFormatedWithAdress>
  <DomainObject.Predmet.StrankaFormatedWithAdressOIB>
    <izvorni_sadrzaj> Tea Gatternig,likvidator, OIB 20214370352, Šemovečkih Žrtava 18, 42000 Varaždin</izvorni_sadrzaj>
    <derivirana_varijabla naziv="DomainObject.Predmet.StrankaFormatedWithAdressOIB_1"> Tea Gatternig,likvidator, OIB 20214370352, Šemovečkih Žrtava 18, 42000 Varaždin</derivirana_varijabla>
  </DomainObject.Predmet.StrankaFormatedWithAdressOIB>
  <DomainObject.Predmet.StrankaWithAdress>
    <izvorni_sadrzaj>Tea Gatternig,likvidator Šemovečkih Žrtava 18,42000 Varaždin</izvorni_sadrzaj>
    <derivirana_varijabla naziv="DomainObject.Predmet.StrankaWithAdress_1">Tea Gatternig,likvidator Šemovečkih Žrtava 18,42000 Varaždin</derivirana_varijabla>
  </DomainObject.Predmet.StrankaWithAdress>
  <DomainObject.Predmet.StrankaWithAdressOIB>
    <izvorni_sadrzaj>Tea Gatternig,likvidator, OIB 20214370352, Šemovečkih Žrtava 18,42000 Varaždin</izvorni_sadrzaj>
    <derivirana_varijabla naziv="DomainObject.Predmet.StrankaWithAdressOIB_1">Tea Gatternig,likvidator, OIB 20214370352, Šemovečkih Žrtava 18,42000 Varaždin</derivirana_varijabla>
  </DomainObject.Predmet.StrankaWithAdressOIB>
  <DomainObject.Predmet.StrankaNazivFormated>
    <izvorni_sadrzaj>Tea Gatternig,likvidator</izvorni_sadrzaj>
    <derivirana_varijabla naziv="DomainObject.Predmet.StrankaNazivFormated_1">Tea Gatternig,likvidator</derivirana_varijabla>
  </DomainObject.Predmet.StrankaNazivFormated>
  <DomainObject.Predmet.StrankaNazivFormatedOIB>
    <izvorni_sadrzaj>Tea Gatternig,likvidator, OIB 20214370352</izvorni_sadrzaj>
    <derivirana_varijabla naziv="DomainObject.Predmet.StrankaNazivFormatedOIB_1">Tea Gatternig,likvidator, OIB 20214370352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Tea Gatternig,likvidator</item>
    </izvorni_sadrzaj>
    <derivirana_varijabla naziv="DomainObject.Predmet.StrankaListFormated_1">
      <item>Tea Gatternig,likvidator</item>
    </derivirana_varijabla>
  </DomainObject.Predmet.StrankaListFormated>
  <DomainObject.Predmet.StrankaListFormatedOIB>
    <izvorni_sadrzaj>
      <item>Tea Gatternig,likvidator, OIB 20214370352</item>
    </izvorni_sadrzaj>
    <derivirana_varijabla naziv="DomainObject.Predmet.StrankaListFormatedOIB_1">
      <item>Tea Gatternig,likvidator, OIB 20214370352</item>
    </derivirana_varijabla>
  </DomainObject.Predmet.StrankaListFormatedOIB>
  <DomainObject.Predmet.StrankaListFormatedWithAdress>
    <izvorni_sadrzaj>
      <item>Tea Gatternig,likvidator, Šemovečkih Žrtava 18, 42000 Varaždin</item>
    </izvorni_sadrzaj>
    <derivirana_varijabla naziv="DomainObject.Predmet.StrankaListFormatedWithAdress_1">
      <item>Tea Gatternig,likvidator, Šemovečkih Žrtava 18, 42000 Varaždin</item>
    </derivirana_varijabla>
  </DomainObject.Predmet.StrankaListFormatedWithAdress>
  <DomainObject.Predmet.StrankaListFormatedWithAdressOIB>
    <izvorni_sadrzaj>
      <item>Tea Gatternig,likvidator, OIB 20214370352, Šemovečkih Žrtava 18, 42000 Varaždin</item>
    </izvorni_sadrzaj>
    <derivirana_varijabla naziv="DomainObject.Predmet.StrankaListFormatedWithAdressOIB_1">
      <item>Tea Gatternig,likvidator, OIB 20214370352, Šemovečkih Žrtava 18, 42000 Varaždin</item>
    </derivirana_varijabla>
  </DomainObject.Predmet.StrankaListFormatedWithAdressOIB>
  <DomainObject.Predmet.StrankaListNazivFormated>
    <izvorni_sadrzaj>
      <item>Tea Gatternig,likvidator</item>
    </izvorni_sadrzaj>
    <derivirana_varijabla naziv="DomainObject.Predmet.StrankaListNazivFormated_1">
      <item>Tea Gatternig,likvidator</item>
    </derivirana_varijabla>
  </DomainObject.Predmet.StrankaListNazivFormated>
  <DomainObject.Predmet.StrankaListNazivFormatedOIB>
    <izvorni_sadrzaj>
      <item>Tea Gatternig,likvidator, OIB 20214370352</item>
    </izvorni_sadrzaj>
    <derivirana_varijabla naziv="DomainObject.Predmet.StrankaListNazivFormatedOIB_1">
      <item>Tea Gatternig,likvidator, OIB 20214370352</item>
    </derivirana_varijabla>
  </DomainObject.Predmet.StrankaListNazivFormatedOIB>
  <DomainObject.Predmet.ProtuStrankaListFormated>
    <izvorni_sadrzaj>
      <item>Stečajna masa iza BIO-PRODUKT društvo s ograničenom odgovornošću za proizvodnju i usluge zastupanog po punomoćniku Tea Gatternig, stečajni upravitelj</item>
    </izvorni_sadrzaj>
    <derivirana_varijabla naziv="DomainObject.Predmet.ProtuStrankaListFormated_1">
      <item>Stečajna masa iza BIO-PRODUKT društvo s ograničenom odgovornošću za proizvodnju i usluge zastupanog po punomoćniku Tea Gatternig, stečajni upravitelj</item>
    </derivirana_varijabla>
  </DomainObject.Predmet.ProtuStrankaListFormated>
  <DomainObject.Predmet.ProtuStrankaListFormatedOIB>
    <izvorni_sadrzaj>
      <item>Stečajna masa iza BIO-PRODUKT društvo s ograničenom odgovornošću za proizvodnju i usluge, OIB 31563213734 zastupanog po punomoćniku Tea Gatternig, stečajni upravitelj</item>
    </izvorni_sadrzaj>
    <derivirana_varijabla naziv="DomainObject.Predmet.ProtuStrankaListFormatedOIB_1">
      <item>Stečajna masa iza BIO-PRODUKT društvo s ograničenom odgovornošću za proizvodnju i usluge, OIB 31563213734 zastupanog po punomoćniku Tea Gatternig, stečajni upravitelj</item>
    </derivirana_varijabla>
  </DomainObject.Predmet.ProtuStrankaListFormatedOIB>
  <DomainObject.Predmet.ProtuStrankaListFormatedWithAdress>
    <izvorni_sadrzaj>
      <item>Stečajna masa iza BIO-PRODUKT društvo s ograničenom odgovornošću za proizvodnju i usluge, Branka Vodnika 4, 42000 Varaždin zastupanog po punomoćniku Tea Gatternig, stečajni upravitelj</item>
    </izvorni_sadrzaj>
    <derivirana_varijabla naziv="DomainObject.Predmet.ProtuStrankaListFormatedWithAdress_1">
      <item>Stečajna masa iza BIO-PRODUKT društvo s ograničenom odgovornošću za proizvodnju i usluge, Branka Vodnika 4, 42000 Varaždin zastupanog po punomoćniku Tea Gatternig, stečajni upravitelj</item>
    </derivirana_varijabla>
  </DomainObject.Predmet.ProtuStrankaListFormatedWithAdress>
  <DomainObject.Predmet.ProtuStrankaListFormatedWithAdressOIB>
    <izvorni_sadrzaj>
      <item>Stečajna masa iza BIO-PRODUKT društvo s ograničenom odgovornošću za proizvodnju i usluge, OIB 31563213734, Branka Vodnika 4, 42000 Varaždin zastupanog po punomoćniku Tea Gatternig, stečajni upravitelj</item>
    </izvorni_sadrzaj>
    <derivirana_varijabla naziv="DomainObject.Predmet.ProtuStrankaListFormatedWithAdressOIB_1">
      <item>Stečajna masa iza BIO-PRODUKT društvo s ograničenom odgovornošću za proizvodnju i usluge, OIB 31563213734, Branka Vodnika 4, 42000 Varaždin zastupanog po punomoćniku Tea Gatternig, stečajni upravitelj</item>
    </derivirana_varijabla>
  </DomainObject.Predmet.ProtuStrankaListFormatedWithAdressOIB>
  <DomainObject.Predmet.ProtuStrankaListNazivFormated>
    <izvorni_sadrzaj>
      <item>Stečajna masa iza BIO-PRODUKT društvo s ograničenom odgovornošću za proizvodnju i usluge</item>
    </izvorni_sadrzaj>
    <derivirana_varijabla naziv="DomainObject.Predmet.ProtuStrankaListNazivFormated_1">
      <item>Stečajna masa iza BIO-PRODUKT društvo s ograničenom odgovornošću za proizvodnju i usluge</item>
    </derivirana_varijabla>
  </DomainObject.Predmet.ProtuStrankaListNazivFormated>
  <DomainObject.Predmet.ProtuStrankaListNazivFormatedOIB>
    <izvorni_sadrzaj>
      <item>Stečajna masa iza BIO-PRODUKT društvo s ograničenom odgovornošću za proizvodnju i usluge, OIB 31563213734</item>
    </izvorni_sadrzaj>
    <derivirana_varijabla naziv="DomainObject.Predmet.ProtuStrankaListNazivFormatedOIB_1">
      <item>Stečajna masa iza BIO-PRODUKT društvo s ograničenom odgovornošću za proizvodnju i usluge, OIB 31563213734</item>
    </derivirana_varijabla>
  </DomainObject.Predmet.ProtuStrankaListNazivFormatedOIB>
  <DomainObject.Predmet.OstaliListFormated>
    <izvorni_sadrzaj>
      <item>Financijska agencija</item>
      <item>e-Oglasna ploča</item>
      <item>Sudski registar</item>
      <item>Tea Gatternig, stečajni upravitelj punomoćnik sudionika u postupku Stečajna masa iza BIO-PRODUKT društvo s ograničenom odgovornošću za proizvodnju i usluge</item>
      <item>Tomo Božić, zamjenik ŽDO</item>
    </izvorni_sadrzaj>
    <derivirana_varijabla naziv="DomainObject.Predmet.OstaliListFormated_1">
      <item>Financijska agencija</item>
      <item>e-Oglasna ploča</item>
      <item>Sudski registar</item>
      <item>Tea Gatternig, stečajni upravitelj punomoćnik sudionika u postupku Stečajna masa iza BIO-PRODUKT društvo s ograničenom odgovornošću za proizvodnju i usluge</item>
      <item>Tomo Božić, zamjenik ŽDO</item>
    </derivirana_varijabla>
  </DomainObject.Predmet.OstaliListFormated>
  <DomainObject.Predmet.OstaliListFormatedOIB>
    <izvorni_sadrzaj>
      <item>Financijska agencija, OIB 85821130368</item>
      <item>e-Oglasna ploča</item>
      <item>Sudski registar</item>
      <item>Tea Gatternig, stečajni upravitelj, OIB 20214370352 punomoćnik sudionika u postupku Stečajna masa iza BIO-PRODUKT društvo s ograničenom odgovornošću za proizvodnju i usluge</item>
      <item>Tomo Božić, zamjenik ŽDO</item>
    </izvorni_sadrzaj>
    <derivirana_varijabla naziv="DomainObject.Predmet.OstaliListFormatedOIB_1">
      <item>Financijska agencija, OIB 85821130368</item>
      <item>e-Oglasna ploča</item>
      <item>Sudski registar</item>
      <item>Tea Gatternig, stečajni upravitelj, OIB 20214370352 punomoćnik sudionika u postupku Stečajna masa iza BIO-PRODUKT društvo s ograničenom odgovornošću za proizvodnju i usluge</item>
      <item>Tomo Božić, zamjenik ŽDO</item>
    </derivirana_varijabla>
  </DomainObject.Predmet.OstaliListFormatedOIB>
  <DomainObject.Predmet.OstaliListFormatedWithAdress>
    <izvorni_sadrzaj>
      <item>Financijska agencija, Ulica grada Vukovara 70, 10000 Zagreb</item>
      <item>e-Oglasna ploča</item>
      <item>Sudski registar</item>
      <item>Tea Gatternig, stečajni upravitelj, Branka Vodnika br. 4., 42000 Varaždin punomoćnik sudionika u postupku Stečajna masa iza BIO-PRODUKT društvo s ograničenom odgovornošću za proizvodnju i usluge</item>
      <item>Tomo Božić, zamjenik ŽDO</item>
    </izvorni_sadrzaj>
    <derivirana_varijabla naziv="DomainObject.Predmet.OstaliListFormatedWithAdress_1">
      <item>Financijska agencija, Ulica grada Vukovara 70, 10000 Zagreb</item>
      <item>e-Oglasna ploča</item>
      <item>Sudski registar</item>
      <item>Tea Gatternig, stečajni upravitelj, Branka Vodnika br. 4., 42000 Varaždin punomoćnik sudionika u postupku Stečajna masa iza BIO-PRODUKT društvo s ograničenom odgovornošću za proizvodnju i usluge</item>
      <item>Tomo Božić, zamjenik ŽDO</item>
    </derivirana_varijabla>
  </DomainObject.Predmet.OstaliListFormatedWithAdress>
  <DomainObject.Predmet.OstaliListFormatedWithAdressOIB>
    <izvorni_sadrzaj>
      <item>Financijska agencija, OIB 85821130368, Ulica grada Vukovara 70, 10000 Zagreb</item>
      <item>e-Oglasna ploča</item>
      <item>Sudski registar</item>
      <item>Tea Gatternig, stečajni upravitelj, OIB 20214370352, Branka Vodnika br. 4., 42000 Varaždin punomoćnik sudionika u postupku Stečajna masa iza BIO-PRODUKT društvo s ograničenom odgovornošću za proizvodnju i usluge</item>
      <item>Tomo Božić, zamjenik ŽDO</item>
    </izvorni_sadrzaj>
    <derivirana_varijabla naziv="DomainObject.Predmet.OstaliListFormatedWithAdressOIB_1">
      <item>Financijska agencija, OIB 85821130368, Ulica grada Vukovara 70, 10000 Zagreb</item>
      <item>e-Oglasna ploča</item>
      <item>Sudski registar</item>
      <item>Tea Gatternig, stečajni upravitelj, OIB 20214370352, Branka Vodnika br. 4., 42000 Varaždin punomoćnik sudionika u postupku Stečajna masa iza BIO-PRODUKT društvo s ograničenom odgovornošću za proizvodnju i usluge</item>
      <item>Tomo Božić, zamjenik ŽDO</item>
    </derivirana_varijabla>
  </DomainObject.Predmet.OstaliListFormatedWithAdressOIB>
  <DomainObject.Predmet.OstaliListNazivFormated>
    <izvorni_sadrzaj>
      <item>Financijska agencija</item>
      <item>e-Oglasna ploča</item>
      <item>Sudski registar</item>
      <item>Tea Gatternig, stečajni upravitelj</item>
      <item>Tomo Božić, zamjenik ŽDO</item>
    </izvorni_sadrzaj>
    <derivirana_varijabla naziv="DomainObject.Predmet.OstaliListNazivFormated_1">
      <item>Financijska agencija</item>
      <item>e-Oglasna ploča</item>
      <item>Sudski registar</item>
      <item>Tea Gatternig, stečajni upravitelj</item>
      <item>Tomo Božić, zamjenik ŽDO</item>
    </derivirana_varijabla>
  </DomainObject.Predmet.OstaliListNazivFormated>
  <DomainObject.Predmet.OstaliListNazivFormatedOIB>
    <izvorni_sadrzaj>
      <item>Financijska agencija, OIB 85821130368</item>
      <item>e-Oglasna ploča</item>
      <item>Sudski registar</item>
      <item>Tea Gatternig, stečajni upravitelj, OIB 20214370352</item>
      <item>Tomo Božić, zamjenik ŽDO</item>
    </izvorni_sadrzaj>
    <derivirana_varijabla naziv="DomainObject.Predmet.OstaliListNazivFormatedOIB_1">
      <item>Financijska agencija, OIB 85821130368</item>
      <item>e-Oglasna ploča</item>
      <item>Sudski registar</item>
      <item>Tea Gatternig, stečajni upravitelj, OIB 20214370352</item>
      <item>Tomo Božić,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>St-1061/2016-26</izvorni_sadrzaj>
    <derivirana_varijabla naziv="DomainObject.PoslovniBrojDokumenta_1">St-1061/2016-26</derivirana_varijabla>
  </DomainObject.PoslovniBrojDokumenta>
  <DomainObject.Predmet.StrankaIDrugi>
    <izvorni_sadrzaj>Tea Gatternig,likvidator</izvorni_sadrzaj>
    <derivirana_varijabla naziv="DomainObject.Predmet.StrankaIDrugi_1">Tea Gatternig,likvidator</derivirana_varijabla>
  </DomainObject.Predmet.StrankaIDrugi>
  <DomainObject.Predmet.ProtustrankaIDrugi>
    <izvorni_sadrzaj>Stečajna masa iza BIO-PRODUKT društvo s ograničenom odgovornošću za proizvodnju i usluge</izvorni_sadrzaj>
    <derivirana_varijabla naziv="DomainObject.Predmet.ProtustrankaIDrugi_1">Stečajna masa iza BIO-PRODUKT društvo s ograničenom odgovornošću za proizvodnju i usluge</derivirana_varijabla>
  </DomainObject.Predmet.ProtustrankaIDrugi>
  <DomainObject.Predmet.StrankaIDrugiAdressOIB>
    <izvorni_sadrzaj>Tea Gatternig,likvidator, OIB 20214370352, Šemovečkih Žrtava 18, 42000 Varaždin</izvorni_sadrzaj>
    <derivirana_varijabla naziv="DomainObject.Predmet.StrankaIDrugiAdressOIB_1">Tea Gatternig,likvidator, OIB 20214370352, Šemovečkih Žrtava 18, 42000 Varaždin</derivirana_varijabla>
  </DomainObject.Predmet.StrankaIDrugiAdressOIB>
  <DomainObject.Predmet.ProtustrankaIDrugiAdressOIB>
    <izvorni_sadrzaj>Stečajna masa iza BIO-PRODUKT društvo s ograničenom odgovornošću za proizvodnju i usluge, OIB 31563213734, Branka Vodnika 4, 42000 Varaždin</izvorni_sadrzaj>
    <derivirana_varijabla naziv="DomainObject.Predmet.ProtustrankaIDrugiAdressOIB_1">Stečajna masa iza BIO-PRODUKT društvo s ograničenom odgovornošću za proizvodnju i usluge, OIB 31563213734, Branka Vodnika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Tea Gatternig,likvidator</item>
      <item>Stečajna masa iza BIO-PRODUKT društvo s ograničenom odgovornošću za proizvodnju i usluge</item>
      <item>Financijska agencija</item>
      <item>e-Oglasna ploča</item>
      <item>Sudski registar</item>
      <item>Tea Gatternig, stečajni upravitelj</item>
      <item>Tomo Božić, zamjenik ŽDO</item>
    </izvorni_sadrzaj>
    <derivirana_varijabla naziv="DomainObject.Predmet.SudioniciListNaziv_1">
      <item>Tea Gatternig,likvidator</item>
      <item>Stečajna masa iza BIO-PRODUKT društvo s ograničenom odgovornošću za proizvodnju i usluge</item>
      <item>Financijska agencija</item>
      <item>e-Oglasna ploča</item>
      <item>Sudski registar</item>
      <item>Tea Gatternig, stečajni upravitelj</item>
      <item>Tomo Božić, zamjenik ŽDO</item>
    </derivirana_varijabla>
  </DomainObject.Predmet.SudioniciListNaziv>
  <DomainObject.Predmet.SudioniciListAdressOIB>
    <izvorni_sadrzaj>
      <item>Tea Gatternig,likvidator, OIB 20214370352, Šemovečkih Žrtava 18,42000 Varaždin</item>
      <item>Stečajna masa iza BIO-PRODUKT društvo s ograničenom odgovornošću za proizvodnju i usluge, OIB 31563213734, Branka Vodnika 4,42000 Varaždin</item>
      <item>Financijska agencija, OIB 85821130368, Ulica grada Vukovara 70,10000 Zagreb</item>
      <item>e-Oglasna ploča</item>
      <item>Sudski registar</item>
      <item>Tea Gatternig, stečajni upravitelj, OIB 20214370352, Branka Vodnika br. 4.,42000 Varaždin</item>
      <item>Tomo Božić, zamjenik ŽDO</item>
    </izvorni_sadrzaj>
    <derivirana_varijabla naziv="DomainObject.Predmet.SudioniciListAdressOIB_1">
      <item>Tea Gatternig,likvidator, OIB 20214370352, Šemovečkih Žrtava 18,42000 Varaždin</item>
      <item>Stečajna masa iza BIO-PRODUKT društvo s ograničenom odgovornošću za proizvodnju i usluge, OIB 31563213734, Branka Vodnika 4,42000 Varaždin</item>
      <item>Financijska agencija, OIB 85821130368, Ulica grada Vukovara 70,10000 Zagreb</item>
      <item>e-Oglasna ploča</item>
      <item>Sudski registar</item>
      <item>Tea Gatternig, stečajni upravitelj, OIB 20214370352, Branka Vodnika br. 4.,42000 Varaždin</item>
      <item>Tomo Božić,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D47EDF-F1EB-4622-B8D2-8C18C0C7E6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228</properties:Words>
  <properties:Characters>1200</properties:Characters>
  <properties:Lines>43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2019-01-31T09:52:00Z</cp:lastPrinted>
  <dcterms:modified xmlns:xsi="http://www.w3.org/2001/XMLSchema-instance" xsi:type="dcterms:W3CDTF">2019-01-31T09:52:00Z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St-1061/2016-26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