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cd0a" w14:paraId="a40cd0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St-11</w:t>
      </w:r>
      <w:r w:rsidR="006940D3">
        <w:t>31/2017-33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F7D67" w:rsidP="00FF7D67" w:rsidR="00FF7D67">
      <w:pPr>
        <w:pStyle w:val="Tijeloteksta"/>
        <w:ind w:firstLine="720"/>
      </w:pPr>
      <w:r w:rsidRPr="0099393C">
        <w:t xml:space="preserve">Trgovački sud u Osijeku, po sucu mr. sc. </w:t>
      </w:r>
      <w:r w:rsidR="0086644A">
        <w:t>Mirjana Baran</w:t>
      </w:r>
      <w:r w:rsidRPr="0099393C">
        <w:t xml:space="preserve">, kao stečajnom sucu, povodom prijedloga </w:t>
      </w:r>
      <w:r w:rsidR="00757841">
        <w:t xml:space="preserve">FINA RC Zagreb Podružnica Zagreb, Trg svibanjskih žrtava 1995. br. 1 povodom prijedloga za otvaranje stečajnog postupka nad dužnikom </w:t>
      </w:r>
      <w:r w:rsidR="006940D3">
        <w:t xml:space="preserve">DIGITEL KOMUNIKACIJE d.o.o. OIB: 83396107694, MBS: 080527262, Zagreb, </w:t>
      </w:r>
      <w:proofErr w:type="spellStart"/>
      <w:r w:rsidR="006940D3">
        <w:t>Heinzelova</w:t>
      </w:r>
      <w:proofErr w:type="spellEnd"/>
      <w:r w:rsidR="006940D3">
        <w:t xml:space="preserve"> 62A</w:t>
      </w:r>
      <w:r w:rsidR="004E708A">
        <w:t>,</w:t>
      </w:r>
      <w:r>
        <w:t xml:space="preserve"> </w:t>
      </w:r>
      <w:r w:rsidR="006940D3">
        <w:t>6. srpnja</w:t>
      </w:r>
      <w:r w:rsidR="00757841">
        <w:t xml:space="preserve"> </w:t>
      </w:r>
      <w:r>
        <w:t>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</w:t>
      </w:r>
      <w:proofErr w:type="spellStart"/>
      <w:r w:rsidR="006940D3">
        <w:t>dr.sc</w:t>
      </w:r>
      <w:proofErr w:type="spellEnd"/>
      <w:r w:rsidR="006940D3">
        <w:t>. Ivo Mijoč, OIB: 15425129018, Osijek, A. Hebranga 7</w:t>
      </w:r>
      <w:r w:rsidR="0037614A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940D3">
        <w:t xml:space="preserve">DIGITEL KOMUNIKACIJE d.o.o. OIB: 83396107694, MBS: 080527262, Zagreb, </w:t>
      </w:r>
      <w:proofErr w:type="spellStart"/>
      <w:r w:rsidR="006940D3">
        <w:t>Heinzelova</w:t>
      </w:r>
      <w:proofErr w:type="spellEnd"/>
      <w:r w:rsidR="006940D3">
        <w:t xml:space="preserve"> 62A</w:t>
      </w:r>
      <w:r w:rsidR="004E708A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940D3">
        <w:t>4.000</w:t>
      </w:r>
      <w:r w:rsidR="00E90780">
        <w:t xml:space="preserve">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6940D3">
        <w:t>HR11 2386 0023 1015 3219 8</w:t>
      </w:r>
      <w:r w:rsidR="0037614A">
        <w:t xml:space="preserve"> kod </w:t>
      </w:r>
      <w:r w:rsidR="006940D3">
        <w:t>Podravske banke</w:t>
      </w:r>
      <w:r w:rsidR="0037614A">
        <w:t xml:space="preserve"> d.d.</w:t>
      </w:r>
      <w:r w:rsidR="00757841">
        <w:t>,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6940D3">
        <w:t>31</w:t>
      </w:r>
      <w:r w:rsidR="00757841">
        <w:t>/2017-</w:t>
      </w:r>
      <w:r w:rsidR="006940D3">
        <w:t>8</w:t>
      </w:r>
      <w:r w:rsidR="009B0F1B">
        <w:t xml:space="preserve"> od </w:t>
      </w:r>
      <w:r w:rsidR="006940D3">
        <w:t>23. veljače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proofErr w:type="spellStart"/>
      <w:r w:rsidR="006940D3">
        <w:t>dr.sc</w:t>
      </w:r>
      <w:proofErr w:type="spellEnd"/>
      <w:r w:rsidR="006940D3">
        <w:t>. Ivo Mijoč, iz  Osijeka, A. Hebranga 7</w:t>
      </w:r>
      <w:r w:rsidR="00DE41F7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DE41F7" w:rsidP="00151FF0" w:rsidR="00DE41F7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 xml:space="preserve">svoje pisano izvješće i </w:t>
      </w:r>
      <w:proofErr w:type="spellStart"/>
      <w:r>
        <w:t>nazoči</w:t>
      </w:r>
      <w:r w:rsidR="001C5ACC">
        <w:t>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E41F7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E41F7">
        <w:t>21</w:t>
      </w:r>
      <w:r w:rsidR="00556D9C">
        <w:t>. svibnja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BB2784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BB2784" w:rsidR="007B0E37" w:rsidRPr="00617416">
      <w:pPr>
        <w:rPr>
          <w:b/>
        </w:rPr>
      </w:pPr>
      <w:r w:rsidRPr="00617416">
        <w:t>Snježana Andrijanić</w:t>
      </w:r>
    </w:p>
    <w:p w:rsidRDefault="007B0E37" w:rsidP="00BB2784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DE41F7">
        <w:t>5/7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784" w:rsidR="00BB2784">
      <w:r>
        <w:separator/>
      </w:r>
    </w:p>
  </w:endnote>
  <w:endnote w:id="0" w:type="continuationSeparator">
    <w:p w:rsidRDefault="00BB2784" w:rsidR="00BB2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784" w:rsidR="00BB2784">
      <w:r>
        <w:separator/>
      </w:r>
    </w:p>
  </w:footnote>
  <w:footnote w:id="0" w:type="continuationSeparator">
    <w:p w:rsidRDefault="00BB2784" w:rsidR="00BB2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3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St-11</w:t>
    </w:r>
    <w:r w:rsidR="006940D3">
      <w:t>31</w:t>
    </w:r>
    <w:r w:rsidR="00556D9C">
      <w:t>/2017</w:t>
    </w:r>
    <w:r w:rsidR="006940D3">
      <w:t>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40D3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7486B"/>
    <w:rsid w:val="00B76849"/>
    <w:rsid w:val="00B80410"/>
    <w:rsid w:val="00B81B64"/>
    <w:rsid w:val="00B83C12"/>
    <w:rsid w:val="00BA301E"/>
    <w:rsid w:val="00BB2784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0367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3BF58-69CE-4228-8AEB-9948F733F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433</properties:Words>
  <properties:Characters>2385</properties:Characters>
  <properties:Lines>19</properties:Lines>
  <properties:Paragraphs>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2018-05-21T08:54:00Z</dcterms:created>
  <dc:creator>banka</dc:creator>
  <cp:lastModifiedBy>Snježana Andrijanić</cp:lastModifiedBy>
  <cp:lastPrinted>2018-05-21T08:55:00Z</cp:lastPrinted>
  <dcterms:modified xmlns:xsi="http://www.w3.org/2001/XMLSchema-instance" xsi:type="dcterms:W3CDTF">2018-07-06T11:40:00Z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