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008c1" w14:paraId="76008c1" w:rsidRDefault="00011F2C" w:rsidP="008615FD" w:rsidR="00011F2C" w:rsidRPr="00C66265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C66265">
      <w:r w:rsidRPr="00C66265">
        <w:rPr>
          <w:rStyle w:val="Naglaeno"/>
        </w:rPr>
        <w:t xml:space="preserve">             </w:t>
      </w:r>
      <w:r w:rsidR="00574060" w:rsidRPr="00C6626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66265"/>
    <w:p w:rsidRDefault="008615FD" w:rsidP="008615FD" w:rsidR="008615FD" w:rsidRPr="00C66265">
      <w:pPr>
        <w:ind w:hanging="720" w:left="360"/>
        <w:rPr>
          <w:b/>
        </w:rPr>
      </w:pPr>
      <w:r w:rsidRPr="00C66265">
        <w:rPr>
          <w:b/>
        </w:rPr>
        <w:t xml:space="preserve">     </w:t>
      </w:r>
      <w:r w:rsidR="00A8162D" w:rsidRPr="00C66265">
        <w:rPr>
          <w:b/>
        </w:rPr>
        <w:t xml:space="preserve">   </w:t>
      </w:r>
      <w:r w:rsidRPr="00C66265">
        <w:rPr>
          <w:b/>
        </w:rPr>
        <w:t>REPUBLIKA HRVATSKA</w:t>
      </w:r>
    </w:p>
    <w:p w:rsidRDefault="008615FD" w:rsidP="008A4695" w:rsidR="008615FD" w:rsidRPr="00C66265">
      <w:pPr>
        <w:ind w:hanging="720" w:left="360"/>
      </w:pPr>
      <w:r w:rsidRPr="00C66265">
        <w:t xml:space="preserve">     TRGOVAČKI SUD U OSIJEKU</w:t>
      </w:r>
    </w:p>
    <w:p w:rsidRDefault="009A7277" w:rsidP="008615FD" w:rsidR="009A7277" w:rsidRPr="00C66265"/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U  I M E  R E P U B L I K E  H R V A T S K E</w:t>
      </w:r>
    </w:p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R J E Š E N J E</w:t>
      </w:r>
    </w:p>
    <w:p w:rsidRDefault="00085ECC" w:rsidP="00085ECC" w:rsidR="00085ECC" w:rsidRPr="00C66265">
      <w:pPr>
        <w:ind w:left="1485"/>
        <w:jc w:val="both"/>
      </w:pPr>
    </w:p>
    <w:p w:rsidRDefault="00085ECC" w:rsidP="00085ECC" w:rsidR="00085ECC" w:rsidRPr="00C66265"/>
    <w:p w:rsidRDefault="00085ECC" w:rsidP="008E1793" w:rsidR="00085ECC" w:rsidRPr="00C66265">
      <w:pPr>
        <w:jc w:val="both"/>
      </w:pPr>
      <w:r w:rsidRPr="00C66265">
        <w:t xml:space="preserve">               TRGOVAČKI SUD U OSIJEKU, po sucu mr. sc. Borisu Vukoviću, u stečajnom predmetu povodom zahtjeva </w:t>
      </w:r>
      <w:r w:rsidR="00C01767" w:rsidRPr="00204EAF">
        <w:t>Financijske agencije OIB 85821130368, Regionalni centar Zagreb</w:t>
      </w:r>
      <w:r w:rsidR="000461D8">
        <w:t>,</w:t>
      </w:r>
      <w:r w:rsidR="00C01767" w:rsidRPr="00204EAF">
        <w:t xml:space="preserve"> Podružnica </w:t>
      </w:r>
      <w:r w:rsidR="005C0C38">
        <w:t>Karlovac</w:t>
      </w:r>
      <w:r w:rsidR="00C01767" w:rsidRPr="00204EAF">
        <w:t xml:space="preserve">, </w:t>
      </w:r>
      <w:r w:rsidR="005C0C38">
        <w:t>Ul. Pavla Vitezovića 1, Karlovac,</w:t>
      </w:r>
      <w:r w:rsidRPr="00C66265">
        <w:t xml:space="preserve"> za provedbu skraćenog stečajnog postupka nad dužnikom </w:t>
      </w:r>
      <w:r w:rsidR="00F664E8" w:rsidRPr="00F664E8">
        <w:t>SANDRA I GOGA j.d.o.o. za usluge</w:t>
      </w:r>
      <w:r w:rsidRPr="00C66265">
        <w:t xml:space="preserve">, </w:t>
      </w:r>
      <w:r w:rsidR="00F664E8" w:rsidRPr="00F664E8">
        <w:t>Karlovac</w:t>
      </w:r>
      <w:r w:rsidR="00EB6853" w:rsidRPr="00EB6853">
        <w:t xml:space="preserve">, </w:t>
      </w:r>
      <w:r w:rsidR="00F664E8" w:rsidRPr="00F664E8">
        <w:t>Banija 28</w:t>
      </w:r>
      <w:r w:rsidRPr="00C66265">
        <w:t xml:space="preserve">, </w:t>
      </w:r>
      <w:r w:rsidR="00F664E8">
        <w:t xml:space="preserve">MBS: </w:t>
      </w:r>
      <w:r w:rsidR="00F664E8" w:rsidRPr="00F664E8">
        <w:t>080968474</w:t>
      </w:r>
      <w:r w:rsidRPr="00C66265">
        <w:t xml:space="preserve">, </w:t>
      </w:r>
      <w:r w:rsidR="00F664E8">
        <w:t>OIB</w:t>
      </w:r>
      <w:r w:rsidR="00EB6853" w:rsidRPr="00EB6853">
        <w:t xml:space="preserve">: </w:t>
      </w:r>
      <w:r w:rsidR="00F664E8" w:rsidRPr="00F664E8">
        <w:t>12418442833</w:t>
      </w:r>
      <w:r w:rsidRPr="00C66265">
        <w:t xml:space="preserve">, dana </w:t>
      </w:r>
      <w:r w:rsidR="00F664E8">
        <w:t>6</w:t>
      </w:r>
      <w:r w:rsidR="00C139E9" w:rsidRPr="00C66265">
        <w:t>. veljače 2017.</w:t>
      </w:r>
      <w:r w:rsidRPr="00C66265">
        <w:t xml:space="preserve"> </w:t>
      </w:r>
    </w:p>
    <w:p w:rsidRDefault="00085ECC" w:rsidP="00085ECC" w:rsidR="00085ECC" w:rsidRPr="00C66265"/>
    <w:p w:rsidRDefault="00085ECC" w:rsidP="00085ECC" w:rsidR="00085ECC" w:rsidRPr="00C66265"/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r i j e š i o    j e</w:t>
      </w:r>
    </w:p>
    <w:p w:rsidRDefault="00085ECC" w:rsidP="00085ECC" w:rsidR="00085ECC" w:rsidRPr="00C66265">
      <w:pPr>
        <w:ind w:left="360"/>
        <w:jc w:val="both"/>
      </w:pPr>
      <w:r w:rsidRPr="00C66265">
        <w:t xml:space="preserve">                                                </w:t>
      </w:r>
    </w:p>
    <w:p w:rsidRDefault="00085ECC" w:rsidP="00085ECC" w:rsidR="00085ECC" w:rsidRPr="00C66265">
      <w:pPr>
        <w:ind w:left="360"/>
        <w:jc w:val="both"/>
      </w:pPr>
    </w:p>
    <w:p w:rsidRDefault="00085ECC" w:rsidP="00894C25" w:rsidR="00894C25">
      <w:pPr>
        <w:pStyle w:val="Odlomakpopisa"/>
        <w:numPr>
          <w:ilvl w:val="0"/>
          <w:numId w:val="13"/>
        </w:numPr>
        <w:jc w:val="both"/>
      </w:pPr>
      <w:r w:rsidRPr="00C66265">
        <w:rPr>
          <w:bCs/>
        </w:rPr>
        <w:t>OTVARA SE stečajni postupak nad dužnikom</w:t>
      </w:r>
      <w:r w:rsidRPr="00C66265">
        <w:t xml:space="preserve"> </w:t>
      </w:r>
      <w:r w:rsidR="00C725D3">
        <w:t>SANDRA I GOGA j.d.o.o. za usluge, Karlovac, Banija 28, MBS: 080968474, OIB: 12418442833</w:t>
      </w:r>
      <w:r w:rsidRPr="00C66265">
        <w:t>.</w:t>
      </w:r>
    </w:p>
    <w:p w:rsidRDefault="00894C25" w:rsidP="00894C25" w:rsidR="00894C25">
      <w:pPr>
        <w:pStyle w:val="Odlomakpopisa"/>
        <w:ind w:left="2160"/>
        <w:jc w:val="both"/>
      </w:pPr>
    </w:p>
    <w:p w:rsidRDefault="00E56A51" w:rsidP="00894C25" w:rsidR="00EF421A">
      <w:pPr>
        <w:pStyle w:val="Odlomakpopisa"/>
        <w:numPr>
          <w:ilvl w:val="0"/>
          <w:numId w:val="13"/>
        </w:numPr>
        <w:jc w:val="both"/>
      </w:pPr>
      <w:r w:rsidRPr="00C66265">
        <w:t xml:space="preserve">Za stečajnog upravitelja imenuje se </w:t>
      </w:r>
      <w:r w:rsidR="00EF421A">
        <w:t>Mlad</w:t>
      </w:r>
      <w:r w:rsidR="00D418F5">
        <w:t xml:space="preserve">en </w:t>
      </w:r>
      <w:proofErr w:type="spellStart"/>
      <w:r w:rsidR="00D418F5">
        <w:t>Beljo</w:t>
      </w:r>
      <w:proofErr w:type="spellEnd"/>
      <w:r w:rsidR="00D418F5">
        <w:t>, Vinkovci, Antuna Miha</w:t>
      </w:r>
      <w:r w:rsidR="00EF421A">
        <w:t>novića 1, OIB: 76591147167.</w:t>
      </w:r>
    </w:p>
    <w:p w:rsidRDefault="00085ECC" w:rsidP="00894C25" w:rsidR="00085ECC" w:rsidRPr="00C66265">
      <w:pPr>
        <w:pStyle w:val="Odlomakpopisa"/>
        <w:ind w:left="2160"/>
        <w:jc w:val="both"/>
      </w:pPr>
    </w:p>
    <w:p w:rsidRDefault="00085ECC" w:rsidP="00C81EDD" w:rsidR="00085ECC" w:rsidRPr="00C66265">
      <w:pPr>
        <w:pStyle w:val="Odlomakpopisa"/>
        <w:numPr>
          <w:ilvl w:val="0"/>
          <w:numId w:val="13"/>
        </w:numPr>
        <w:jc w:val="both"/>
        <w:rPr>
          <w:bCs/>
        </w:rPr>
      </w:pPr>
      <w:r w:rsidRPr="00C66265">
        <w:rPr>
          <w:bCs/>
        </w:rPr>
        <w:t xml:space="preserve">ZAKLJUČUJE SE stečajni postupak nad dužnikom </w:t>
      </w:r>
      <w:r w:rsidR="00C725D3">
        <w:t>SANDRA I GOGA j.d.o.o. za usluge, Karlovac, Banija 28, MBS: 080968474, OIB: 12418442833</w:t>
      </w:r>
      <w:r w:rsidRPr="00C66265">
        <w:t>.</w:t>
      </w:r>
    </w:p>
    <w:p w:rsidRDefault="00085ECC" w:rsidP="00085ECC" w:rsidR="00085ECC" w:rsidRPr="00C66265">
      <w:pPr>
        <w:pStyle w:val="Odlomakpopisa"/>
        <w:rPr>
          <w:bCs/>
        </w:rPr>
      </w:pPr>
    </w:p>
    <w:p w:rsidRDefault="00085ECC" w:rsidP="00085ECC" w:rsidR="00085ECC" w:rsidRPr="00C66265">
      <w:pPr>
        <w:pStyle w:val="Odlomakpopisa"/>
        <w:numPr>
          <w:ilvl w:val="0"/>
          <w:numId w:val="13"/>
        </w:numPr>
        <w:jc w:val="both"/>
        <w:rPr>
          <w:bCs/>
        </w:rPr>
      </w:pPr>
      <w:r w:rsidRPr="00C66265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C66265">
      <w:pPr>
        <w:pStyle w:val="Tijeloteksta"/>
        <w:rPr>
          <w:b/>
          <w:bCs/>
          <w:sz w:val="24"/>
        </w:rPr>
      </w:pPr>
    </w:p>
    <w:p w:rsidRDefault="00085ECC" w:rsidP="00085ECC" w:rsidR="00085ECC" w:rsidRPr="00C66265">
      <w:pPr>
        <w:pStyle w:val="Tijeloteksta"/>
        <w:rPr>
          <w:b/>
          <w:bCs/>
          <w:sz w:val="24"/>
        </w:rPr>
      </w:pPr>
    </w:p>
    <w:p w:rsidRDefault="00085ECC" w:rsidP="00D01B69" w:rsidR="00D01B69">
      <w:pPr>
        <w:pStyle w:val="Tijeloteksta"/>
        <w:jc w:val="center"/>
        <w:rPr>
          <w:bCs/>
          <w:sz w:val="24"/>
        </w:rPr>
      </w:pPr>
      <w:r w:rsidRPr="00C66265">
        <w:rPr>
          <w:bCs/>
          <w:sz w:val="24"/>
        </w:rPr>
        <w:t>Obrazloženje</w:t>
      </w:r>
    </w:p>
    <w:p w:rsidRDefault="00D01B69" w:rsidP="00D01B69" w:rsidR="00D01B69" w:rsidRPr="00D01B69">
      <w:pPr>
        <w:pStyle w:val="Tijeloteksta"/>
        <w:jc w:val="center"/>
        <w:rPr>
          <w:bCs/>
          <w:sz w:val="24"/>
        </w:rPr>
      </w:pPr>
    </w:p>
    <w:p w:rsidRDefault="00D01B69" w:rsidP="00D01B69" w:rsidR="00D01B69">
      <w:pPr>
        <w:jc w:val="both"/>
      </w:pPr>
    </w:p>
    <w:p w:rsidRDefault="00D01B69" w:rsidP="00D01B69" w:rsidR="00D01B69">
      <w:pPr>
        <w:jc w:val="both"/>
      </w:pPr>
      <w:r>
        <w:t xml:space="preserve">            Financijska agencija OIB: 85821130368, Regionalni centar Zagreb, Podružnica </w:t>
      </w:r>
      <w:r w:rsidR="00C725D3">
        <w:t>Karlovac</w:t>
      </w:r>
      <w:r>
        <w:t xml:space="preserve">, </w:t>
      </w:r>
      <w:r w:rsidR="00C725D3">
        <w:t>Ul. Pavla Vitezovića 1</w:t>
      </w:r>
      <w:r>
        <w:t xml:space="preserve">, podnijela je dana </w:t>
      </w:r>
      <w:r w:rsidR="00C725D3">
        <w:t>26</w:t>
      </w:r>
      <w:r w:rsidR="00963119">
        <w:t xml:space="preserve">. </w:t>
      </w:r>
      <w:r w:rsidR="00C725D3">
        <w:t>kolovoza</w:t>
      </w:r>
      <w:r w:rsidR="00963119">
        <w:t xml:space="preserve"> </w:t>
      </w:r>
      <w:r>
        <w:t xml:space="preserve">2016. godine Trgovačkom sudu u Zagrebu </w:t>
      </w:r>
      <w:r w:rsidR="00C725D3">
        <w:t xml:space="preserve">Stalna služba u Karlovcu zahtjev </w:t>
      </w:r>
      <w:r>
        <w:t xml:space="preserve">za provedbu skraćenog stečajnog postupka nad dužnikom </w:t>
      </w:r>
      <w:r w:rsidR="00C725D3">
        <w:t>SANDRA I GOGA j.d.o.o. za usluge, Karlovac, Banija 28, MBS: 080968474, OIB: 12418442833</w:t>
      </w:r>
      <w:r>
        <w:t>.</w:t>
      </w:r>
    </w:p>
    <w:p w:rsidRDefault="009743F3" w:rsidP="00D01B69" w:rsidR="009743F3">
      <w:pPr>
        <w:jc w:val="both"/>
      </w:pPr>
    </w:p>
    <w:p w:rsidRDefault="009743F3" w:rsidP="00D01B69" w:rsidR="009743F3">
      <w:pPr>
        <w:jc w:val="both"/>
      </w:pPr>
    </w:p>
    <w:p w:rsidRDefault="009743F3" w:rsidP="00D01B69" w:rsidR="009743F3">
      <w:pPr>
        <w:jc w:val="both"/>
      </w:pPr>
    </w:p>
    <w:p w:rsidRDefault="009743F3" w:rsidP="00D01B69" w:rsidR="009743F3">
      <w:pPr>
        <w:jc w:val="both"/>
      </w:pPr>
    </w:p>
    <w:p w:rsidRDefault="00D01B69" w:rsidP="009743F3" w:rsidR="00D01B69">
      <w:pPr>
        <w:ind w:firstLine="708"/>
        <w:jc w:val="both"/>
      </w:pPr>
      <w:r>
        <w:t>Visoki Trgovački suda RH u Zagrebu je rješenjem broj 31-Su-</w:t>
      </w:r>
      <w:r w:rsidR="009743F3">
        <w:t>958</w:t>
      </w:r>
      <w:r>
        <w:t>/</w:t>
      </w:r>
      <w:r w:rsidR="009743F3">
        <w:t>16-3</w:t>
      </w:r>
      <w:r>
        <w:t xml:space="preserve"> od 2</w:t>
      </w:r>
      <w:r w:rsidR="009743F3">
        <w:t>0</w:t>
      </w:r>
      <w:r>
        <w:t xml:space="preserve">. </w:t>
      </w:r>
      <w:r w:rsidR="009743F3">
        <w:t>rujna</w:t>
      </w:r>
      <w:r>
        <w:t xml:space="preserve"> 2016. godine odredio Trgovački sud u Osijeku kao drugi stvarno nadležni sud za postupanje u stečajnim predm</w:t>
      </w:r>
      <w:r w:rsidR="0054415E">
        <w:t>etima Trgovačkog suda u Zagrebu</w:t>
      </w:r>
      <w:r>
        <w:t>.</w:t>
      </w:r>
    </w:p>
    <w:p w:rsidRDefault="00D01B69" w:rsidP="00D01B69" w:rsidR="00D01B69">
      <w:pPr>
        <w:jc w:val="both"/>
      </w:pPr>
    </w:p>
    <w:p w:rsidRDefault="00D01B69" w:rsidP="009743F3" w:rsidR="00D01B69">
      <w:pPr>
        <w:ind w:firstLine="708"/>
        <w:jc w:val="both"/>
      </w:pPr>
      <w:r>
        <w:t xml:space="preserve">Trgovački sud u Osijeku je dana </w:t>
      </w:r>
      <w:r w:rsidR="009743F3">
        <w:t>18. listopada</w:t>
      </w:r>
      <w:r>
        <w:t xml:space="preserve"> 2016. godine objavio oglas na mrežnoj stranici e-Oglasna ploča sudova pod poslovnim brojem St-</w:t>
      </w:r>
      <w:r w:rsidR="00930C46">
        <w:t>2596</w:t>
      </w:r>
      <w:r>
        <w:t xml:space="preserve">/16-3 sukladno čl. 430. Stečajnog zakona (NN 71/15)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>
      <w:pPr>
        <w:jc w:val="both"/>
      </w:pPr>
    </w:p>
    <w:p w:rsidRDefault="00D01B69" w:rsidP="009743F3" w:rsidR="00D01B69">
      <w:pPr>
        <w:ind w:firstLine="708"/>
        <w:jc w:val="both"/>
      </w:pPr>
      <w:r>
        <w:t>Budući da protekom roka od 45 dana vjerovnici a niti osobe ovlaštene za zastupanje dužnika nisu postupili po pozivu suda, a kod dužnika je utvrđen stečajni razlog iz čl. 5. st. 2. Stečajnog zakona</w:t>
      </w:r>
      <w:r w:rsidR="008B44DF">
        <w:t xml:space="preserve"> </w:t>
      </w:r>
      <w:r>
        <w:t>- nesposobnost za plaćanje, te je sukladno čl. 431. st. 1. i 2. Stečajnog zakona  po službenoj dužnosti riješeno kao u izreci.</w:t>
      </w:r>
    </w:p>
    <w:p w:rsidRDefault="00085ECC" w:rsidP="00D01B69" w:rsidR="00085ECC" w:rsidRPr="00C66265">
      <w:pPr>
        <w:jc w:val="both"/>
      </w:pPr>
    </w:p>
    <w:p w:rsidRDefault="00085ECC" w:rsidP="00085ECC" w:rsidR="00085ECC" w:rsidRPr="00C66265">
      <w:pPr>
        <w:pStyle w:val="Tijeloteksta"/>
        <w:ind w:firstLine="71"/>
        <w:rPr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sz w:val="24"/>
        </w:rPr>
      </w:pPr>
      <w:r w:rsidRPr="00C66265">
        <w:rPr>
          <w:sz w:val="24"/>
        </w:rPr>
        <w:t xml:space="preserve">U Osijeku </w:t>
      </w:r>
      <w:r w:rsidR="000D781C">
        <w:rPr>
          <w:sz w:val="24"/>
        </w:rPr>
        <w:t>6</w:t>
      </w:r>
      <w:r w:rsidR="00706B56" w:rsidRPr="00C66265">
        <w:rPr>
          <w:sz w:val="24"/>
        </w:rPr>
        <w:t>. veljače 2017.</w:t>
      </w:r>
    </w:p>
    <w:p w:rsidRDefault="00085ECC" w:rsidP="00085ECC" w:rsidR="00085ECC" w:rsidRPr="00C66265">
      <w:pPr>
        <w:pStyle w:val="Tijeloteksta"/>
        <w:jc w:val="center"/>
        <w:rPr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sz w:val="24"/>
        </w:rPr>
      </w:pPr>
    </w:p>
    <w:p w:rsidRDefault="00706B56" w:rsidP="00706B56" w:rsidR="00085ECC" w:rsidRPr="00C66265">
      <w:pPr>
        <w:pStyle w:val="Tijeloteksta"/>
        <w:ind w:firstLine="708"/>
        <w:jc w:val="left"/>
        <w:rPr>
          <w:sz w:val="24"/>
        </w:rPr>
      </w:pPr>
      <w:r w:rsidRPr="00C66265">
        <w:rPr>
          <w:sz w:val="24"/>
        </w:rPr>
        <w:t xml:space="preserve">   </w:t>
      </w:r>
      <w:r w:rsidR="00085ECC" w:rsidRPr="00C66265">
        <w:rPr>
          <w:sz w:val="24"/>
        </w:rPr>
        <w:t xml:space="preserve">                                                                                              </w:t>
      </w:r>
      <w:r w:rsidRPr="00C66265">
        <w:rPr>
          <w:sz w:val="24"/>
        </w:rPr>
        <w:t xml:space="preserve"> </w:t>
      </w:r>
      <w:r w:rsidR="00085ECC" w:rsidRPr="00C66265">
        <w:rPr>
          <w:sz w:val="24"/>
        </w:rPr>
        <w:t xml:space="preserve">S U D A C </w:t>
      </w:r>
    </w:p>
    <w:p w:rsidRDefault="00085ECC" w:rsidP="00706B56" w:rsidR="00085ECC" w:rsidRPr="00C66265">
      <w:pPr>
        <w:pStyle w:val="Tijeloteksta"/>
        <w:ind w:firstLine="708" w:left="708"/>
        <w:jc w:val="left"/>
        <w:rPr>
          <w:bCs/>
          <w:sz w:val="24"/>
        </w:rPr>
      </w:pPr>
      <w:r w:rsidRPr="00C66265">
        <w:rPr>
          <w:bCs/>
          <w:sz w:val="24"/>
        </w:rPr>
        <w:t xml:space="preserve">                                                                            mr.</w:t>
      </w:r>
      <w:r w:rsidR="00706B56" w:rsidRPr="00C66265">
        <w:rPr>
          <w:bCs/>
          <w:sz w:val="24"/>
        </w:rPr>
        <w:t xml:space="preserve"> </w:t>
      </w:r>
      <w:r w:rsidRPr="00C66265">
        <w:rPr>
          <w:bCs/>
          <w:sz w:val="24"/>
        </w:rPr>
        <w:t>sc. Boris Vuković</w:t>
      </w:r>
    </w:p>
    <w:p w:rsidRDefault="00706B56" w:rsidP="00706B56" w:rsidR="00706B56" w:rsidRPr="00C66265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C66265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C66265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Zapisničar: Danijela </w:t>
      </w:r>
      <w:proofErr w:type="spellStart"/>
      <w:r w:rsidRPr="00C66265">
        <w:rPr>
          <w:sz w:val="24"/>
        </w:rPr>
        <w:t>Špeletić</w:t>
      </w:r>
      <w:proofErr w:type="spellEnd"/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>UPUTA O PRAVNOM LIJEKU:</w:t>
      </w:r>
    </w:p>
    <w:p w:rsidRDefault="00085ECC" w:rsidP="00085ECC" w:rsidR="00085ECC" w:rsidRPr="00C66265">
      <w:pPr>
        <w:pStyle w:val="Tijeloteksta"/>
        <w:rPr>
          <w:sz w:val="24"/>
        </w:rPr>
      </w:pPr>
      <w:r w:rsidRPr="00C66265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>DNA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Predlagatelju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Dužniku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Stečajnom upravitelju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 xml:space="preserve">mrežna stranica e-Oglasna ploča sudova 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 xml:space="preserve">Registar 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Riješeno istodobno otvaranjem i zaključenjem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Kal. 28.2.2017.g.</w:t>
      </w: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E15AFD" w:rsidP="00E15AFD" w:rsidR="00E15AFD"/>
    <w:p w:rsidRDefault="00E15AFD" w:rsidP="00E15AFD" w:rsidR="00E15A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15AFD" w:rsidP="00E15AFD" w:rsidR="00E15AFD">
      <w:pPr>
        <w:ind w:left="360"/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1435CA" w:rsidP="001435CA" w:rsidR="001435CA">
      <w:pPr>
        <w:pStyle w:val="Tijeloteksta"/>
        <w:ind w:left="360"/>
        <w:jc w:val="left"/>
        <w:rPr>
          <w:sz w:val="24"/>
        </w:rPr>
      </w:pPr>
    </w:p>
    <w:p w:rsidRDefault="001435CA" w:rsidP="001435CA" w:rsidR="001435C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/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</w:t>
      </w:r>
      <w:r w:rsidRPr="00C6626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                                                                                                                                </w:t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  </w:t>
      </w:r>
      <w:r w:rsidRPr="00C6626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6D3C3F" w:rsidP="008615FD" w:rsidR="006D3C3F" w:rsidRPr="00C66265"/>
    <w:sectPr w:rsidSect="00606835" w:rsidR="006D3C3F" w:rsidRPr="00C6626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3B4" w:rsidR="000F33B4">
      <w:r>
        <w:separator/>
      </w:r>
    </w:p>
  </w:endnote>
  <w:endnote w:id="0" w:type="continuationSeparator">
    <w:p w:rsidRDefault="000F33B4" w:rsidR="000F3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3B4" w:rsidR="000F33B4">
      <w:r>
        <w:separator/>
      </w:r>
    </w:p>
  </w:footnote>
  <w:footnote w:id="0" w:type="continuationSeparator">
    <w:p w:rsidRDefault="000F33B4" w:rsidR="000F3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5E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781AAE" w:rsidR="00781AAE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781AAE">
      <w:t>7 St-2596/16-4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781AAE">
      <w:t>2596</w:t>
    </w:r>
    <w:r w:rsidR="006F7D28">
      <w:t>/</w:t>
    </w:r>
    <w:r w:rsidR="00085ECC">
      <w:t>16-4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1C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3B4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415E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0C38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5E5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AAE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44DF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C46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25D3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664E8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1AAE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45E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45E5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45E5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E5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E5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1AAE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45E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45E5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45E5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E5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E5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2596</izvorni_sadrzaj>
    <derivirana_varijabla naziv="DomainObject.Predmet.Broj_1">2596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St-2596/2016</izvorni_sadrzaj>
    <derivirana_varijabla naziv="DomainObject.Predmet.OznakaBroj_1">St-2596/2016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SANDRA I GOGA j.d.o.o.</izvorni_sadrzaj>
    <derivirana_varijabla naziv="DomainObject.Predmet.ProtustrankaFormated_1">  SANDRA I GOGA j.d.o.o.</derivirana_varijabla>
  </DomainObject.Predmet.ProtustrankaFormated>
  <DomainObject.Predmet.ProtustrankaFormatedOIB>
    <izvorni_sadrzaj>  SANDRA I GOGA j.d.o.o., OIB 12418442833</izvorni_sadrzaj>
    <derivirana_varijabla naziv="DomainObject.Predmet.ProtustrankaFormatedOIB_1">  SANDRA I GOGA j.d.o.o., OIB 12418442833</derivirana_varijabla>
  </DomainObject.Predmet.ProtustrankaFormatedOIB>
  <DomainObject.Predmet.ProtustrankaFormatedWithAdress>
    <izvorni_sadrzaj> SANDRA I GOGA j.d.o.o., Banija 28, 47000 Karlovac</izvorni_sadrzaj>
    <derivirana_varijabla naziv="DomainObject.Predmet.ProtustrankaFormatedWithAdress_1"> SANDRA I GOGA j.d.o.o., Banija 28, 47000 Karlovac</derivirana_varijabla>
  </DomainObject.Predmet.ProtustrankaFormatedWithAdress>
  <DomainObject.Predmet.ProtustrankaFormatedWithAdressOIB>
    <izvorni_sadrzaj> SANDRA I GOGA j.d.o.o., OIB 12418442833, Banija 28, 47000 Karlovac</izvorni_sadrzaj>
    <derivirana_varijabla naziv="DomainObject.Predmet.ProtustrankaFormatedWithAdressOIB_1"> SANDRA I GOGA j.d.o.o., OIB 12418442833, Banija 28, 47000 Karlovac</derivirana_varijabla>
  </DomainObject.Predmet.ProtustrankaFormatedWithAdressOIB>
  <DomainObject.Predmet.ProtustrankaWithAdress>
    <izvorni_sadrzaj>SANDRA I GOGA j.d.o.o. Banija 28, 47000 Karlovac</izvorni_sadrzaj>
    <derivirana_varijabla naziv="DomainObject.Predmet.ProtustrankaWithAdress_1">SANDRA I GOGA j.d.o.o. Banija 28, 47000 Karlovac</derivirana_varijabla>
  </DomainObject.Predmet.ProtustrankaWithAdress>
  <DomainObject.Predmet.ProtustrankaWithAdressOIB>
    <izvorni_sadrzaj>SANDRA I GOGA j.d.o.o., OIB 12418442833, Banija 28, 47000 Karlovac</izvorni_sadrzaj>
    <derivirana_varijabla naziv="DomainObject.Predmet.ProtustrankaWithAdressOIB_1">SANDRA I GOGA j.d.o.o., OIB 12418442833, Banija 28, 47000 Karlovac</derivirana_varijabla>
  </DomainObject.Predmet.ProtustrankaWithAdressOIB>
  <DomainObject.Predmet.ProtustrankaNazivFormated>
    <izvorni_sadrzaj>SANDRA I GOGA j.d.o.o.</izvorni_sadrzaj>
    <derivirana_varijabla naziv="DomainObject.Predmet.ProtustrankaNazivFormated_1">SANDRA I GOGA j.d.o.o.</derivirana_varijabla>
  </DomainObject.Predmet.ProtustrankaNazivFormated>
  <DomainObject.Predmet.ProtustrankaNazivFormatedOIB>
    <izvorni_sadrzaj>SANDRA I GOGA j.d.o.o., OIB 12418442833</izvorni_sadrzaj>
    <derivirana_varijabla naziv="DomainObject.Predmet.ProtustrankaNazivFormatedOIB_1">SANDRA I GOGA j.d.o.o., OIB 12418442833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SANDRA I GOGA j.d.o.o.</item>
    </izvorni_sadrzaj>
    <derivirana_varijabla naziv="DomainObject.Predmet.ProtuStrankaListFormated_1">
      <item>SANDRA I GOGA j.d.o.o.</item>
    </derivirana_varijabla>
  </DomainObject.Predmet.ProtuStrankaListFormated>
  <DomainObject.Predmet.ProtuStrankaListFormatedOIB>
    <izvorni_sadrzaj>
      <item>SANDRA I GOGA j.d.o.o., OIB 12418442833</item>
    </izvorni_sadrzaj>
    <derivirana_varijabla naziv="DomainObject.Predmet.ProtuStrankaListFormatedOIB_1">
      <item>SANDRA I GOGA j.d.o.o., OIB 12418442833</item>
    </derivirana_varijabla>
  </DomainObject.Predmet.ProtuStrankaListFormatedOIB>
  <DomainObject.Predmet.ProtuStrankaListFormatedWithAdress>
    <izvorni_sadrzaj>
      <item>SANDRA I GOGA j.d.o.o., Banija 28, 47000 Karlovac</item>
    </izvorni_sadrzaj>
    <derivirana_varijabla naziv="DomainObject.Predmet.ProtuStrankaListFormatedWithAdress_1">
      <item>SANDRA I GOGA j.d.o.o., Banija 28, 47000 Karlovac</item>
    </derivirana_varijabla>
  </DomainObject.Predmet.ProtuStrankaListFormatedWithAdress>
  <DomainObject.Predmet.ProtuStrankaListFormatedWithAdressOIB>
    <izvorni_sadrzaj>
      <item>SANDRA I GOGA j.d.o.o., OIB 12418442833, Banija 28, 47000 Karlovac</item>
    </izvorni_sadrzaj>
    <derivirana_varijabla naziv="DomainObject.Predmet.ProtuStrankaListFormatedWithAdressOIB_1">
      <item>SANDRA I GOGA j.d.o.o., OIB 12418442833, Banija 28, 47000 Karlovac</item>
    </derivirana_varijabla>
  </DomainObject.Predmet.ProtuStrankaListFormatedWithAdressOIB>
  <DomainObject.Predmet.ProtuStrankaListNazivFormated>
    <izvorni_sadrzaj>
      <item>SANDRA I GOGA j.d.o.o.</item>
    </izvorni_sadrzaj>
    <derivirana_varijabla naziv="DomainObject.Predmet.ProtuStrankaListNazivFormated_1">
      <item>SANDRA I GOGA j.d.o.o.</item>
    </derivirana_varijabla>
  </DomainObject.Predmet.ProtuStrankaListNazivFormated>
  <DomainObject.Predmet.ProtuStrankaListNazivFormatedOIB>
    <izvorni_sadrzaj>
      <item>SANDRA I GOGA j.d.o.o., OIB 12418442833</item>
    </izvorni_sadrzaj>
    <derivirana_varijabla naziv="DomainObject.Predmet.ProtuStrankaListNazivFormatedOIB_1">
      <item>SANDRA I GOGA j.d.o.o., OIB 12418442833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SANDRA I GOGA j.d.o.o.</izvorni_sadrzaj>
    <derivirana_varijabla naziv="DomainObject.Predmet.ProtustrankaIDrugi_1">SANDRA I GOGA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SANDRA I GOGA j.d.o.o., OIB 12418442833, Banija 28, 47000 Karlovac</izvorni_sadrzaj>
    <derivirana_varijabla naziv="DomainObject.Predmet.ProtustrankaIDrugiAdressOIB_1">SANDRA I GOGA j.d.o.o., OIB 12418442833, Banija 28,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SANDRA I GOGA j.d.o.o.</item>
      <item>FINA regionalni centar Zagreb, podružnica Karlovac</item>
    </izvorni_sadrzaj>
    <derivirana_varijabla naziv="DomainObject.Predmet.SudioniciListNaziv_1">
      <item>SANDRA I GOGA j.d.o.o.</item>
      <item>FINA regionalni centar Zagreb, podružnica Karlovac</item>
    </derivirana_varijabla>
  </DomainObject.Predmet.SudioniciListNaziv>
  <DomainObject.Predmet.SudioniciListAdressOIB>
    <izvorni_sadrzaj>
      <item>SANDRA I GOGA j.d.o.o., OIB 12418442833, Banija 28,47000 Karlovac</item>
      <item>FINA regionalni centar Zagreb, podružnica Karlovac, OIB 85821130368, Vitezovićeva 1,47000 Karlovac</item>
    </izvorni_sadrzaj>
    <derivirana_varijabla naziv="DomainObject.Predmet.SudioniciListAdressOIB_1">
      <item>SANDRA I GOGA j.d.o.o., OIB 12418442833, Banija 28,47000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12418442833</item>
      <item>, OIB 85821130368</item>
    </izvorni_sadrzaj>
    <derivirana_varijabla naziv="DomainObject.Predmet.SudioniciListNazivOIB_1">
      <item>, OIB 12418442833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0C814D-682C-4FBB-AA9D-BE9EBBEB09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475</properties:Words>
  <properties:Characters>2507</properties:Characters>
  <properties:Lines>163</properties:Lines>
  <properties:Paragraphs>29</properties:Paragraphs>
  <properties:TotalTime>346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2017-02-06T12:11:00Z</dcterms:modified>
  <cp:revision>395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