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7a79" w14:paraId="4ba7a79" w:rsidRDefault="009D3CD2" w:rsidP="00E34EFC" w:rsidR="009D3CD2">
      <w:pPr>
        <w:jc w:val="both"/>
        <w15:collapsed w:val="false"/>
      </w:pPr>
      <w:bookmarkStart w:name="_GoBack" w:id="0"/>
      <w:bookmarkEnd w:id="0"/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B61D7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 w:rsidR="004B61D7">
        <w:t>,</w:t>
      </w:r>
      <w:r>
        <w:t xml:space="preserve"> po sucu</w:t>
      </w:r>
      <w:r w:rsidR="004B61D7">
        <w:t xml:space="preserve"> tog suda Mariji Šipek, kao sucu pojedincu, </w:t>
      </w:r>
      <w:r w:rsidR="009D3CD2">
        <w:t xml:space="preserve">povodom prijedloga potrošača </w:t>
      </w:r>
      <w:r w:rsidR="004B61D7">
        <w:t xml:space="preserve">Davora Tomašića iz Zagreba, Stjepana Ladiše 7, OIB: </w:t>
      </w:r>
      <w:r w:rsidR="004B61D7" w:rsidRPr="004B61D7">
        <w:t>97630185563</w:t>
      </w:r>
      <w:r w:rsidR="004B61D7">
        <w:t xml:space="preserve">, za otvaranje postupka stečaja potrošača, </w:t>
      </w:r>
      <w:r w:rsidR="00A0660D">
        <w:t>20</w:t>
      </w:r>
      <w:r w:rsidR="004B61D7">
        <w:t>. svibnja 2019.</w:t>
      </w:r>
    </w:p>
    <w:p w:rsidRDefault="004B61D7" w:rsidP="00C9293C" w:rsidR="004B61D7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A0660D" w:rsidP="00420F9A" w:rsidR="00A0660D">
      <w:pPr>
        <w:jc w:val="center"/>
      </w:pPr>
    </w:p>
    <w:p w:rsidRDefault="00A0660D" w:rsidP="00420F9A" w:rsidR="00420F9A">
      <w:pPr>
        <w:jc w:val="both"/>
      </w:pPr>
      <w:r>
        <w:tab/>
        <w:t>I</w:t>
      </w:r>
      <w:r w:rsidR="00420F9A">
        <w:t xml:space="preserve"> O t v a r a  s e  postupak stečaja potrošača nad potrošačem </w:t>
      </w:r>
      <w:r w:rsidR="004B61D7">
        <w:t xml:space="preserve">Davorom Tomašićem iz Zagreba, Stjepana Ladiše 7, OIB: </w:t>
      </w:r>
      <w:r w:rsidR="004B61D7" w:rsidRPr="004B61D7">
        <w:t>97630185563</w:t>
      </w:r>
      <w:r w:rsidR="004B61D7">
        <w:t>.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A0660D">
        <w:t>20. svibnja</w:t>
      </w:r>
      <w:r w:rsidR="004B61D7">
        <w:t xml:space="preserve"> 2019. u </w:t>
      </w:r>
      <w:r w:rsidR="00AB4B4F">
        <w:t>15,00</w:t>
      </w:r>
      <w:r w:rsidR="004B61D7">
        <w:t xml:space="preserve"> </w:t>
      </w:r>
      <w:r>
        <w:t>sati kada je ovo rješenje objavljeno na mrežnoj stranici e–oglasna ploča sudova.</w:t>
      </w:r>
    </w:p>
    <w:p w:rsidRDefault="00C00C76" w:rsidP="0034103C" w:rsidR="00C00C76">
      <w:pPr>
        <w:jc w:val="both"/>
      </w:pPr>
    </w:p>
    <w:p w:rsidRDefault="0034103C" w:rsidP="00C00C76" w:rsidR="00C00C76">
      <w:pPr>
        <w:ind w:firstLine="708"/>
        <w:jc w:val="both"/>
      </w:pPr>
      <w:r>
        <w:t>II</w:t>
      </w:r>
      <w:r w:rsidR="00C00C76" w:rsidRPr="00C00C76">
        <w:t xml:space="preserve"> </w:t>
      </w:r>
      <w:r w:rsidR="00073604">
        <w:t xml:space="preserve">Povjerenikom se imenuje </w:t>
      </w:r>
      <w:r w:rsidR="00AB4B4F" w:rsidRPr="00AB4B4F">
        <w:t>Frano Bazina iz Zagreba, Ulica kralja Držislava 14, OIB: 49623396887</w:t>
      </w:r>
      <w:r w:rsidR="00AB4B4F">
        <w:t>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620161" w:rsidP="00E75BAD" w:rsidR="00620161">
      <w:pPr>
        <w:ind w:firstLine="708"/>
        <w:jc w:val="both"/>
      </w:pPr>
    </w:p>
    <w:p w:rsidRDefault="0034103C" w:rsidP="00620161" w:rsidR="00620161" w:rsidRPr="00045FF6">
      <w:pPr>
        <w:ind w:firstLine="708"/>
        <w:jc w:val="both"/>
      </w:pPr>
      <w:r w:rsidRPr="00045FF6">
        <w:t>III</w:t>
      </w:r>
      <w:r w:rsidR="00620161" w:rsidRPr="00045FF6">
        <w:t xml:space="preserve"> Nalaže se povjereniku</w:t>
      </w:r>
      <w:r w:rsidR="004F0C31" w:rsidRPr="00045FF6">
        <w:t xml:space="preserve"> </w:t>
      </w:r>
      <w:r w:rsidR="00AB4B4F" w:rsidRPr="00AB4B4F">
        <w:t>Fran</w:t>
      </w:r>
      <w:r w:rsidR="00AB4B4F">
        <w:t xml:space="preserve">i </w:t>
      </w:r>
      <w:r w:rsidR="00AB4B4F" w:rsidRPr="00AB4B4F">
        <w:t>Bazin</w:t>
      </w:r>
      <w:r w:rsidR="00AB4B4F">
        <w:t>i</w:t>
      </w:r>
      <w:r w:rsidR="00AB4B4F" w:rsidRPr="00AB4B4F">
        <w:t xml:space="preserve"> iz Zagreba, Ulica kralja Držislava 14, OIB: 49623396887</w:t>
      </w:r>
      <w:r w:rsidR="00AB4B4F">
        <w:t xml:space="preserve"> </w:t>
      </w:r>
      <w:r w:rsidR="00620161" w:rsidRPr="00045FF6">
        <w:t xml:space="preserve">da otvori poseban transakcijski račun kod financijske </w:t>
      </w:r>
      <w:r w:rsidR="004F0C31" w:rsidRPr="00045FF6">
        <w:t xml:space="preserve"> </w:t>
      </w:r>
      <w:r w:rsidR="00354ABE" w:rsidRPr="00045FF6">
        <w:t xml:space="preserve">institucije  za potrošača, te da zatvori druge račune, osim zaštićenih.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4B61D7" w:rsidP="00620161" w:rsidR="0034103C">
      <w:pPr>
        <w:ind w:firstLine="708"/>
        <w:jc w:val="both"/>
      </w:pPr>
      <w:r>
        <w:t>IV</w:t>
      </w:r>
      <w:r w:rsidR="0034103C">
        <w:t xml:space="preserve"> Pozivaju se vjerovnici da u roku od 60 dana od dana objave ovog rješenja na e-oglasnoj ploči Općinskog građanskog suda u Zagrebu povjereniku </w:t>
      </w:r>
      <w:r w:rsidR="00AB4B4F" w:rsidRPr="00AB4B4F">
        <w:t>Fran</w:t>
      </w:r>
      <w:r w:rsidR="00AB4B4F">
        <w:t>i</w:t>
      </w:r>
      <w:r w:rsidR="00AB4B4F" w:rsidRPr="00AB4B4F">
        <w:t xml:space="preserve"> Bazin</w:t>
      </w:r>
      <w:r w:rsidR="00AB4B4F">
        <w:t>i</w:t>
      </w:r>
      <w:r w:rsidR="00AB4B4F" w:rsidRPr="00AB4B4F">
        <w:t xml:space="preserve"> iz Zagreba, Ulica kralja Držislava 14, OIB: 49623396887</w:t>
      </w:r>
      <w:r w:rsidR="00045FF6">
        <w:t xml:space="preserve"> </w:t>
      </w:r>
      <w:r w:rsidR="0034103C">
        <w:t>prijave svoje tražbine</w:t>
      </w:r>
      <w:r w:rsidR="000072A1">
        <w:t>.</w:t>
      </w:r>
    </w:p>
    <w:p w:rsidRDefault="0034103C" w:rsidP="00620161" w:rsidR="0034103C">
      <w:pPr>
        <w:ind w:firstLine="708"/>
        <w:jc w:val="both"/>
      </w:pPr>
      <w:r>
        <w:t xml:space="preserve">V Pozivaju se izlučni/razlučni vjerovnici u roku od 60 dana od dana objave ovog rješenja obavijestiti povjerenika o svom izlučnom/razlučnom pravu, pravnoj osnovi izlučnog/razlučnog prava te naznačiti predmet na koji se njihovo izlučno/razlučno pravo odnosi. Ako razlučni vjerovnici prijavljuju tražbine i kao stečajni vjerovnici u prijavi su dužni </w:t>
      </w:r>
      <w:r>
        <w:lastRenderedPageBreak/>
        <w:t xml:space="preserve">naznačiti dio imovine potrošača na koji se odnosi njihovo razlučno pravo i iznos do kojeg njihova tražbina predvidivo neće biti namirena tim razlučnim pravom. </w:t>
      </w:r>
    </w:p>
    <w:p w:rsidRDefault="00017A07" w:rsidP="00620161" w:rsidR="00017A07">
      <w:pPr>
        <w:ind w:firstLine="708"/>
        <w:jc w:val="both"/>
      </w:pPr>
    </w:p>
    <w:p w:rsidRDefault="00017A07" w:rsidP="00620161" w:rsidR="00017A07">
      <w:pPr>
        <w:ind w:firstLine="708"/>
        <w:jc w:val="both"/>
      </w:pPr>
      <w:r>
        <w:t xml:space="preserve">VI Pozivaju se dužnici potrošača da svoje obveze bez odgode ispunjavaju povjereniku potrošača. </w:t>
      </w:r>
    </w:p>
    <w:p w:rsidRDefault="00017A07" w:rsidP="00DA05AD" w:rsidR="00024DC0">
      <w:pPr>
        <w:ind w:firstLine="708"/>
        <w:jc w:val="both"/>
      </w:pPr>
      <w:r>
        <w:t>VII</w:t>
      </w:r>
      <w:r w:rsidR="000072A1">
        <w:t xml:space="preserve"> Određuje se upis </w:t>
      </w:r>
      <w:r w:rsidR="00024DC0">
        <w:t xml:space="preserve">ovog rješenja o otvaranju postupka stečaja potrošača nad potrošačem Davorom Tomašićem iz Zagreba, Stjepana Ladiše 7, OIB: </w:t>
      </w:r>
      <w:r w:rsidR="00024DC0" w:rsidRPr="004B61D7">
        <w:t>97630185563</w:t>
      </w:r>
      <w:r w:rsidR="00024DC0">
        <w:t xml:space="preserve"> u zemljišnoj knjizi te se nalaže Općinskom sudu u Sisku, Zemljišnoknjižni odjel Sisak, zabilježba ovog rješenja i to na nekretnini:</w:t>
      </w:r>
    </w:p>
    <w:p w:rsidRDefault="00024DC0" w:rsidP="00DA05AD" w:rsidR="00024DC0">
      <w:pPr>
        <w:ind w:firstLine="708"/>
        <w:jc w:val="both"/>
      </w:pPr>
      <w:r>
        <w:t xml:space="preserve">-kčbr. 25/5, ostala zemljišta, put, površine 1151 m2, upisanoj u zkul 426 k.o. Farkašić, u suvlasništvu potrošača u 2/8 dijela. </w:t>
      </w:r>
    </w:p>
    <w:p w:rsidRDefault="00017A07" w:rsidP="00620161" w:rsidR="00017A07" w:rsidRPr="000072A1">
      <w:pPr>
        <w:ind w:firstLine="708"/>
        <w:jc w:val="both"/>
        <w:rPr>
          <w:b/>
        </w:rPr>
      </w:pPr>
      <w:r>
        <w:t xml:space="preserve">VIII Ročište vjerovnika na kojem će se ispitati prijavljene tražbine (ispitno ročište) zakazuje se za </w:t>
      </w:r>
      <w:r w:rsidR="00A0660D" w:rsidRPr="00A0660D">
        <w:rPr>
          <w:b/>
        </w:rPr>
        <w:t>16</w:t>
      </w:r>
      <w:r w:rsidR="00024DC0" w:rsidRPr="00A0660D">
        <w:rPr>
          <w:b/>
        </w:rPr>
        <w:t>.</w:t>
      </w:r>
      <w:r w:rsidR="00024DC0" w:rsidRPr="00024DC0">
        <w:rPr>
          <w:b/>
        </w:rPr>
        <w:t xml:space="preserve"> rujna 2019.</w:t>
      </w:r>
      <w:r w:rsidR="000072A1" w:rsidRPr="000072A1">
        <w:rPr>
          <w:b/>
        </w:rPr>
        <w:t xml:space="preserve"> u </w:t>
      </w:r>
      <w:r w:rsidR="00DA05AD">
        <w:rPr>
          <w:b/>
        </w:rPr>
        <w:t>12,</w:t>
      </w:r>
      <w:r w:rsidR="00024DC0">
        <w:rPr>
          <w:b/>
        </w:rPr>
        <w:t>30</w:t>
      </w:r>
      <w:r w:rsidR="000072A1" w:rsidRPr="000072A1">
        <w:rPr>
          <w:b/>
        </w:rPr>
        <w:t xml:space="preserve"> sati</w:t>
      </w:r>
      <w:r w:rsidRPr="000072A1">
        <w:rPr>
          <w:b/>
        </w:rPr>
        <w:t>.</w:t>
      </w:r>
    </w:p>
    <w:p w:rsidRDefault="00017A07" w:rsidP="00620161" w:rsidR="00017A07" w:rsidRPr="00024DC0">
      <w:pPr>
        <w:ind w:firstLine="708"/>
        <w:jc w:val="both"/>
        <w:rPr>
          <w:b/>
        </w:rPr>
      </w:pPr>
      <w:r>
        <w:t xml:space="preserve">IX Ročište vjerovnika na kojem povjerenik podnosi izvješće o položaju potrošača (izvještajno ročište) zakazuje se za </w:t>
      </w:r>
      <w:r w:rsidR="00A0660D" w:rsidRPr="00A0660D">
        <w:rPr>
          <w:b/>
        </w:rPr>
        <w:t>16</w:t>
      </w:r>
      <w:r w:rsidR="00024DC0" w:rsidRPr="00024DC0">
        <w:rPr>
          <w:b/>
        </w:rPr>
        <w:t>. rujna 2019.</w:t>
      </w:r>
      <w:r w:rsidR="000072A1" w:rsidRPr="00024DC0">
        <w:rPr>
          <w:b/>
        </w:rPr>
        <w:t xml:space="preserve"> u </w:t>
      </w:r>
      <w:r w:rsidR="002C495F" w:rsidRPr="00024DC0">
        <w:rPr>
          <w:b/>
        </w:rPr>
        <w:t>12,</w:t>
      </w:r>
      <w:r w:rsidR="00024DC0" w:rsidRPr="00024DC0">
        <w:rPr>
          <w:b/>
        </w:rPr>
        <w:t>45</w:t>
      </w:r>
      <w:r w:rsidR="000072A1" w:rsidRPr="00024DC0">
        <w:rPr>
          <w:b/>
        </w:rPr>
        <w:t xml:space="preserve"> sati</w:t>
      </w:r>
      <w:r w:rsidRPr="00024DC0">
        <w:rPr>
          <w:b/>
        </w:rPr>
        <w:t>.</w:t>
      </w:r>
    </w:p>
    <w:p w:rsidRDefault="00017A07" w:rsidP="00620161" w:rsidR="00017A07" w:rsidRPr="00024DC0">
      <w:pPr>
        <w:ind w:firstLine="708"/>
        <w:jc w:val="both"/>
        <w:rPr>
          <w:b/>
        </w:rPr>
      </w:pPr>
    </w:p>
    <w:p w:rsidRDefault="00017A07" w:rsidP="00620161" w:rsidR="00017A07">
      <w:pPr>
        <w:ind w:firstLine="708"/>
        <w:jc w:val="both"/>
      </w:pPr>
      <w:r>
        <w:t>Tablice povjerenika o prijavljenim tražbinama i pravima objavit će se na mrežnoj stranici e-oglasna ploča nakon isteka roka za prijavu tražbina</w:t>
      </w:r>
      <w:r w:rsidR="00024DC0">
        <w:t>,</w:t>
      </w:r>
      <w:r>
        <w:t xml:space="preserve"> a najkasnije 8 dana prije održavanja ispitnog ročišta. </w:t>
      </w:r>
    </w:p>
    <w:p w:rsidRDefault="00620161" w:rsidP="00E75BAD" w:rsidR="00620161">
      <w:pPr>
        <w:ind w:firstLine="708"/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70592B">
      <w:pPr>
        <w:jc w:val="both"/>
      </w:pPr>
      <w:r>
        <w:tab/>
        <w:t>Potrošač</w:t>
      </w:r>
      <w:r w:rsidR="009D23CE">
        <w:t xml:space="preserve"> </w:t>
      </w:r>
      <w:r w:rsidR="00A0660D">
        <w:t>Davor Tomašić p</w:t>
      </w:r>
      <w:r w:rsidR="00DA05AD">
        <w:t>odni</w:t>
      </w:r>
      <w:r w:rsidR="00A0660D">
        <w:t xml:space="preserve">o </w:t>
      </w:r>
      <w:r w:rsidR="009D23CE">
        <w:t>je prijedlog za otvaranje postupka steča</w:t>
      </w:r>
      <w:r w:rsidR="00354ABE">
        <w:t xml:space="preserve">ja potrošača te </w:t>
      </w:r>
      <w:r w:rsidR="00A0660D">
        <w:t xml:space="preserve">je </w:t>
      </w:r>
      <w:r w:rsidR="00354ABE">
        <w:t>istome priložio</w:t>
      </w:r>
      <w:r w:rsidR="009D23CE">
        <w:t xml:space="preserve"> popis imovine i obveza te plan ispunjenja obveza.</w:t>
      </w:r>
    </w:p>
    <w:p w:rsidRDefault="00A0660D" w:rsidP="009D23CE" w:rsidR="00A0660D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DA05AD">
        <w:t>1</w:t>
      </w:r>
      <w:r w:rsidR="00A0660D">
        <w:t>5</w:t>
      </w:r>
      <w:r w:rsidR="002C495F">
        <w:t xml:space="preserve">. </w:t>
      </w:r>
      <w:r w:rsidR="00A0660D">
        <w:t xml:space="preserve">studeni </w:t>
      </w:r>
      <w:r w:rsidR="00C25DA4">
        <w:t>2017</w:t>
      </w:r>
      <w:r>
        <w:t xml:space="preserve">.  objavljen je na e-oglasnoj ploči sudova </w:t>
      </w:r>
      <w:r w:rsidR="00A0660D">
        <w:t xml:space="preserve">29. lipnja 2017. </w:t>
      </w:r>
      <w:r>
        <w:t>zajedno s popisom imovine i obveza te planom ispunjenja obveza.</w:t>
      </w:r>
    </w:p>
    <w:p w:rsidRDefault="00354ABE" w:rsidP="009D23CE" w:rsidR="009D23CE">
      <w:pPr>
        <w:jc w:val="both"/>
      </w:pPr>
      <w:r>
        <w:tab/>
      </w:r>
      <w:r w:rsidR="002C495F">
        <w:t xml:space="preserve">Vjerovnici </w:t>
      </w:r>
      <w:r w:rsidR="003B7D2C">
        <w:t xml:space="preserve">Hrvatski Telekom d.d., Republika Hrvatska, Ministarstvo financija te </w:t>
      </w:r>
      <w:r w:rsidR="003B7D2C">
        <w:br/>
        <w:t xml:space="preserve">B2 kapital d.o.o. </w:t>
      </w:r>
      <w:r w:rsidR="002C495F">
        <w:t>su</w:t>
      </w:r>
      <w:r w:rsidR="009D23CE">
        <w:t xml:space="preserve"> </w:t>
      </w:r>
      <w:r>
        <w:t>se očitoval</w:t>
      </w:r>
      <w:r w:rsidR="002C495F">
        <w:t>i</w:t>
      </w:r>
      <w:r w:rsidR="00552EBA">
        <w:t xml:space="preserve"> da ne </w:t>
      </w:r>
      <w:r w:rsidR="009D23CE">
        <w:t>prihvaća</w:t>
      </w:r>
      <w:r w:rsidR="002C495F"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3B7D2C">
      <w:pPr>
        <w:jc w:val="both"/>
      </w:pPr>
      <w:r>
        <w:tab/>
      </w:r>
      <w:r w:rsidR="003B7D2C">
        <w:t xml:space="preserve">Iz sadržaja spisa proizlazi da je potrošač umirovljenik od 1. srpnja 2008. te da njegova mirovina u 2017. godini iznosi 1.705,56 kn mjesečno. </w:t>
      </w:r>
    </w:p>
    <w:p w:rsidRDefault="003B7D2C" w:rsidP="009D23CE" w:rsidR="003B7D2C">
      <w:pPr>
        <w:jc w:val="both"/>
      </w:pPr>
    </w:p>
    <w:p w:rsidRDefault="003B7D2C" w:rsidP="009D23CE" w:rsidR="009218E8">
      <w:pPr>
        <w:jc w:val="both"/>
      </w:pPr>
      <w:r>
        <w:tab/>
        <w:t xml:space="preserve">Čitanjem zk izvatka utvrđeno je da je potrošač suvlasnik u 1/4 dijela kčbr. 25/5, ostala zemljišta put, površine 1151 m2, upisane u zkul 426 k.o. Farkašić. </w:t>
      </w:r>
      <w:r w:rsidR="009218E8">
        <w:t>Vezano za to treba reći da su n</w:t>
      </w:r>
      <w:r>
        <w:t xml:space="preserve">eodlučni navodi potrošača da </w:t>
      </w:r>
      <w:r w:rsidR="009218E8">
        <w:t>je on tu česticu darovao svojoj majci Miri Tomašić i da je to nenamjerno izostavljeno u ugovoru o darovanju. Navedeno stoga što je za stjecanje prava vlasništva na temelju pravnog posla potreban upis u zemljišnu knjigu. Nedvojbeno je da majka potrošača nije upisala pravo vlasništva glede te nekretnine u zemljišnu knjigu. Prema tome, ona nije stekla pravo vlasništva iste na temelju ugovora o darovanju sklopljenog s potrošačem</w:t>
      </w:r>
      <w:r w:rsidR="00CC128A">
        <w:t xml:space="preserve">, a to je jedino odlučno. </w:t>
      </w:r>
    </w:p>
    <w:p w:rsidRDefault="009218E8" w:rsidP="009D23CE" w:rsidR="009218E8">
      <w:pPr>
        <w:jc w:val="both"/>
      </w:pPr>
    </w:p>
    <w:p w:rsidRDefault="00FC0FD8" w:rsidP="00FC0FD8" w:rsidR="00CC128A" w:rsidRPr="00045FF6">
      <w:pPr>
        <w:jc w:val="both"/>
      </w:pPr>
      <w:r w:rsidRPr="00CC128A">
        <w:rPr>
          <w:color w:val="FF0000"/>
        </w:rPr>
        <w:tab/>
      </w:r>
      <w:r w:rsidR="00CC128A" w:rsidRPr="00045FF6">
        <w:t xml:space="preserve">Iz sadržaja spisa proizlazi da potrošač više od 90 dana uzastopno ne može ispuniti jednu ili više dospjelih novčanih obveza u ukupnom iznosu većem od 30.000,00 kn. Stoga se sukladno odredbi čl. 5. st. 3. Zakona o stečaju potrošača (Narodne novine, br. 100/15, dalje: ZSP) smatra da je potrošač nesposoban za plaćanje čime je ostvaren stečajni razlog iz odredbe čl. 5. st. 1. ZSP. </w:t>
      </w:r>
    </w:p>
    <w:p w:rsidRDefault="00CC128A" w:rsidP="00FC0FD8" w:rsidR="00B5763A">
      <w:pPr>
        <w:jc w:val="both"/>
      </w:pPr>
      <w:r>
        <w:lastRenderedPageBreak/>
        <w:tab/>
        <w:t xml:space="preserve">Obzirom da potrošač ima naprijed opisanu </w:t>
      </w:r>
      <w:r w:rsidR="00B5763A">
        <w:t>imovinu iz koje bi se djelomično mogli namiriti troškovi postupka i postojeće obveze prema vjerovnicima odlučeno je kao u izreci u skladu sa čl. 54. i 55. ZSP.</w:t>
      </w:r>
    </w:p>
    <w:p w:rsidRDefault="00C00C76" w:rsidP="00FC0FD8" w:rsidR="00620161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D178D8" w:rsidR="00620161">
      <w:pPr>
        <w:ind w:firstLine="708"/>
        <w:jc w:val="both"/>
      </w:pPr>
      <w:r>
        <w:t>Prema čl. 42. ZSP povjerenik je dužan otvoriti transakcijski račun</w:t>
      </w:r>
      <w:r w:rsidR="00CC128A">
        <w:t>,</w:t>
      </w:r>
      <w:r>
        <w:t xml:space="preserve"> a potrebno je  zatvoriti druge račune potrošača, sukladno čl.</w:t>
      </w:r>
      <w:r w:rsidR="00CC128A">
        <w:t xml:space="preserve"> </w:t>
      </w:r>
      <w:r>
        <w:t xml:space="preserve">218. Stečajnog zakona koji se u ovom postupku podredno primjenjuje. </w:t>
      </w:r>
    </w:p>
    <w:p w:rsidRDefault="00CC128A" w:rsidP="00CC128A" w:rsidR="009566A2">
      <w:pPr>
        <w:jc w:val="both"/>
      </w:pPr>
      <w:r>
        <w:tab/>
      </w:r>
      <w:r w:rsidR="00620161"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Stoga sredstva koja potrošač s tog osnova prima ne ulaze u stečajnu masu i račun na koji mu se isplaćuju se ne zatvara.</w:t>
      </w:r>
    </w:p>
    <w:p w:rsidRDefault="000072A1" w:rsidP="00CC128A" w:rsidR="000072A1" w:rsidRPr="00CC128A">
      <w:pPr>
        <w:jc w:val="both"/>
      </w:pPr>
    </w:p>
    <w:p w:rsidRDefault="00FD6492" w:rsidP="00CC128A" w:rsidR="00AB7C63" w:rsidRPr="00CC128A">
      <w:pPr>
        <w:jc w:val="center"/>
      </w:pPr>
      <w:r w:rsidRPr="00CC128A">
        <w:t xml:space="preserve">U </w:t>
      </w:r>
      <w:r w:rsidR="008604A3" w:rsidRPr="00CC128A">
        <w:t>Zagrebu</w:t>
      </w:r>
      <w:r w:rsidR="00A0660D" w:rsidRPr="00CC128A">
        <w:t xml:space="preserve"> 20. svibnja 2019.</w:t>
      </w:r>
    </w:p>
    <w:p w:rsidRDefault="00CC128A" w:rsidP="009566A2" w:rsidR="00CC128A">
      <w:pPr>
        <w:jc w:val="right"/>
      </w:pPr>
    </w:p>
    <w:p w:rsidRDefault="009566A2" w:rsidP="009566A2" w:rsidR="009566A2" w:rsidRPr="00CC128A">
      <w:pPr>
        <w:jc w:val="right"/>
      </w:pPr>
      <w:r w:rsidRPr="00CC128A">
        <w:t>S u d a c:</w:t>
      </w:r>
    </w:p>
    <w:p w:rsidRDefault="009566A2" w:rsidP="009566A2" w:rsidR="009566A2" w:rsidRPr="00CC128A">
      <w:pPr>
        <w:jc w:val="right"/>
      </w:pPr>
    </w:p>
    <w:p w:rsidRDefault="00A0660D" w:rsidP="009566A2" w:rsidR="009566A2" w:rsidRPr="00CC128A">
      <w:pPr>
        <w:jc w:val="right"/>
      </w:pPr>
      <w:r w:rsidRPr="00CC128A">
        <w:t>Marija Šipek</w:t>
      </w:r>
      <w:r w:rsidR="008749D3">
        <w:t>, 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  <w:r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165C94" w:rsidR="00165C94">
      <w:pPr>
        <w:jc w:val="both"/>
      </w:pPr>
      <w:r>
        <w:t>DNA:</w:t>
      </w:r>
    </w:p>
    <w:p w:rsidRDefault="00B40156" w:rsidP="00165C94" w:rsidR="00165C94">
      <w:pPr>
        <w:jc w:val="both"/>
      </w:pPr>
      <w:r>
        <w:t>Svim sudionicima putem mrežne stranice e-oglasna ploča sudova</w:t>
      </w:r>
      <w:r w:rsidR="00FC0FD8">
        <w:t>.</w:t>
      </w:r>
    </w:p>
    <w:p w:rsidRDefault="00B40156" w:rsidP="00165C94" w:rsidR="00B40156">
      <w:pPr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 w:rsidRPr="00045FF6">
      <w:pPr>
        <w:jc w:val="both"/>
      </w:pPr>
    </w:p>
    <w:p w:rsidRDefault="00C00C76" w:rsidP="008604A3" w:rsidR="00C00C76" w:rsidRPr="00045FF6">
      <w:pPr>
        <w:pStyle w:val="Odlomakpopisa"/>
        <w:numPr>
          <w:ilvl w:val="0"/>
          <w:numId w:val="9"/>
        </w:numPr>
        <w:jc w:val="both"/>
      </w:pPr>
      <w:r w:rsidRPr="00045FF6">
        <w:t>potroša</w:t>
      </w:r>
      <w:r w:rsidR="008604A3" w:rsidRPr="00045FF6">
        <w:t xml:space="preserve">č </w:t>
      </w:r>
    </w:p>
    <w:p w:rsidRDefault="008604A3" w:rsidP="00C00C76" w:rsidR="00C00C76" w:rsidRPr="00045FF6">
      <w:pPr>
        <w:pStyle w:val="Odlomakpopisa"/>
        <w:numPr>
          <w:ilvl w:val="0"/>
          <w:numId w:val="9"/>
        </w:numPr>
        <w:jc w:val="both"/>
      </w:pPr>
      <w:r w:rsidRPr="00045FF6">
        <w:t>Porezn</w:t>
      </w:r>
      <w:r w:rsidR="00165C94" w:rsidRPr="00045FF6">
        <w:t>a</w:t>
      </w:r>
      <w:r w:rsidRPr="00045FF6">
        <w:t xml:space="preserve"> uprav</w:t>
      </w:r>
      <w:r w:rsidR="00165C94" w:rsidRPr="00045FF6">
        <w:t>a</w:t>
      </w:r>
      <w:r w:rsidRPr="00045FF6">
        <w:t xml:space="preserve"> Zagreb</w:t>
      </w:r>
    </w:p>
    <w:p w:rsidRDefault="00C00C76" w:rsidP="00C00C76" w:rsidR="00C00C76" w:rsidRPr="00045FF6">
      <w:pPr>
        <w:pStyle w:val="Odlomakpopisa"/>
        <w:numPr>
          <w:ilvl w:val="0"/>
          <w:numId w:val="9"/>
        </w:numPr>
        <w:jc w:val="both"/>
      </w:pPr>
      <w:r w:rsidRPr="00045FF6">
        <w:t>Općinsko</w:t>
      </w:r>
      <w:r w:rsidR="008604A3" w:rsidRPr="00045FF6">
        <w:t xml:space="preserve"> državno odvjetništv</w:t>
      </w:r>
      <w:r w:rsidR="00165C94" w:rsidRPr="00045FF6">
        <w:t>o</w:t>
      </w:r>
      <w:r w:rsidR="008604A3" w:rsidRPr="00045FF6">
        <w:t xml:space="preserve"> u Zagrebu</w:t>
      </w:r>
    </w:p>
    <w:p w:rsidRDefault="00165C94" w:rsidP="00C00C76" w:rsidR="00165C94" w:rsidRPr="00045FF6">
      <w:pPr>
        <w:pStyle w:val="Odlomakpopisa"/>
        <w:numPr>
          <w:ilvl w:val="0"/>
          <w:numId w:val="9"/>
        </w:numPr>
        <w:jc w:val="both"/>
      </w:pPr>
      <w:r w:rsidRPr="00045FF6">
        <w:t>povjerenik</w:t>
      </w:r>
      <w:r w:rsidR="00073604" w:rsidRPr="00045FF6">
        <w:t xml:space="preserve"> </w:t>
      </w:r>
    </w:p>
    <w:p w:rsidRDefault="00165C94" w:rsidP="00045FF6" w:rsidR="00045FF6">
      <w:pPr>
        <w:pStyle w:val="Odlomakpopisa"/>
        <w:numPr>
          <w:ilvl w:val="0"/>
          <w:numId w:val="9"/>
        </w:numPr>
        <w:jc w:val="both"/>
      </w:pPr>
      <w:r w:rsidRPr="00045FF6">
        <w:t xml:space="preserve">Općinski sud u Sisku, ZK odjel Sisak </w:t>
      </w:r>
    </w:p>
    <w:p w:rsidRDefault="00045FF6" w:rsidP="00045FF6" w:rsidR="00045FF6" w:rsidRPr="00922CCA">
      <w:pPr>
        <w:pStyle w:val="Odlomakpopisa"/>
        <w:numPr>
          <w:ilvl w:val="0"/>
          <w:numId w:val="9"/>
        </w:numPr>
        <w:jc w:val="both"/>
      </w:pPr>
      <w:r w:rsidRPr="00922CCA">
        <w:t>Zagrebačka banka d.d.</w:t>
      </w:r>
    </w:p>
    <w:p w:rsidRDefault="00045FF6" w:rsidP="00C00C76" w:rsidR="00045FF6">
      <w:pPr>
        <w:pStyle w:val="Odlomakpopisa"/>
        <w:numPr>
          <w:ilvl w:val="0"/>
          <w:numId w:val="9"/>
        </w:numPr>
        <w:jc w:val="both"/>
      </w:pPr>
      <w:r>
        <w:t>Hrvatska poštanska banka d.d.</w:t>
      </w:r>
    </w:p>
    <w:p w:rsidRDefault="008749D3" w:rsidP="001117D4" w:rsidR="008749D3" w:rsidRPr="00CC1AED">
      <w:pPr>
        <w:ind w:left="4956"/>
      </w:pPr>
      <w:r w:rsidRPr="00CC1AED">
        <w:t>Za točnost otpravka-ovlašteni službenik</w:t>
      </w:r>
    </w:p>
    <w:p w:rsidRDefault="008749D3" w:rsidP="001117D4" w:rsidR="008749D3" w:rsidRPr="00CC1AED">
      <w:pPr>
        <w:ind w:left="6372"/>
      </w:pPr>
      <w:r>
        <w:t>Marija Mikulić</w:t>
      </w:r>
    </w:p>
    <w:p w:rsidRDefault="008749D3" w:rsidP="008749D3" w:rsidR="008749D3" w:rsidRPr="00045FF6">
      <w:pPr>
        <w:jc w:val="both"/>
      </w:pPr>
      <w:r>
        <w:t>-</w:t>
      </w:r>
    </w:p>
    <w:sectPr w:rsidSect="00E42AC2" w:rsidR="008749D3" w:rsidRPr="00045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236" w:rsidR="00634236">
      <w:r>
        <w:separator/>
      </w:r>
    </w:p>
  </w:endnote>
  <w:endnote w:id="0" w:type="continuationSeparator">
    <w:p w:rsidRDefault="00634236" w:rsidR="00634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236" w:rsidR="00634236">
      <w:r>
        <w:separator/>
      </w:r>
    </w:p>
  </w:footnote>
  <w:footnote w:id="0" w:type="continuationSeparator">
    <w:p w:rsidRDefault="00634236" w:rsidR="00634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2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36CD" w:rsidP="003236CD" w:rsidR="003236CD">
    <w:pPr>
      <w:pStyle w:val="Zaglavlje"/>
      <w:jc w:val="right"/>
    </w:pPr>
    <w:r>
      <w:t>Posl. broj: 40 Sp-</w:t>
    </w:r>
    <w:r w:rsidR="004B61D7">
      <w:t>76/2016</w:t>
    </w:r>
    <w:r w:rsidR="008749D3">
      <w:t>-22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r>
      <w:t>Posl. broj: 40 Sp-</w:t>
    </w:r>
    <w:r w:rsidR="004B61D7">
      <w:t>76/2016</w:t>
    </w:r>
    <w:r w:rsidR="008749D3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072A1"/>
    <w:rsid w:val="000177C0"/>
    <w:rsid w:val="00017A07"/>
    <w:rsid w:val="00024DC0"/>
    <w:rsid w:val="00045FF6"/>
    <w:rsid w:val="00073604"/>
    <w:rsid w:val="0009557A"/>
    <w:rsid w:val="00104043"/>
    <w:rsid w:val="001178EC"/>
    <w:rsid w:val="001329AB"/>
    <w:rsid w:val="00136DCF"/>
    <w:rsid w:val="00151023"/>
    <w:rsid w:val="00154EDB"/>
    <w:rsid w:val="00165C94"/>
    <w:rsid w:val="00166ECB"/>
    <w:rsid w:val="001B7C3B"/>
    <w:rsid w:val="001C572E"/>
    <w:rsid w:val="00220664"/>
    <w:rsid w:val="002C495F"/>
    <w:rsid w:val="002C7D7F"/>
    <w:rsid w:val="002D74B3"/>
    <w:rsid w:val="00305CA6"/>
    <w:rsid w:val="003236CD"/>
    <w:rsid w:val="0034103C"/>
    <w:rsid w:val="00344D8F"/>
    <w:rsid w:val="00354ABE"/>
    <w:rsid w:val="00367E1B"/>
    <w:rsid w:val="003841B1"/>
    <w:rsid w:val="003B7D2C"/>
    <w:rsid w:val="003D17BA"/>
    <w:rsid w:val="003D6E32"/>
    <w:rsid w:val="00420F9A"/>
    <w:rsid w:val="0042288A"/>
    <w:rsid w:val="00453C35"/>
    <w:rsid w:val="004734CC"/>
    <w:rsid w:val="00493E5C"/>
    <w:rsid w:val="004B61D7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34236"/>
    <w:rsid w:val="00655471"/>
    <w:rsid w:val="006626FF"/>
    <w:rsid w:val="00691CFC"/>
    <w:rsid w:val="00695EDE"/>
    <w:rsid w:val="006B19D5"/>
    <w:rsid w:val="006D15E9"/>
    <w:rsid w:val="006D7850"/>
    <w:rsid w:val="006E1EF7"/>
    <w:rsid w:val="0070592B"/>
    <w:rsid w:val="00712752"/>
    <w:rsid w:val="00752920"/>
    <w:rsid w:val="00773FC7"/>
    <w:rsid w:val="007B0FEE"/>
    <w:rsid w:val="007E41D5"/>
    <w:rsid w:val="00813598"/>
    <w:rsid w:val="00835EA0"/>
    <w:rsid w:val="00855D28"/>
    <w:rsid w:val="008604A3"/>
    <w:rsid w:val="008749D3"/>
    <w:rsid w:val="00913843"/>
    <w:rsid w:val="009218E8"/>
    <w:rsid w:val="009566A2"/>
    <w:rsid w:val="00965209"/>
    <w:rsid w:val="00966B9D"/>
    <w:rsid w:val="009D083C"/>
    <w:rsid w:val="009D23CE"/>
    <w:rsid w:val="009D3CD2"/>
    <w:rsid w:val="00A0660D"/>
    <w:rsid w:val="00A318D5"/>
    <w:rsid w:val="00A36766"/>
    <w:rsid w:val="00A538B5"/>
    <w:rsid w:val="00AB4B4F"/>
    <w:rsid w:val="00AB7C63"/>
    <w:rsid w:val="00AF6AE0"/>
    <w:rsid w:val="00B40156"/>
    <w:rsid w:val="00B45140"/>
    <w:rsid w:val="00B453B8"/>
    <w:rsid w:val="00B53E13"/>
    <w:rsid w:val="00B5763A"/>
    <w:rsid w:val="00BA6EF3"/>
    <w:rsid w:val="00BD018A"/>
    <w:rsid w:val="00C00C76"/>
    <w:rsid w:val="00C202C7"/>
    <w:rsid w:val="00C25DA4"/>
    <w:rsid w:val="00C25FD1"/>
    <w:rsid w:val="00C6192A"/>
    <w:rsid w:val="00C9293C"/>
    <w:rsid w:val="00CC128A"/>
    <w:rsid w:val="00CD5CC4"/>
    <w:rsid w:val="00D07016"/>
    <w:rsid w:val="00D178D8"/>
    <w:rsid w:val="00D25B55"/>
    <w:rsid w:val="00D92CA8"/>
    <w:rsid w:val="00DA05AD"/>
    <w:rsid w:val="00DE1DD2"/>
    <w:rsid w:val="00E02F56"/>
    <w:rsid w:val="00E34EFC"/>
    <w:rsid w:val="00E42AC2"/>
    <w:rsid w:val="00E46C32"/>
    <w:rsid w:val="00E735C8"/>
    <w:rsid w:val="00E75BAD"/>
    <w:rsid w:val="00EA7568"/>
    <w:rsid w:val="00EF5DD7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Sp-76/2016</izvorni_sadrzaj>
    <derivirana_varijabla naziv="DomainObject.Predmet.OznakaBroj_1">Sp-76/2016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Tomašić</izvorni_sadrzaj>
    <derivirana_varijabla naziv="DomainObject.Predmet.StrankaFormated_1">  Davor Tomašić</derivirana_varijabla>
  </DomainObject.Predmet.StrankaFormated>
  <DomainObject.Predmet.StrankaFormatedOIB>
    <izvorni_sadrzaj>  Davor Tomašić, OIB 97630185563</izvorni_sadrzaj>
    <derivirana_varijabla naziv="DomainObject.Predmet.StrankaFormatedOIB_1">  Davor Tomašić, OIB 97630185563</derivirana_varijabla>
  </DomainObject.Predmet.StrankaFormatedOIB>
  <DomainObject.Predmet.StrankaFormatedWithAdress>
    <izvorni_sadrzaj> Davor Tomašić, Ulica Stjepana Ladiša 7, 10000 Zagreb</izvorni_sadrzaj>
    <derivirana_varijabla naziv="DomainObject.Predmet.StrankaFormatedWithAdress_1"> Davor Tomašić, Ulica Stjepana Ladiša 7, 10000 Zagreb</derivirana_varijabla>
  </DomainObject.Predmet.StrankaFormatedWithAdress>
  <DomainObject.Predmet.StrankaFormatedWithAdressOIB>
    <izvorni_sadrzaj> Davor Tomašić, OIB 97630185563, Ulica Stjepana Ladiša 7, 10000 Zagreb</izvorni_sadrzaj>
    <derivirana_varijabla naziv="DomainObject.Predmet.StrankaFormatedWithAdressOIB_1"> Davor Tomašić, OIB 97630185563, Ulica Stjepana Ladiša 7, 10000 Zagreb</derivirana_varijabla>
  </DomainObject.Predmet.StrankaFormatedWithAdressOIB>
  <DomainObject.Predmet.StrankaWithAdress>
    <izvorni_sadrzaj>Davor Tomašić Ulica Stjepana Ladiša 7,10000 Zagreb</izvorni_sadrzaj>
    <derivirana_varijabla naziv="DomainObject.Predmet.StrankaWithAdress_1">Davor Tomašić Ulica Stjepana Ladiša 7,10000 Zagreb</derivirana_varijabla>
  </DomainObject.Predmet.StrankaWithAdress>
  <DomainObject.Predmet.StrankaWithAdressOIB>
    <izvorni_sadrzaj>Davor Tomašić, OIB 97630185563, Ulica Stjepana Ladiša 7,10000 Zagreb</izvorni_sadrzaj>
    <derivirana_varijabla naziv="DomainObject.Predmet.StrankaWithAdressOIB_1">Davor Tomašić, OIB 97630185563, Ulica Stjepana Ladiša 7,10000 Zagreb</derivirana_varijabla>
  </DomainObject.Predmet.StrankaWithAdressOIB>
  <DomainObject.Predmet.StrankaNazivFormated>
    <izvorni_sadrzaj>Davor Tomašić</izvorni_sadrzaj>
    <derivirana_varijabla naziv="DomainObject.Predmet.StrankaNazivFormated_1">Davor Tomašić</derivirana_varijabla>
  </DomainObject.Predmet.StrankaNazivFormated>
  <DomainObject.Predmet.StrankaNazivFormatedOIB>
    <izvorni_sadrzaj>Davor Tomašić, OIB 97630185563</izvorni_sadrzaj>
    <derivirana_varijabla naziv="DomainObject.Predmet.StrankaNazivFormatedOIB_1">Davor Tomašić, OIB 97630185563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Davor Tomašić</item>
    </izvorni_sadrzaj>
    <derivirana_varijabla naziv="DomainObject.Predmet.StrankaListFormated_1">
      <item>Davor Tomašić</item>
    </derivirana_varijabla>
  </DomainObject.Predmet.StrankaListFormated>
  <DomainObject.Predmet.StrankaListFormatedOIB>
    <izvorni_sadrzaj>
      <item>Davor Tomašić, OIB 97630185563</item>
    </izvorni_sadrzaj>
    <derivirana_varijabla naziv="DomainObject.Predmet.StrankaListFormatedOIB_1">
      <item>Davor Tomašić, OIB 97630185563</item>
    </derivirana_varijabla>
  </DomainObject.Predmet.StrankaListFormatedOIB>
  <DomainObject.Predmet.StrankaListFormatedWithAdress>
    <izvorni_sadrzaj>
      <item>Davor Tomašić, Ulica Stjepana Ladiša 7, 10000 Zagreb</item>
    </izvorni_sadrzaj>
    <derivirana_varijabla naziv="DomainObject.Predmet.StrankaListFormatedWithAdress_1">
      <item>Davor Tomašić, Ulica Stjepana Ladiša 7, 10000 Zagreb</item>
    </derivirana_varijabla>
  </DomainObject.Predmet.StrankaListFormatedWithAdress>
  <DomainObject.Predmet.StrankaListFormatedWithAdressOIB>
    <izvorni_sadrzaj>
      <item>Davor Tomašić, OIB 97630185563, Ulica Stjepana Ladiša 7, 10000 Zagreb</item>
    </izvorni_sadrzaj>
    <derivirana_varijabla naziv="DomainObject.Predmet.StrankaListFormatedWithAdressOIB_1">
      <item>Davor Tomašić, OIB 97630185563, Ulica Stjepana Ladiša 7, 10000 Zagreb</item>
    </derivirana_varijabla>
  </DomainObject.Predmet.StrankaListFormatedWithAdressOIB>
  <DomainObject.Predmet.StrankaListNazivFormated>
    <izvorni_sadrzaj>
      <item>Davor Tomašić</item>
    </izvorni_sadrzaj>
    <derivirana_varijabla naziv="DomainObject.Predmet.StrankaListNazivFormated_1">
      <item>Davor Tomašić</item>
    </derivirana_varijabla>
  </DomainObject.Predmet.StrankaListNazivFormated>
  <DomainObject.Predmet.StrankaListNazivFormatedOIB>
    <izvorni_sadrzaj>
      <item>Davor Tomašić, OIB 97630185563</item>
    </izvorni_sadrzaj>
    <derivirana_varijabla naziv="DomainObject.Predmet.StrankaListNazivFormatedOIB_1">
      <item>Davor Tomašić, OIB 97630185563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Općinsko državno odvjetništvo u Zagrebu, Građansko-upravni odjel</item>
      <item>B2  KAPITAL d.o.o. za poslovne usluge</item>
    </izvorni_sadrzaj>
    <derivirana_varijabla naziv="DomainObject.Predmet.OstaliListFormated_1">
      <item>Hrvatski Telekom d.d.</item>
      <item>Republika Hrvatska</item>
      <item>Općinsko državno odvjetništvo u Zagrebu, Građansko-upravni odjel</item>
      <item>B2  KAPITAL d.o.o. za poslovne usluge</item>
    </derivirana_varijabla>
  </DomainObject.Predmet.OstaliListFormated>
  <DomainObject.Predmet.OstaliListFormatedOIB>
    <izvorni_sadrzaj>
      <item>Hrvatski Telekom d.d., OIB 81793146560</item>
      <item>Republika Hrvatska</item>
      <item>Općinsko državno odvjetništvo u Zagrebu, Građansko-upravni odjel</item>
      <item>B2  KAPITAL d.o.o. za poslovne usluge, OIB 57509775367</item>
    </izvorni_sadrzaj>
    <derivirana_varijabla naziv="DomainObject.Predmet.OstaliListFormatedOIB_1">
      <item>Hrvatski Telekom d.d., OIB 81793146560</item>
      <item>Republika Hrvatska</item>
      <item>Općinsko državno odvjetništvo u Zagrebu, Građansko-upravni odjel</item>
      <item>B2  KAPITAL d.o.o. za poslovne usluge, OIB 57509775367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Općinsko državno odvjetništvo u Zagrebu, Građansko-upravni odjel, -, 10000 Zagreb</item>
      <item>B2  KAPITAL d.o.o. za poslovne usluge, Radnička cesta 41, 10000 Zagreb</item>
    </izvorni_sadrzaj>
    <derivirana_varijabla naziv="DomainObject.Predmet.OstaliListFormatedWithAdress_1">
      <item>Hrvatski Telekom d.d., Roberta Frangeša Mihanovića 9, 10000 Zagreb</item>
      <item>Republika Hrvatska</item>
      <item>Općinsko državno odvjetništvo u Zagrebu, Građansko-upravni odjel, -,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Republika Hrvatska</item>
      <item>Općinsko državno odvjetništvo u Zagrebu, Građansko-upravni odjel, -, 10000 Zagreb</item>
      <item>B2  KAPITAL d.o.o. za poslovne usluge, OIB 57509775367, Radnička cesta 41, 10000 Zagreb</item>
    </izvorni_sadrzaj>
    <derivirana_varijabla naziv="DomainObject.Predmet.OstaliListFormatedWithAdressOIB_1">
      <item>Hrvatski Telekom d.d., OIB 81793146560, Roberta Frangeša Mihanovića 9, 10000 Zagreb</item>
      <item>Republika Hrvatska</item>
      <item>Općinsko državno odvjetništvo u Zagrebu, Građansko-upravni odjel, -,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Hrvatski Telekom d.d.</item>
      <item>Republika Hrvatska</item>
      <item>Općinsko državno odvjetništvo u Zagrebu, Građansko-upravni odjel</item>
      <item>B2  KAPITAL d.o.o. za poslovne usluge</item>
    </izvorni_sadrzaj>
    <derivirana_varijabla naziv="DomainObject.Predmet.OstaliListNazivFormated_1">
      <item>Hrvatski Telekom d.d.</item>
      <item>Republika Hrvatska</item>
      <item>Općinsko državno odvjetništvo u Zagrebu, Građansko-upravni odjel</item>
      <item>B2  KAPITAL d.o.o. za poslovne usluge</item>
    </derivirana_varijabla>
  </DomainObject.Predmet.OstaliListNazivFormated>
  <DomainObject.Predmet.OstaliListNazivFormatedOIB>
    <izvorni_sadrzaj>
      <item>Hrvatski Telekom d.d., OIB 81793146560</item>
      <item>Republika Hrvatska</item>
      <item>Općinsko državno odvjetništvo u Zagrebu, Građansko-upravni odjel</item>
      <item>B2  KAPITAL d.o.o. za poslovne usluge, OIB 57509775367</item>
    </izvorni_sadrzaj>
    <derivirana_varijabla naziv="DomainObject.Predmet.OstaliListNazivFormatedOIB_1">
      <item>Hrvatski Telekom d.d., OIB 81793146560</item>
      <item>Republika Hrvatska</item>
      <item>Općinsko državno odvjetništvo u Zagrebu, Građansko-upravni odjel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Tomašić</izvorni_sadrzaj>
    <derivirana_varijabla naziv="DomainObject.Predmet.StrankaIDrugi_1">Davor Tomašić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Tomašić, OIB 97630185563, Ulica Stjepana Ladiša 7, 10000 Zagreb</izvorni_sadrzaj>
    <derivirana_varijabla naziv="DomainObject.Predmet.StrankaIDrugiAdressOIB_1">Davor Tomašić, OIB 97630185563, Ulica Stjepana Ladiša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Tomašić</item>
      <item>Hrvatski Telekom d.d.</item>
      <item>Republika Hrvatska</item>
      <item>Općinsko državno odvjetništvo u Zagrebu, Građansko-upravni odjel</item>
      <item>B2  KAPITAL d.o.o. za poslovne usluge</item>
    </izvorni_sadrzaj>
    <derivirana_varijabla naziv="DomainObject.Predmet.SudioniciListNaziv_1">
      <item>Davor Tomašić</item>
      <item>Hrvatski Telekom d.d.</item>
      <item>Republika Hrvatska</item>
      <item>Općinsko državno odvjetništvo u Zagrebu, Građansko-upravni odjel</item>
      <item>B2  KAPITAL d.o.o. za poslovne usluge</item>
    </derivirana_varijabla>
  </DomainObject.Predmet.SudioniciListNaziv>
  <DomainObject.Predmet.SudioniciListAdressOIB>
    <izvorni_sadrzaj>
      <item>Davor Tomašić, OIB 97630185563, Ulica Stjepana Ladiša 7,10000 Zagreb</item>
      <item>Hrvatski Telekom d.d., OIB 81793146560, Roberta Frangeša Mihanovića 9,10000 Zagreb</item>
      <item>Republika Hrvatska</item>
      <item>Općinsko državno odvjetništvo u Zagrebu, Građansko-upravni odjel, -,10000 Zagreb</item>
      <item>B2  KAPITAL d.o.o. za poslovne usluge, OIB 57509775367, Radnička cesta 41,10000 Zagreb</item>
    </izvorni_sadrzaj>
    <derivirana_varijabla naziv="DomainObject.Predmet.SudioniciListAdressOIB_1">
      <item>Davor Tomašić, OIB 97630185563, Ulica Stjepana Ladiša 7,10000 Zagreb</item>
      <item>Hrvatski Telekom d.d., OIB 81793146560, Roberta Frangeša Mihanovića 9,10000 Zagreb</item>
      <item>Republika Hrvatska</item>
      <item>Općinsko državno odvjetništvo u Zagrebu, Građansko-upravni odjel, -,10000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97630185563</item>
      <item>, OIB 81793146560</item>
      <item>, OIB null</item>
      <item>, OIB null</item>
      <item>, OIB 57509775367</item>
    </izvorni_sadrzaj>
    <derivirana_varijabla naziv="DomainObject.Predmet.SudioniciListNazivOIB_1">
      <item>, OIB 97630185563</item>
      <item>, OIB 81793146560</item>
      <item>, OIB null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Bazina, OIB 49623396887, Ulica kralja Držislava 14, 10 000 Zagreb</item>
    </izvorni_sadrzaj>
    <derivirana_varijabla naziv="DomainObject.Predmet.StecajniUpraviteljiListAddressOIB_1">
      <item>Frano Bazina, OIB 49623396887, Ulica kralja Držislava 14, 10 000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76678F-B9F8-4E64-AB70-12345A3AF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1105</properties:Words>
  <properties:Characters>5822</properties:Characters>
  <properties:Lines>140</properties:Lines>
  <properties:Paragraphs>54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2019-04-29T13:29:00Z</dcterms:created>
  <dc:creator>RH - TDU</dc:creator>
  <cp:lastModifiedBy>Marija Mikulić</cp:lastModifiedBy>
  <cp:lastPrinted>2019-05-20T12:48:00Z</cp:lastPrinted>
  <dcterms:modified xmlns:xsi="http://www.w3.org/2001/XMLSchema-instance" xsi:type="dcterms:W3CDTF">2019-05-20T12:51:00Z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postupka stečaja potrošača (SP 76 16 FRANO BAZINA.docx)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