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a1e8" w14:paraId="4b7a1e8" w:rsidRDefault="00AE649C" w:rsidP="00FA5B5E" w:rsidR="00AE649C" w:rsidRPr="00B76F3C">
      <w:pPr>
        <w:pStyle w:val="Naslov3"/>
        <w15:collapsed w:val="false"/>
      </w:pPr>
    </w:p>
    <w:p w:rsidRDefault="00937FF9" w:rsidP="00370A6F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 xml:space="preserve">               5 St-1030/2016-10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70A6F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KOR-SAM društvo s ograničenom odgovornošću za proizvodnju, trgovinu i usluge, Prokljuvani, Prokljuvani 52/a, MBS: 010073653, OIB: 85624777353, 6. veljače 2017.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 xml:space="preserve"> Odbija se prijedlog za otvaranje stečajnog postupka nad dužnikom </w:t>
      </w:r>
      <w:r w:rsidRPr="00370A6F">
        <w:rPr>
          <w:rFonts w:cs="Times New Roman" w:eastAsia="Times New Roman"/>
          <w:szCs w:val="20"/>
          <w:lang w:eastAsia="hr-HR"/>
        </w:rPr>
        <w:t xml:space="preserve">KOR-SAM društvo s ograničenom odgovornošću za proizvodnju, trgovinu i usluge, Prokljuvani, Prokljuvani 52/a, MBS: 010073653, OIB: 85624777353. 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0A6F">
        <w:rPr>
          <w:rFonts w:cs="Times New Roman" w:eastAsia="Times New Roman"/>
          <w:szCs w:val="20"/>
          <w:lang w:eastAsia="hr-HR"/>
        </w:rPr>
        <w:t>Obrazloženje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71/15, dalje: SZ), 14. lipnja 2016. podnijela prijedlog za otvaranje stečajnog postupka nad dužnikom </w:t>
      </w:r>
      <w:r w:rsidRPr="00370A6F">
        <w:rPr>
          <w:rFonts w:cs="Times New Roman" w:eastAsia="Times New Roman"/>
          <w:szCs w:val="20"/>
          <w:lang w:eastAsia="hr-HR"/>
        </w:rPr>
        <w:t xml:space="preserve">KOR-SAM društvo s ograničenom odgovornošću za proizvodnju, trgovinu i usluge, Prokljuvani. U prijedlogu navodi da na dan 1. rujna 2015. dužnik u Očevidniku redoslijeda osnova za plaćanje ima evidentirane neizvršene osnove za plaćanje u neprekinutom razdoblju od 369 dana, u ukupnom iznosu od 9.043,08 kn, u koji iznos je uračunata kamata i naknada Financijske agencije za provedbu ovrhe na novčanim sredstvima. Prema podacima koje je FINI dostavio Hrvatski zavod za mirovinsko osiguranje </w:t>
      </w:r>
      <w:r w:rsidRPr="00370A6F">
        <w:rPr>
          <w:rFonts w:cs="Times New Roman" w:eastAsia="Times New Roman"/>
          <w:noProof/>
          <w:szCs w:val="20"/>
          <w:lang w:eastAsia="hr-HR"/>
        </w:rPr>
        <w:t>dužnik ima troje zaposlenih.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A6F">
        <w:rPr>
          <w:rFonts w:cs="Times New Roman" w:eastAsia="Times New Roman"/>
          <w:szCs w:val="20"/>
          <w:lang w:eastAsia="hr-HR"/>
        </w:rPr>
        <w:t>Sud je po prijedlogu 8. rujna 2016.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A6F">
        <w:rPr>
          <w:rFonts w:cs="Times New Roman" w:eastAsia="Times New Roman"/>
          <w:szCs w:val="20"/>
          <w:lang w:eastAsia="hr-HR"/>
        </w:rPr>
        <w:t xml:space="preserve">Zakonski zastupnik dužnika Kornelija Kolarić </w:t>
      </w:r>
      <w:proofErr w:type="spellStart"/>
      <w:r w:rsidRPr="00370A6F">
        <w:rPr>
          <w:rFonts w:cs="Times New Roman" w:eastAsia="Times New Roman"/>
          <w:szCs w:val="20"/>
          <w:lang w:eastAsia="hr-HR"/>
        </w:rPr>
        <w:t>Jagec</w:t>
      </w:r>
      <w:proofErr w:type="spellEnd"/>
      <w:r w:rsidRPr="00370A6F">
        <w:rPr>
          <w:rFonts w:cs="Times New Roman" w:eastAsia="Times New Roman"/>
          <w:szCs w:val="20"/>
          <w:lang w:eastAsia="hr-HR"/>
        </w:rPr>
        <w:t xml:space="preserve"> se na ročištu 2. prosinca 2016. protivila prijedlogu za otvaranje stečajnog postupka i navela da od studenog 2015. dužnik nije više u blokadi i posluje. Navedena blokada odnosila se na dug za neplaćeni porez, a sa Ministarstvom financija, Poreznom upravom, 29. ožujka 2016. zaključen je upravni ugovor o namirenju poreznog duga, kojeg dužnik otplaćuje u ratama. Kao dokaz navedenog predala je u spis potvrdu FINE o blokadi računa i novčanih sredstava </w:t>
      </w:r>
      <w:proofErr w:type="spellStart"/>
      <w:r w:rsidRPr="00370A6F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370A6F">
        <w:rPr>
          <w:rFonts w:cs="Times New Roman" w:eastAsia="Times New Roman"/>
          <w:szCs w:val="20"/>
          <w:lang w:eastAsia="hr-HR"/>
        </w:rPr>
        <w:t xml:space="preserve"> od 2. prosinca 2016. (list 30) i Upravni ugovor o namirenju poreznog duga od 29. ožujka 2016. (list 13-29).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A6F">
        <w:rPr>
          <w:rFonts w:cs="Times New Roman" w:eastAsia="Times New Roman"/>
          <w:szCs w:val="20"/>
          <w:lang w:eastAsia="hr-HR"/>
        </w:rPr>
        <w:t>Iz uvida u potvrdu FINE od 2. prosinca 2016. proizlazi da račun dužnika nije blokiran.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A6F">
        <w:rPr>
          <w:rFonts w:cs="Times New Roman" w:eastAsia="Times New Roman"/>
          <w:szCs w:val="20"/>
          <w:lang w:eastAsia="hr-HR"/>
        </w:rPr>
        <w:t>Kako iz navedenog proizlazi da je dužnik tijekom prethodnog postupka namirio sve tražbine koje je na temelju valjanih osnova za plaćanje trebalo naplatiti s njegovog računa, ne postoji stečajni razlog nesposobnosti za plaćanje iz čl.6. SZ-a i sud je prijedlog za otvaranje stečajnog postupka odbio (čl.128. st.6. SZ-a).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U Bjelovaru, 6. veljače 2017.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70A6F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A6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70A6F" w:rsidP="00370A6F" w:rsidR="00370A6F" w:rsidRPr="00370A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A6F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474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St-1030/2016-10</izvorni_sadrzaj>
    <derivirana_varijabla naziv="DomainObject.Oznaka_1">St-1030/2016-10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KOR-SAM društvo s ograničenom odgovornošću za proizvodnju, trgovinu i usluge zastupanog po punomoćniku Kornelija Kolarić Jagec; Samir Kolarić</izvorni_sadrzaj>
    <derivirana_varijabla naziv="DomainObject.Predmet.ProtustrankaFormated_1">  KOR-SAM društvo s ograničenom odgovornošću za proizvodnju, trgovinu i usluge zastupanog po punomoćniku Kornelija Kolarić Jagec; Samir Kolarić</derivirana_varijabla>
  </DomainObject.Predmet.ProtustrankaFormated>
  <DomainObject.Predmet.ProtustrankaFormatedOIB>
    <izvorni_sadrzaj>  KOR-SAM društvo s ograničenom odgovornošću za proizvodnju, trgovinu i usluge, OIB 85624777353 zastupanog po punomoćniku Kornelija Kolarić Jagec; Samir Kolarić</izvorni_sadrzaj>
    <derivirana_varijabla naziv="DomainObject.Predmet.ProtustrankaFormatedOIB_1">  KOR-SAM društvo s ograničenom odgovornošću za proizvodnju, trgovinu i usluge, OIB 85624777353 zastupanog po punomoćniku Kornelija Kolarić Jagec; Samir Kolarić</derivirana_varijabla>
  </DomainObject.Predmet.ProtustrankaFormatedOIB>
  <DomainObject.Predmet.ProtustrankaFormatedWithAdress>
    <izvorni_sadrzaj> KOR-SAM društvo s ograničenom odgovornošću za proizvodnju, trgovinu i usluge, Prokljuvani 52/a, 43000 Bjelovar zastupanog po punomoćniku Kornelija Kolarić Jagec; Samir Kolarić</izvorni_sadrzaj>
    <derivirana_varijabla naziv="DomainObject.Predmet.ProtustrankaFormatedWithAdress_1"> KOR-SAM društvo s ograničenom odgovornošću za proizvodnju, trgovinu i usluge, Prokljuvani 52/a, 43000 Bjelovar zastupanog po punomoćniku Kornelija Kolarić Jagec; Samir Kolarić</derivirana_varijabla>
  </DomainObject.Predmet.ProtustrankaFormatedWithAdress>
  <DomainObject.Predmet.ProtustrankaFormatedWithAdressOIB>
    <izvorni_sadrzaj> KOR-SAM društvo s ograničenom odgovornošću za proizvodnju, trgovinu i usluge, OIB 85624777353, Prokljuvani 52/a, 43000 Bjelovar zastupanog po punomoćniku Kornelija Kolarić Jagec; Samir Kolarić</izvorni_sadrzaj>
    <derivirana_varijabla naziv="DomainObject.Predmet.ProtustrankaFormatedWithAdressOIB_1"> KOR-SAM društvo s ograničenom odgovornošću za proizvodnju, trgovinu i usluge, OIB 85624777353, Prokljuvani 52/a, 43000 Bjelovar zastupanog po punomoćniku Kornelija Kolarić Jagec; Samir Kolarić</derivirana_varijabla>
  </DomainObject.Predmet.ProtustrankaFormatedWithAdressOIB>
  <DomainObject.Predmet.ProtustrankaWithAdress>
    <izvorni_sadrzaj>KOR-SAM društvo s ograničenom odgovornošću za proizvodnju, trgovinu i usluge Prokljuvani 52/a, 43000 Bjelovar</izvorni_sadrzaj>
    <derivirana_varijabla naziv="DomainObject.Predmet.ProtustrankaWithAdress_1">KOR-SAM društvo s ograničenom odgovornošću za proizvodnju, trgovinu i usluge Prokljuvani 52/a, 43000 Bjelovar</derivirana_varijabla>
  </DomainObject.Predmet.ProtustrankaWithAdress>
  <DomainObject.Predmet.ProtustrankaWithAdressOIB>
    <izvorni_sadrzaj>KOR-SAM društvo s ograničenom odgovornošću za proizvodnju, trgovinu i usluge, OIB 85624777353, Prokljuvani 52/a, 43000 Bjelovar</izvorni_sadrzaj>
    <derivirana_varijabla naziv="DomainObject.Predmet.ProtustrankaWithAdressOIB_1">KOR-SAM društvo s ograničenom odgovornošću za proizvodnju, trgovinu i usluge, OIB 85624777353, Prokljuvani 52/a, 43000 Bjelovar</derivirana_varijabla>
  </DomainObject.Predmet.ProtustrankaWithAdressOIB>
  <DomainObject.Predmet.ProtustrankaNazivFormated>
    <izvorni_sadrzaj>KOR-SAM društvo s ograničenom odgovornošću za proizvodnju, trgovinu i usluge</izvorni_sadrzaj>
    <derivirana_varijabla naziv="DomainObject.Predmet.ProtustrankaNazivFormated_1">KOR-SAM društvo s ograničenom odgovornošću za proizvodnju, trgovinu i usluge</derivirana_varijabla>
  </DomainObject.Predmet.ProtustrankaNazivFormated>
  <DomainObject.Predmet.ProtustrankaNazivFormatedOIB>
    <izvorni_sadrzaj>KOR-SAM društvo s ograničenom odgovornošću za proizvodnju, trgovinu i usluge, OIB 85624777353</izvorni_sadrzaj>
    <derivirana_varijabla naziv="DomainObject.Predmet.ProtustrankaNazivFormatedOIB_1">KOR-SAM društvo s ograničenom odgovornošću za proizvodnju, trgovinu i usluge, OIB 85624777353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KOR-SAM društvo s ograničenom odgovornošću za proizvodnju, trgovinu i usluge zastupanog po punomoćniku Kornelija Kolarić Jagec; Samir Kolarić</item>
    </izvorni_sadrzaj>
    <derivirana_varijabla naziv="DomainObject.Predmet.ProtuStrankaListFormated_1">
      <item>KOR-SAM društvo s ograničenom odgovornošću za proizvodnju, trgovinu i usluge zastupanog po punomoćniku Kornelija Kolarić Jagec; Samir Kolarić</item>
    </derivirana_varijabla>
  </DomainObject.Predmet.ProtuStrankaListFormated>
  <DomainObject.Predmet.ProtuStrankaListFormatedOIB>
    <izvorni_sadrzaj>
      <item>KOR-SAM društvo s ograničenom odgovornošću za proizvodnju, trgovinu i usluge, OIB 85624777353 zastupanog po punomoćniku Kornelija Kolarić Jagec; Samir Kolarić</item>
    </izvorni_sadrzaj>
    <derivirana_varijabla naziv="DomainObject.Predmet.ProtuStrankaListFormatedOIB_1">
      <item>KOR-SAM društvo s ograničenom odgovornošću za proizvodnju, trgovinu i usluge, OIB 85624777353 zastupanog po punomoćniku Kornelija Kolarić Jagec; Samir Kolarić</item>
    </derivirana_varijabla>
  </DomainObject.Predmet.ProtuStrankaListFormatedOIB>
  <DomainObject.Predmet.ProtuStrankaListFormatedWithAdress>
    <izvorni_sadrzaj>
      <item>KOR-SAM društvo s ograničenom odgovornošću za proizvodnju, trgovinu i usluge, Prokljuvani 52/a, 43000 Bjelovar zastupanog po punomoćniku Kornelija Kolarić Jagec; Samir Kolarić</item>
    </izvorni_sadrzaj>
    <derivirana_varijabla naziv="DomainObject.Predmet.ProtuStrankaListFormatedWithAdress_1">
      <item>KOR-SAM društvo s ograničenom odgovornošću za proizvodnju, trgovinu i usluge, Prokljuvani 52/a, 43000 Bjelovar zastupanog po punomoćniku Kornelija Kolarić Jagec; Samir Kolarić</item>
    </derivirana_varijabla>
  </DomainObject.Predmet.ProtuStrankaListFormatedWithAdress>
  <DomainObject.Predmet.ProtuStrankaListFormatedWithAdressOIB>
    <izvorni_sadrzaj>
      <item>KOR-SAM društvo s ograničenom odgovornošću za proizvodnju, trgovinu i usluge, OIB 85624777353, Prokljuvani 52/a, 43000 Bjelovar zastupanog po punomoćniku Kornelija Kolarić Jagec; Samir Kolarić</item>
    </izvorni_sadrzaj>
    <derivirana_varijabla naziv="DomainObject.Predmet.ProtuStrankaListFormatedWithAdressOIB_1">
      <item>KOR-SAM društvo s ograničenom odgovornošću za proizvodnju, trgovinu i usluge, OIB 85624777353, Prokljuvani 52/a, 43000 Bjelovar zastupanog po punomoćniku Kornelija Kolarić Jagec; Samir Kolarić</item>
    </derivirana_varijabla>
  </DomainObject.Predmet.ProtuStrankaListFormatedWithAdressOIB>
  <DomainObject.Predmet.ProtuStrankaListNazivFormated>
    <izvorni_sadrzaj>
      <item>KOR-SAM društvo s ograničenom odgovornošću za proizvodnju, trgovinu i usluge</item>
    </izvorni_sadrzaj>
    <derivirana_varijabla naziv="DomainObject.Predmet.ProtuStrankaListNazivFormated_1">
      <item>KOR-SAM društvo s ograničenom odgovornošću za proizvodnju, trgovinu i usluge</item>
    </derivirana_varijabla>
  </DomainObject.Predmet.ProtuStrankaListNazivFormated>
  <DomainObject.Predmet.ProtuStrankaListNazivFormatedOIB>
    <izvorni_sadrzaj>
      <item>KOR-SAM društvo s ograničenom odgovornošću za proizvodnju, trgovinu i usluge, OIB 85624777353</item>
    </izvorni_sadrzaj>
    <derivirana_varijabla naziv="DomainObject.Predmet.ProtuStrankaListNazivFormatedOIB_1">
      <item>KOR-SAM društvo s ograničenom odgovornošću za proizvodnju, trgovinu i usluge, OIB 85624777353</item>
    </derivirana_varijabla>
  </DomainObject.Predmet.ProtuStrankaListNazivFormatedOIB>
  <DomainObject.Predmet.OstaliListFormated>
    <izvorni_sadrzaj>
      <item>Kornelija Kolarić Jagec punomoćnik sudionika u postupku KOR-SAM društvo s ograničenom odgovornošću za proizvodnju, trgovinu i usluge</item>
      <item>Samir Kolarić punomoćnik sudionika u postupku KOR-SAM društvo s ograničenom odgovornošću za proizvodnju, trgovinu i usluge</item>
    </izvorni_sadrzaj>
    <derivirana_varijabla naziv="DomainObject.Predmet.OstaliListFormated_1">
      <item>Kornelija Kolarić Jagec punomoćnik sudionika u postupku KOR-SAM društvo s ograničenom odgovornošću za proizvodnju, trgovinu i usluge</item>
      <item>Samir Kolarić punomoćnik sudionika u postupku KOR-SAM društvo s ograničenom odgovornošću za proizvodnju, trgovinu i usluge</item>
    </derivirana_varijabla>
  </DomainObject.Predmet.OstaliListFormated>
  <DomainObject.Predmet.OstaliListFormatedOIB>
    <izvorni_sadrzaj>
      <item>Kornelija Kolarić Jagec, OIB 39324988318 punomoćnik sudionika u postupku KOR-SAM društvo s ograničenom odgovornošću za proizvodnju, trgovinu i usluge</item>
      <item>Samir Kolarić, OIB 13192007823 punomoćnik sudionika u postupku KOR-SAM društvo s ograničenom odgovornošću za proizvodnju, trgovinu i usluge</item>
    </izvorni_sadrzaj>
    <derivirana_varijabla naziv="DomainObject.Predmet.OstaliListFormatedOIB_1">
      <item>Kornelija Kolarić Jagec, OIB 39324988318 punomoćnik sudionika u postupku KOR-SAM društvo s ograničenom odgovornošću za proizvodnju, trgovinu i usluge</item>
      <item>Samir Kolarić, OIB 13192007823 punomoćnik sudionika u postupku KOR-SAM društvo s ograničenom odgovornošću za proizvodnju, trgovinu i usluge</item>
    </derivirana_varijabla>
  </DomainObject.Predmet.OstaliListFormatedOIB>
  <DomainObject.Predmet.OstaliListFormatedWithAdress>
    <izvorni_sadrzaj>
      <item>Kornelija Kolarić Jagec, Bilogorska 10, 43000 Bjelovar punomoćnik sudionika u postupku KOR-SAM društvo s ograničenom odgovornošću za proizvodnju, trgovinu i usluge</item>
      <item>Samir Kolarić, Trg Antuna Gustava Matoša 10, 43000 Bjelovar punomoćnik sudionika u postupku KOR-SAM društvo s ograničenom odgovornošću za proizvodnju, trgovinu i usluge</item>
    </izvorni_sadrzaj>
    <derivirana_varijabla naziv="DomainObject.Predmet.OstaliListFormatedWithAdress_1">
      <item>Kornelija Kolarić Jagec, Bilogorska 10, 43000 Bjelovar punomoćnik sudionika u postupku KOR-SAM društvo s ograničenom odgovornošću za proizvodnju, trgovinu i usluge</item>
      <item>Samir Kolarić, Trg Antuna Gustava Matoša 10, 43000 Bjelovar punomoćnik sudionika u postupku KOR-SAM društvo s ograničenom odgovornošću za proizvodnju, trgovinu i usluge</item>
    </derivirana_varijabla>
  </DomainObject.Predmet.OstaliListFormatedWithAdress>
  <DomainObject.Predmet.OstaliListFormatedWithAdressOIB>
    <izvorni_sadrzaj>
      <item>Kornelija Kolarić Jagec, OIB 39324988318, Bilogorska 10, 43000 Bjelovar punomoćnik sudionika u postupku KOR-SAM društvo s ograničenom odgovornošću za proizvodnju, trgovinu i usluge</item>
      <item>Samir Kolarić, OIB 13192007823, Trg Antuna Gustava Matoša 10, 43000 Bjelovar punomoćnik sudionika u postupku KOR-SAM društvo s ograničenom odgovornošću za proizvodnju, trgovinu i usluge</item>
    </izvorni_sadrzaj>
    <derivirana_varijabla naziv="DomainObject.Predmet.OstaliListFormatedWithAdressOIB_1">
      <item>Kornelija Kolarić Jagec, OIB 39324988318, Bilogorska 10, 43000 Bjelovar punomoćnik sudionika u postupku KOR-SAM društvo s ograničenom odgovornošću za proizvodnju, trgovinu i usluge</item>
      <item>Samir Kolarić, OIB 13192007823, Trg Antuna Gustava Matoša 10, 43000 Bjelovar punomoćnik sudionika u postupku KOR-SAM društvo s ograničenom odgovornošću za proizvodnju, trgovinu i usluge</item>
    </derivirana_varijabla>
  </DomainObject.Predmet.OstaliListFormatedWithAdressOIB>
  <DomainObject.Predmet.OstaliListNazivFormated>
    <izvorni_sadrzaj>
      <item>Kornelija Kolarić Jagec</item>
      <item>Samir Kolarić</item>
    </izvorni_sadrzaj>
    <derivirana_varijabla naziv="DomainObject.Predmet.OstaliListNazivFormated_1">
      <item>Kornelija Kolarić Jagec</item>
      <item>Samir Kolarić</item>
    </derivirana_varijabla>
  </DomainObject.Predmet.OstaliListNazivFormated>
  <DomainObject.Predmet.OstaliListNazivFormatedOIB>
    <izvorni_sadrzaj>
      <item>Kornelija Kolarić Jagec, OIB 39324988318</item>
      <item>Samir Kolarić, OIB 13192007823</item>
    </izvorni_sadrzaj>
    <derivirana_varijabla naziv="DomainObject.Predmet.OstaliListNazivFormatedOIB_1">
      <item>Kornelija Kolarić Jagec, OIB 39324988318</item>
      <item>Samir Kolarić, OIB 13192007823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St-1030/2016-10</izvorni_sadrzaj>
    <derivirana_varijabla naziv="DomainObject.PoslovniBrojDokumenta_1">St-1030/2016-10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KOR-SAM društvo s ograničenom odgovornošću za proizvodnju, trgovinu i usluge</izvorni_sadrzaj>
    <derivirana_varijabla naziv="DomainObject.Predmet.ProtustrankaIDrugi_1">KOR-SAM društvo s ograničenom odgovornošću za proizvodnju,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KOR-SAM društvo s ograničenom odgovornošću za proizvodnju, trgovinu i usluge, OIB 85624777353, Prokljuvani 52/a, 43000 Bjelovar</izvorni_sadrzaj>
    <derivirana_varijabla naziv="DomainObject.Predmet.ProtustrankaIDrugiAdressOIB_1">KOR-SAM društvo s ograničenom odgovornošću za proizvodnju, trgovinu i usluge, OIB 85624777353, Prokljuvani 52/a,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KOR-SAM društvo s ograničenom odgovornošću za proizvodnju, trgovinu i usluge</item>
      <item>Kornelija Kolarić Jagec</item>
      <item>Samir Kolarić</item>
    </izvorni_sadrzaj>
    <derivirana_varijabla naziv="DomainObject.Predmet.SudioniciListNaziv_1">
      <item>FINA, RC ZAGREB, Podružnica Bjelovar</item>
      <item>KOR-SAM društvo s ograničenom odgovornošću za proizvodnju, trgovinu i usluge</item>
      <item>Kornelija Kolarić Jagec</item>
      <item>Samir Kolarić</item>
    </derivirana_varijabla>
  </DomainObject.Predmet.SudioniciListNaziv>
  <DomainObject.Predmet.SudioniciListAdressOIB>
    <izvorni_sadrzaj>
      <item>FINA, RC ZAGREB, Podružnica Bjelovar, OIB 85821130368, Frana Supila 4,43000 Bjelovar</item>
      <item>KOR-SAM društvo s ograničenom odgovornošću za proizvodnju, trgovinu i usluge, OIB 85624777353, Prokljuvani 52/a,43000 Bjelovar</item>
      <item>Kornelija Kolarić Jagec, OIB 39324988318, Bilogorska 10,43000 Bjelovar</item>
      <item>Samir Kolarić, OIB 13192007823, Trg Antuna Gustava Matoša 10,43000 Bjelovar</item>
    </izvorni_sadrzaj>
    <derivirana_varijabla naziv="DomainObject.Predmet.SudioniciListAdressOIB_1">
      <item>FINA, RC ZAGREB, Podružnica Bjelovar, OIB 85821130368, Frana Supila 4,43000 Bjelovar</item>
      <item>KOR-SAM društvo s ograničenom odgovornošću za proizvodnju, trgovinu i usluge, OIB 85624777353, Prokljuvani 52/a,43000 Bjelovar</item>
      <item>Kornelija Kolarić Jagec, OIB 39324988318, Bilogorska 10,43000 Bjelovar</item>
      <item>Samir Kolarić, OIB 13192007823, Trg Antuna Gustava Matoša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79864-4E59-49C3-BA2F-82D985080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2688</properties:Characters>
  <properties:Lines>78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2017-02-06T13:12:00Z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St-1030/2016-10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