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d539" w14:paraId="4f9d539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9C7F7C">
        <w:t>321</w:t>
      </w:r>
      <w:r w:rsidR="00AA5237">
        <w:t>/1</w:t>
      </w:r>
      <w:r w:rsidR="00091D5A">
        <w:t>5</w:t>
      </w:r>
      <w:r w:rsidR="00AA5237">
        <w:t>-</w:t>
      </w:r>
      <w:r w:rsidR="00CF7AC9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E74F1">
        <w:t>2</w:t>
      </w:r>
      <w:r>
        <w:t xml:space="preserve">. </w:t>
      </w:r>
      <w:r w:rsidR="001E74F1">
        <w:t>studenoga</w:t>
      </w:r>
      <w:r>
        <w:t xml:space="preserve"> 2015.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C7F7C">
        <w:t>FILKO TRADE</w:t>
      </w:r>
      <w:r w:rsidR="001E74F1">
        <w:t xml:space="preserve"> d.o.o.</w:t>
      </w:r>
      <w:r w:rsidR="00311993">
        <w:t xml:space="preserve"> </w:t>
      </w:r>
      <w:r w:rsidR="006634BC">
        <w:t xml:space="preserve">sa sjedištem u </w:t>
      </w:r>
      <w:r w:rsidR="009C7F7C">
        <w:t>Sveti Petar Na Moru</w:t>
      </w:r>
      <w:r w:rsidR="001E74F1">
        <w:t xml:space="preserve"> (</w:t>
      </w:r>
      <w:r w:rsidR="009C7F7C">
        <w:t>Općina Sveti Filip i Jakov</w:t>
      </w:r>
      <w:r w:rsidR="001E74F1">
        <w:t>)</w:t>
      </w:r>
      <w:r w:rsidR="00912002">
        <w:t>,</w:t>
      </w:r>
      <w:r w:rsidR="00A01095">
        <w:t xml:space="preserve"> OIB: </w:t>
      </w:r>
      <w:r w:rsidR="009C7F7C">
        <w:t>39092579429</w:t>
      </w:r>
      <w:r>
        <w:t xml:space="preserve">, </w:t>
      </w:r>
      <w:r w:rsidR="001E74F1">
        <w:t>1</w:t>
      </w:r>
      <w:r w:rsidR="00844A7C">
        <w:t>6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C7F7C">
        <w:t>FILKO TRADE d.o.o. sa sjedištem u Sveti Petar Na Moru (Općina Sveti Filip i Jakov), OIB: 39092579429</w:t>
      </w:r>
      <w:r w:rsidR="00F53399">
        <w:t xml:space="preserve"> </w:t>
      </w:r>
      <w:r>
        <w:t xml:space="preserve">s danom </w:t>
      </w:r>
      <w:r w:rsidR="001E74F1">
        <w:t>1</w:t>
      </w:r>
      <w:r w:rsidR="00844A7C">
        <w:t>6</w:t>
      </w:r>
      <w:r>
        <w:t xml:space="preserve">. ožujka 2016. u </w:t>
      </w:r>
      <w:r w:rsidR="00CB5327">
        <w:t>13</w:t>
      </w:r>
      <w:r>
        <w:t>,</w:t>
      </w:r>
      <w:r w:rsidR="009C7F7C">
        <w:t>50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CB5327" w:rsidR="00E41244">
      <w:pPr>
        <w:ind w:firstLine="705"/>
        <w:jc w:val="both"/>
      </w:pPr>
      <w:r w:rsidRPr="00CB5327">
        <w:t>II</w:t>
      </w:r>
      <w:r w:rsidR="00386298" w:rsidRPr="00CB5327">
        <w:t xml:space="preserve">. </w:t>
      </w:r>
      <w:r w:rsidR="00193657" w:rsidRPr="00CB5327">
        <w:t>Stečajnim upraviteljem</w:t>
      </w:r>
      <w:r w:rsidRPr="00CB5327">
        <w:t xml:space="preserve"> dužnika </w:t>
      </w:r>
      <w:r w:rsidR="00193657" w:rsidRPr="00CB5327">
        <w:t xml:space="preserve">imenuje se </w:t>
      </w:r>
      <w:r w:rsidR="00CB5327" w:rsidRPr="00CB5327">
        <w:t>Ivan Gjurašić iz Zagreba, Petrinjska</w:t>
      </w:r>
      <w:r w:rsidR="00CB5327" w:rsidRPr="00C911AF">
        <w:t xml:space="preserve"> 28, OIB: 66025260916</w:t>
      </w:r>
      <w:r w:rsidR="00CB5327">
        <w:t>.</w:t>
      </w:r>
    </w:p>
    <w:p w:rsidRDefault="00CB5327" w:rsidP="00CB5327" w:rsidR="00CB5327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9C7F7C">
        <w:t>FILKO TRADE d.o.o. sa sjedištem u Sveti Petar Na Moru (Općina Sveti Filip i Jakov), OIB: 39092579429</w:t>
      </w:r>
      <w:r w:rsidRPr="002B5AAE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1E74F1">
        <w:t>2</w:t>
      </w:r>
      <w:r w:rsidR="00DD5088">
        <w:t xml:space="preserve">. </w:t>
      </w:r>
      <w:r w:rsidR="001E74F1">
        <w:t>studenoga</w:t>
      </w:r>
      <w:r w:rsidR="00193657" w:rsidRPr="002B5AAE">
        <w:t xml:space="preserve"> 2015.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9C7F7C">
        <w:t>1013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9C7F7C">
        <w:t>222,39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FD20FF">
        <w:t>ima</w:t>
      </w:r>
      <w:r w:rsidR="001E74F1" w:rsidRPr="00CF7AC9">
        <w:t xml:space="preserve"> otvoren račun</w:t>
      </w:r>
      <w:r w:rsidR="00FD20FF">
        <w:t xml:space="preserve"> kod OTP banka Hrvatska d.d.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>ovaj sud je 1</w:t>
      </w:r>
      <w:r w:rsidR="001E74F1">
        <w:t>9</w:t>
      </w:r>
      <w:r>
        <w:t xml:space="preserve">. siječnja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E74F1">
        <w:t>1</w:t>
      </w:r>
      <w:r w:rsidR="00844A7C">
        <w:t>6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193657" w:rsidP="001B47CD" w:rsidR="00193657" w:rsidRPr="00240F6B">
      <w:pPr>
        <w:ind w:firstLine="360"/>
        <w:jc w:val="both"/>
      </w:pPr>
      <w:r w:rsidRPr="00240F6B">
        <w:t>DNA: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1B47CD" w:rsidP="00193657" w:rsidR="00193657" w:rsidRPr="00240F6B">
      <w:pPr>
        <w:numPr>
          <w:ilvl w:val="0"/>
          <w:numId w:val="4"/>
        </w:numPr>
      </w:pPr>
      <w:r>
        <w:t>FINA, Regionalni centar Split, Podružnica Zadar</w:t>
      </w:r>
    </w:p>
    <w:p w:rsidRDefault="001B47CD" w:rsidP="00193657" w:rsidR="00193657" w:rsidRPr="00240F6B">
      <w:pPr>
        <w:numPr>
          <w:ilvl w:val="0"/>
          <w:numId w:val="4"/>
        </w:numPr>
      </w:pPr>
      <w:r>
        <w:t xml:space="preserve">ŽDO u Zadru, Građansko-upravnom odjelu </w:t>
      </w:r>
    </w:p>
    <w:p w:rsidRDefault="001B47CD" w:rsidP="00193657" w:rsidR="00193657" w:rsidRPr="00240F6B">
      <w:pPr>
        <w:numPr>
          <w:ilvl w:val="0"/>
          <w:numId w:val="4"/>
        </w:numPr>
      </w:pPr>
      <w:r>
        <w:t>RH, Ministarstvo financija, Porezna uprava</w:t>
      </w:r>
      <w:r w:rsidR="00193657" w:rsidRPr="00240F6B">
        <w:t xml:space="preserve"> Zadar</w:t>
      </w:r>
    </w:p>
    <w:p w:rsidRDefault="001B47CD" w:rsidP="00193657" w:rsidR="00677CC7">
      <w:pPr>
        <w:numPr>
          <w:ilvl w:val="0"/>
          <w:numId w:val="4"/>
        </w:numPr>
      </w:pPr>
      <w:r>
        <w:t>Općinskom sudu u Zadru</w:t>
      </w:r>
    </w:p>
    <w:p w:rsidRDefault="00677CC7" w:rsidP="00193657" w:rsidR="00193657" w:rsidRPr="00240F6B">
      <w:pPr>
        <w:numPr>
          <w:ilvl w:val="0"/>
          <w:numId w:val="4"/>
        </w:numPr>
      </w:pPr>
      <w:r>
        <w:t>Općinskom sudu u Zadru</w:t>
      </w:r>
      <w:r w:rsidR="001B47CD">
        <w:t>, zemljišnoknjižno</w:t>
      </w:r>
      <w:r w:rsidR="00030CD8">
        <w:t xml:space="preserve">m </w:t>
      </w:r>
      <w:r w:rsidR="001B47CD">
        <w:t>odjelu</w:t>
      </w:r>
    </w:p>
    <w:p w:rsidRDefault="001B47CD" w:rsidP="001B47CD" w:rsidR="00193657" w:rsidRPr="00240F6B">
      <w:pPr>
        <w:pStyle w:val="Odlomakpopisa"/>
        <w:numPr>
          <w:ilvl w:val="0"/>
          <w:numId w:val="4"/>
        </w:numPr>
      </w:pPr>
      <w:r>
        <w:t>Lučkoj kapetaniji-</w:t>
      </w:r>
      <w:r w:rsidR="00C2776D">
        <w:t>registru brodova</w:t>
      </w:r>
    </w:p>
    <w:p w:rsidRDefault="00193657" w:rsidP="001B47CD" w:rsidR="00193657" w:rsidRPr="00240F6B">
      <w:pPr>
        <w:numPr>
          <w:ilvl w:val="0"/>
          <w:numId w:val="4"/>
        </w:numPr>
      </w:pPr>
      <w:r w:rsidRPr="00240F6B">
        <w:t>Registru</w:t>
      </w:r>
      <w:r w:rsidR="001B47CD">
        <w:t xml:space="preserve"> ovog suda odmah  i po pravomoćnosti</w:t>
      </w:r>
      <w:r w:rsidR="00030CD8">
        <w:t xml:space="preserve"> rješenja</w:t>
      </w:r>
      <w:r w:rsidR="001B47CD">
        <w:t xml:space="preserve"> radi provedbe </w:t>
      </w:r>
      <w:r w:rsidR="00030CD8">
        <w:t>točke V. izreke istog</w:t>
      </w:r>
    </w:p>
    <w:p w:rsidRDefault="001B47CD" w:rsidP="00193657" w:rsidR="00193657" w:rsidRPr="00240F6B">
      <w:pPr>
        <w:numPr>
          <w:ilvl w:val="0"/>
          <w:numId w:val="4"/>
        </w:numPr>
      </w:pPr>
      <w:r>
        <w:t>Hrvatska</w:t>
      </w:r>
      <w:r w:rsidR="00193657" w:rsidRPr="00240F6B">
        <w:t xml:space="preserve"> agencija za civilno zrakoplovstvo 10 000 Zagreb Ulica grada Vukovara 284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Državni zavoda za intelektualno vlasništ</w:t>
      </w:r>
      <w:r w:rsidR="001B47CD">
        <w:t>vo, Ulica grada Vukovara 78, 10</w:t>
      </w:r>
      <w:r w:rsidRPr="00240F6B">
        <w:t>000 Zagreb</w:t>
      </w:r>
    </w:p>
    <w:p w:rsidRDefault="001B47CD" w:rsidP="00193657" w:rsidR="00193657">
      <w:pPr>
        <w:numPr>
          <w:ilvl w:val="0"/>
          <w:numId w:val="4"/>
        </w:numPr>
      </w:pPr>
      <w:r>
        <w:t>e-Oglasna ploča suda</w:t>
      </w:r>
    </w:p>
    <w:p w:rsidRDefault="001B47CD" w:rsidP="00193657" w:rsidR="001B47CD">
      <w:pPr>
        <w:numPr>
          <w:ilvl w:val="0"/>
          <w:numId w:val="4"/>
        </w:numPr>
      </w:pPr>
      <w:r>
        <w:t xml:space="preserve">Pisarnici </w:t>
      </w:r>
      <w:r w:rsidR="00030CD8">
        <w:t xml:space="preserve">ovog </w:t>
      </w:r>
      <w:r>
        <w:t>suda</w:t>
      </w:r>
    </w:p>
    <w:p w:rsidRDefault="001B47CD" w:rsidP="00193657" w:rsidR="001B47CD" w:rsidRPr="00240F6B">
      <w:pPr>
        <w:numPr>
          <w:ilvl w:val="0"/>
          <w:numId w:val="4"/>
        </w:numPr>
      </w:pPr>
      <w:r>
        <w:t xml:space="preserve">U spis 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6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9C7F7C">
      <w:t>321</w:t>
    </w:r>
    <w:r w:rsidR="00CF7AC9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53EDD"/>
    <w:rsid w:val="0075628E"/>
    <w:rsid w:val="00785980"/>
    <w:rsid w:val="007C0700"/>
    <w:rsid w:val="007C62EB"/>
    <w:rsid w:val="007C6FBF"/>
    <w:rsid w:val="007E65A6"/>
    <w:rsid w:val="00821286"/>
    <w:rsid w:val="00844A7C"/>
    <w:rsid w:val="008455B6"/>
    <w:rsid w:val="008503D7"/>
    <w:rsid w:val="00862CC5"/>
    <w:rsid w:val="008926A3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C7F7C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B5327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D20FF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6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6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6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6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6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6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6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6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St-321/2015</izvorni_sadrzaj>
    <derivirana_varijabla naziv="DomainObject.Predmet.OznakaBroj_1">St-321/2015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FILKO TRADE, društvo s ograničenom odgovornošću za ugostiteljstvo, turizam i trgovinu</izvorni_sadrzaj>
    <derivirana_varijabla naziv="DomainObject.Predmet.ProtustrankaFormated_1">  FILKO TRADE, društvo s ograničenom odgovornošću za ugostiteljstvo, turizam i trgovinu</derivirana_varijabla>
  </DomainObject.Predmet.ProtustrankaFormated>
  <DomainObject.Predmet.ProtustrankaFormatedOIB>
    <izvorni_sadrzaj>  FILKO TRADE, društvo s ograničenom odgovornošću za ugostiteljstvo, turizam i trgovinu, OIB 39092579429</izvorni_sadrzaj>
    <derivirana_varijabla naziv="DomainObject.Predmet.ProtustrankaFormatedOIB_1">  FILKO TRADE, društvo s ograničenom odgovornošću za ugostiteljstvo, turizam i trgovinu, OIB 39092579429</derivirana_varijabla>
  </DomainObject.Predmet.ProtustrankaFormatedOIB>
  <DomainObject.Predmet.ProtustrankaFormatedWithAdress>
    <izvorni_sadrzaj> FILKO TRADE, društvo s ograničenom odgovornošću za ugostiteljstvo, turizam i trgovinu, 23210 Sveti Petar Na Moru</izvorni_sadrzaj>
    <derivirana_varijabla naziv="DomainObject.Predmet.ProtustrankaFormatedWithAdress_1"> FILKO TRADE, društvo s ograničenom odgovornošću za ugostiteljstvo, turizam i trgovinu, 23210 Sveti Petar Na Moru</derivirana_varijabla>
  </DomainObject.Predmet.ProtustrankaFormatedWithAdress>
  <DomainObject.Predmet.ProtustrankaFormatedWithAdressOIB>
    <izvorni_sadrzaj> FILKO TRADE, društvo s ograničenom odgovornošću za ugostiteljstvo, turizam i trgovinu, OIB 39092579429, 23210 Sveti Petar Na Moru</izvorni_sadrzaj>
    <derivirana_varijabla naziv="DomainObject.Predmet.ProtustrankaFormatedWithAdressOIB_1"> FILKO TRADE, društvo s ograničenom odgovornošću za ugostiteljstvo, turizam i trgovinu, OIB 39092579429, 23210 Sveti Petar Na Moru</derivirana_varijabla>
  </DomainObject.Predmet.ProtustrankaFormatedWithAdressOIB>
  <DomainObject.Predmet.ProtustrankaWithAdress>
    <izvorni_sadrzaj>FILKO TRADE, društvo s ograničenom odgovornošću za ugostiteljstvo, turizam i trgovinu 23210 Sveti Petar Na Moru</izvorni_sadrzaj>
    <derivirana_varijabla naziv="DomainObject.Predmet.ProtustrankaWithAdress_1">FILKO TRADE, društvo s ograničenom odgovornošću za ugostiteljstvo, turizam i trgovinu 23210 Sveti Petar Na Moru</derivirana_varijabla>
  </DomainObject.Predmet.ProtustrankaWithAdress>
  <DomainObject.Predmet.ProtustrankaWithAdressOIB>
    <izvorni_sadrzaj>FILKO TRADE, društvo s ograničenom odgovornošću za ugostiteljstvo, turizam i trgovinu, OIB 39092579429, 23210 Sveti Petar Na Moru</izvorni_sadrzaj>
    <derivirana_varijabla naziv="DomainObject.Predmet.ProtustrankaWithAdressOIB_1">FILKO TRADE, društvo s ograničenom odgovornošću za ugostiteljstvo, turizam i trgovinu, OIB 39092579429, 23210 Sveti Petar Na Moru</derivirana_varijabla>
  </DomainObject.Predmet.ProtustrankaWithAdressOIB>
  <DomainObject.Predmet.ProtustrankaNazivFormated>
    <izvorni_sadrzaj>FILKO TRADE, društvo s ograničenom odgovornošću za ugostiteljstvo, turizam i trgovinu</izvorni_sadrzaj>
    <derivirana_varijabla naziv="DomainObject.Predmet.ProtustrankaNazivFormated_1">FILKO TRADE, društvo s ograničenom odgovornošću za ugostiteljstvo, turizam i trgovinu</derivirana_varijabla>
  </DomainObject.Predmet.ProtustrankaNazivFormated>
  <DomainObject.Predmet.ProtustrankaNazivFormatedOIB>
    <izvorni_sadrzaj>FILKO TRADE, društvo s ograničenom odgovornošću za ugostiteljstvo, turizam i trgovinu, OIB 39092579429</izvorni_sadrzaj>
    <derivirana_varijabla naziv="DomainObject.Predmet.ProtustrankaNazivFormatedOIB_1">FILKO TRADE, društvo s ograničenom odgovornošću za ugostiteljstvo, turizam i trgovinu, OIB 39092579429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222.39</izvorni_sadrzaj>
    <derivirana_varijabla naziv="DomainObject.Predmet.TrenutnaVrijednost_1">222.39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FILKO TRADE, društvo s ograničenom odgovornošću za ugostiteljstvo, turizam i trgovinu</item>
    </izvorni_sadrzaj>
    <derivirana_varijabla naziv="DomainObject.Predmet.ProtuStrankaListFormated_1">
      <item>FILKO TRADE, društvo s ograničenom odgovornošću za ugostiteljstvo, turizam i trgovinu</item>
    </derivirana_varijabla>
  </DomainObject.Predmet.ProtuStrankaListFormated>
  <DomainObject.Predmet.ProtuStrankaListFormatedOIB>
    <izvorni_sadrzaj>
      <item>FILKO TRADE, društvo s ograničenom odgovornošću za ugostiteljstvo, turizam i trgovinu, OIB 39092579429</item>
    </izvorni_sadrzaj>
    <derivirana_varijabla naziv="DomainObject.Predmet.ProtuStrankaListFormatedOIB_1">
      <item>FILKO TRADE, društvo s ograničenom odgovornošću za ugostiteljstvo, turizam i trgovinu, OIB 39092579429</item>
    </derivirana_varijabla>
  </DomainObject.Predmet.ProtuStrankaListFormatedOIB>
  <DomainObject.Predmet.ProtuStrankaListFormatedWithAdress>
    <izvorni_sadrzaj>
      <item>FILKO TRADE, društvo s ograničenom odgovornošću za ugostiteljstvo, turizam i trgovinu, 23210 Sveti Petar Na Moru</item>
    </izvorni_sadrzaj>
    <derivirana_varijabla naziv="DomainObject.Predmet.ProtuStrankaListFormatedWithAdress_1">
      <item>FILKO TRADE, društvo s ograničenom odgovornošću za ugostiteljstvo, turizam i trgovinu, 23210 Sveti Petar Na Moru</item>
    </derivirana_varijabla>
  </DomainObject.Predmet.ProtuStrankaListFormatedWithAdress>
  <DomainObject.Predmet.ProtuStrankaListFormatedWithAdressOIB>
    <izvorni_sadrzaj>
      <item>FILKO TRADE, društvo s ograničenom odgovornošću za ugostiteljstvo, turizam i trgovinu, OIB 39092579429, 23210 Sveti Petar Na Moru</item>
    </izvorni_sadrzaj>
    <derivirana_varijabla naziv="DomainObject.Predmet.ProtuStrankaListFormatedWithAdressOIB_1">
      <item>FILKO TRADE, društvo s ograničenom odgovornošću za ugostiteljstvo, turizam i trgovinu, OIB 39092579429, 23210 Sveti Petar Na Moru</item>
    </derivirana_varijabla>
  </DomainObject.Predmet.ProtuStrankaListFormatedWithAdressOIB>
  <DomainObject.Predmet.ProtuStrankaListNazivFormated>
    <izvorni_sadrzaj>
      <item>FILKO TRADE, društvo s ograničenom odgovornošću za ugostiteljstvo, turizam i trgovinu</item>
    </izvorni_sadrzaj>
    <derivirana_varijabla naziv="DomainObject.Predmet.ProtuStrankaListNazivFormated_1">
      <item>FILKO TRADE, društvo s ograničenom odgovornošću za ugostiteljstvo, turizam i trgovinu</item>
    </derivirana_varijabla>
  </DomainObject.Predmet.ProtuStrankaListNazivFormated>
  <DomainObject.Predmet.ProtuStrankaListNazivFormatedOIB>
    <izvorni_sadrzaj>
      <item>FILKO TRADE, društvo s ograničenom odgovornošću za ugostiteljstvo, turizam i trgovinu, OIB 39092579429</item>
    </izvorni_sadrzaj>
    <derivirana_varijabla naziv="DomainObject.Predmet.ProtuStrankaListNazivFormatedOIB_1">
      <item>FILKO TRADE, društvo s ograničenom odgovornošću za ugostiteljstvo, turizam i trgovinu, OIB 39092579429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FILKO TRADE, društvo s ograničenom odgovornošću za ugostiteljstvo, turizam i trgovinu</izvorni_sadrzaj>
    <derivirana_varijabla naziv="DomainObject.Predmet.ProtustrankaIDrugi_1">FILKO TRADE, društvo s ograničenom odgovornošću za ugostiteljstvo,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FILKO TRADE, društvo s ograničenom odgovornošću za ugostiteljstvo, turizam i trgovinu, OIB 39092579429, 23210 Sveti Petar Na Moru</izvorni_sadrzaj>
    <derivirana_varijabla naziv="DomainObject.Predmet.ProtustrankaIDrugiAdressOIB_1">FILKO TRADE, društvo s ograničenom odgovornošću za ugostiteljstvo, turizam i trgovinu, OIB 39092579429, 23210 Sveti Petar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FILKO TRADE, društvo s ograničenom odgovornošću za ugostiteljstvo, turizam i trgovinu</item>
    </izvorni_sadrzaj>
    <derivirana_varijabla naziv="DomainObject.Predmet.SudioniciListNaziv_1">
      <item>FINA</item>
      <item>FILKO TRADE, društvo s ograničenom odgovornošću za ugostiteljstvo, turizam i trgovinu</item>
    </derivirana_varijabla>
  </DomainObject.Predmet.SudioniciListNaziv>
  <DomainObject.Predmet.SudioniciListAdressOIB>
    <izvorni_sadrzaj>
      <item>FINA, OIB 85821130368</item>
      <item>FILKO TRADE, društvo s ograničenom odgovornošću za ugostiteljstvo, turizam i trgovinu, OIB 39092579429, 23210 Sveti Petar Na Moru</item>
    </izvorni_sadrzaj>
    <derivirana_varijabla naziv="DomainObject.Predmet.SudioniciListAdressOIB_1">
      <item>FINA, OIB 85821130368</item>
      <item>FILKO TRADE, društvo s ograničenom odgovornošću za ugostiteljstvo, turizam i trgovinu, OIB 39092579429, 23210 Sveti Petar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39092579429</item>
    </izvorni_sadrzaj>
    <derivirana_varijabla naziv="DomainObject.Predmet.SudioniciListNazivOIB_1">
      <item>, OIB 85821130368</item>
      <item>, OIB 39092579429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890</properties:Words>
  <properties:Characters>4798</properties:Characters>
  <properties:Lines>123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2016-03-15T08:47:00Z</dcterms:created>
  <dc:creator>Administrator</dc:creator>
  <cp:lastModifiedBy>Josipa Dorkin</cp:lastModifiedBy>
  <cp:lastPrinted>2016-03-16T12:40:00Z</cp:lastPrinted>
  <dcterms:modified xmlns:xsi="http://www.w3.org/2001/XMLSchema-instance" xsi:type="dcterms:W3CDTF">2016-03-16T12:43:00Z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