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f824" w14:paraId="a9af824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E459B">
        <w:t>1</w:t>
      </w:r>
      <w:r w:rsidR="00B56745">
        <w:t>55</w:t>
      </w:r>
      <w:r w:rsidR="00DE459B">
        <w:t>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B56745">
        <w:t>21</w:t>
      </w:r>
      <w:r w:rsidR="00DE459B">
        <w:t>. rujna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B56745">
        <w:t xml:space="preserve">VIRTUS </w:t>
      </w:r>
      <w:proofErr w:type="spellStart"/>
      <w:r w:rsidR="00B56745">
        <w:t>Yachtcharter</w:t>
      </w:r>
      <w:proofErr w:type="spellEnd"/>
      <w:r w:rsidR="00253501">
        <w:t xml:space="preserve"> d.o.o., Bibinje, Marina Zlatna Luka, </w:t>
      </w:r>
      <w:proofErr w:type="spellStart"/>
      <w:r w:rsidR="00253501">
        <w:t>Sukošan</w:t>
      </w:r>
      <w:proofErr w:type="spellEnd"/>
      <w:r w:rsidR="00253501">
        <w:t>, OIB 11045209979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53501">
        <w:t xml:space="preserve">VIRTUS </w:t>
      </w:r>
      <w:proofErr w:type="spellStart"/>
      <w:r w:rsidR="00253501">
        <w:t>Yachtcharter</w:t>
      </w:r>
      <w:proofErr w:type="spellEnd"/>
      <w:r w:rsidR="00253501">
        <w:t xml:space="preserve"> d.o.o., Bibinje, Marina Zlatna Luka, </w:t>
      </w:r>
      <w:proofErr w:type="spellStart"/>
      <w:r w:rsidR="00253501">
        <w:t>Sukošan</w:t>
      </w:r>
      <w:proofErr w:type="spellEnd"/>
      <w:r w:rsidR="00253501">
        <w:t>, OIB 11045209979</w:t>
      </w:r>
      <w:r w:rsidR="008F77CD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253501">
        <w:t>11,00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AA7F9A">
        <w:t>IVAN GJURAŠIĆ iz Zagreba, Petrinjska 28., OIB 66025260916.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53501">
        <w:t xml:space="preserve">VIRTUS </w:t>
      </w:r>
      <w:proofErr w:type="spellStart"/>
      <w:r w:rsidR="00253501">
        <w:t>Yachtcharter</w:t>
      </w:r>
      <w:proofErr w:type="spellEnd"/>
      <w:r w:rsidR="00253501">
        <w:t xml:space="preserve"> d.o.o., Bibinje, Marina Zlatna Luka, </w:t>
      </w:r>
      <w:proofErr w:type="spellStart"/>
      <w:r w:rsidR="00253501">
        <w:t>Sukošan</w:t>
      </w:r>
      <w:proofErr w:type="spellEnd"/>
      <w:r w:rsidR="00253501">
        <w:t>, OIB 11045209979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253501">
        <w:t>21</w:t>
      </w:r>
      <w:r w:rsidR="00DE459B">
        <w:t>. rujna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253501">
        <w:t>17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253501">
        <w:t>1243</w:t>
      </w:r>
      <w:r w:rsidR="00C45A25">
        <w:t xml:space="preserve"> </w:t>
      </w:r>
      <w:r w:rsidRPr="00B604B0">
        <w:t xml:space="preserve">dana u ukupnom iznosu od </w:t>
      </w:r>
      <w:r w:rsidR="00253501">
        <w:t>10.336,24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OTP banke Hrvatske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E7D" w:rsidR="00056E7D">
      <w:r>
        <w:separator/>
      </w:r>
    </w:p>
  </w:endnote>
  <w:endnote w:id="0" w:type="continuationSeparator">
    <w:p w:rsidRDefault="00056E7D" w:rsidR="00056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E7D" w:rsidR="00056E7D">
      <w:r>
        <w:separator/>
      </w:r>
    </w:p>
  </w:footnote>
  <w:footnote w:id="0" w:type="continuationSeparator">
    <w:p w:rsidRDefault="00056E7D" w:rsidR="00056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9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253501" w:rsidRPr="00AB42D5">
      <w:t>Poslovni broj: 5</w:t>
    </w:r>
    <w:r w:rsidR="00253501">
      <w:t xml:space="preserve"> St-155/15-9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56E7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E79E4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Yachtcharter d.o.o. za čartiranje</izvorni_sadrzaj>
    <derivirana_varijabla naziv="DomainObject.Predmet.ProtustrankaFormated_1">  VIRTUS Yachtcharter d.o.o. za čartiranje</derivirana_varijabla>
  </DomainObject.Predmet.ProtustrankaFormated>
  <DomainObject.Predmet.ProtustrankaFormatedOIB>
    <izvorni_sadrzaj>  VIRTUS Yachtcharter d.o.o. za čartiranje, OIB 11045209979</izvorni_sadrzaj>
    <derivirana_varijabla naziv="DomainObject.Predmet.ProtustrankaFormatedOIB_1">  VIRTUS Yachtcharter d.o.o. za čartiranje, OIB 11045209979</derivirana_varijabla>
  </DomainObject.Predmet.ProtustrankaFormatedOIB>
  <DomainObject.Predmet.ProtustrankaFormatedWithAdress>
    <izvorni_sadrzaj> VIRTUS Yachtcharter d.o.o. za čartiranje, Bibinje, Marina Zlatna luka , 23206 Sukošan</izvorni_sadrzaj>
    <derivirana_varijabla naziv="DomainObject.Predmet.ProtustrankaFormatedWithAdress_1"> VIRTUS Yachtcharter d.o.o. za čartiranje, Bibinje, Marina Zlatna luka , 23206 Sukošan</derivirana_varijabla>
  </DomainObject.Predmet.ProtustrankaFormatedWithAdress>
  <DomainObject.Predmet.ProtustrankaFormatedWithAdressOIB>
    <izvorni_sadrzaj> VIRTUS Yachtcharter d.o.o. za čartiranje, OIB 11045209979, Bibinje, Marina Zlatna luka , 23206 Sukošan</izvorni_sadrzaj>
    <derivirana_varijabla naziv="DomainObject.Predmet.ProtustrankaFormatedWithAdressOIB_1"> VIRTUS Yachtcharter d.o.o. za čartiranje, OIB 11045209979, Bibinje, Marina Zlatna luka , 23206 Sukošan</derivirana_varijabla>
  </DomainObject.Predmet.ProtustrankaFormatedWithAdressOIB>
  <DomainObject.Predmet.ProtustrankaWithAdress>
    <izvorni_sadrzaj>VIRTUS Yachtcharter d.o.o. za čartiranje Bibinje, Marina Zlatna luka , 23206 Sukošan</izvorni_sadrzaj>
    <derivirana_varijabla naziv="DomainObject.Predmet.ProtustrankaWithAdress_1">VIRTUS Yachtcharter d.o.o. za čartiranje Bibinje, Marina Zlatna luka , 23206 Sukošan</derivirana_varijabla>
  </DomainObject.Predmet.ProtustrankaWithAdress>
  <DomainObject.Predmet.ProtustrankaWithAdressOIB>
    <izvorni_sadrzaj>VIRTUS Yachtcharter d.o.o. za čartiranje, OIB 11045209979, Bibinje, Marina Zlatna luka , 23206 Sukošan</izvorni_sadrzaj>
    <derivirana_varijabla naziv="DomainObject.Predmet.ProtustrankaWithAdressOIB_1">VIRTUS Yachtcharter d.o.o. za čartiranje, OIB 11045209979, Bibinje, Marina Zlatna luka , 23206 Sukošan</derivirana_varijabla>
  </DomainObject.Predmet.ProtustrankaWithAdressOIB>
  <DomainObject.Predmet.ProtustrankaNazivFormated>
    <izvorni_sadrzaj>VIRTUS Yachtcharter d.o.o. za čartiranje</izvorni_sadrzaj>
    <derivirana_varijabla naziv="DomainObject.Predmet.ProtustrankaNazivFormated_1">VIRTUS Yachtcharter d.o.o. za čartiranje</derivirana_varijabla>
  </DomainObject.Predmet.ProtustrankaNazivFormated>
  <DomainObject.Predmet.ProtustrankaNazivFormatedOIB>
    <izvorni_sadrzaj>VIRTUS Yachtcharter d.o.o. za čartiranje, OIB 11045209979</izvorni_sadrzaj>
    <derivirana_varijabla naziv="DomainObject.Predmet.ProtustrankaNazivFormatedOIB_1">VIRTUS Yachtcharter d.o.o. za čartiranje, OIB 11045209979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10322.33</izvorni_sadrzaj>
    <derivirana_varijabla naziv="DomainObject.Predmet.TrenutnaVrijednost_1">10322.33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VIRTUS Yachtcharter d.o.o. za čartiranje</item>
    </izvorni_sadrzaj>
    <derivirana_varijabla naziv="DomainObject.Predmet.ProtuStrankaListFormated_1">
      <item>VIRTUS Yachtcharter d.o.o. za čartiranje</item>
    </derivirana_varijabla>
  </DomainObject.Predmet.ProtuStrankaListFormated>
  <DomainObject.Predmet.ProtuStrankaListFormatedOIB>
    <izvorni_sadrzaj>
      <item>VIRTUS Yachtcharter d.o.o. za čartiranje, OIB 11045209979</item>
    </izvorni_sadrzaj>
    <derivirana_varijabla naziv="DomainObject.Predmet.ProtuStrankaListFormatedOIB_1">
      <item>VIRTUS Yachtcharter d.o.o. za čartiranje, OIB 11045209979</item>
    </derivirana_varijabla>
  </DomainObject.Predmet.ProtuStrankaListFormatedOIB>
  <DomainObject.Predmet.ProtuStrankaListFormatedWithAdress>
    <izvorni_sadrzaj>
      <item>VIRTUS Yachtcharter d.o.o. za čartiranje, Bibinje, Marina Zlatna luka , 23206 Sukošan</item>
    </izvorni_sadrzaj>
    <derivirana_varijabla naziv="DomainObject.Predmet.ProtuStrankaListFormatedWithAdress_1">
      <item>VIRTUS Yachtcharter d.o.o. za čartiranje, Bibinje, Marina Zlatna luka , 23206 Sukošan</item>
    </derivirana_varijabla>
  </DomainObject.Predmet.ProtuStrankaListFormatedWithAdress>
  <DomainObject.Predmet.ProtuStrankaListFormatedWithAdressOIB>
    <izvorni_sadrzaj>
      <item>VIRTUS Yachtcharter d.o.o. za čartiranje, OIB 11045209979, Bibinje, Marina Zlatna luka , 23206 Sukošan</item>
    </izvorni_sadrzaj>
    <derivirana_varijabla naziv="DomainObject.Predmet.ProtuStrankaListFormatedWithAdressOIB_1">
      <item>VIRTUS Yachtcharter d.o.o. za čartiranje, OIB 11045209979, Bibinje, Marina Zlatna luka , 23206 Sukošan</item>
    </derivirana_varijabla>
  </DomainObject.Predmet.ProtuStrankaListFormatedWithAdressOIB>
  <DomainObject.Predmet.ProtuStrankaListNazivFormated>
    <izvorni_sadrzaj>
      <item>VIRTUS Yachtcharter d.o.o. za čartiranje</item>
    </izvorni_sadrzaj>
    <derivirana_varijabla naziv="DomainObject.Predmet.ProtuStrankaListNazivFormated_1">
      <item>VIRTUS Yachtcharter d.o.o. za čartiranje</item>
    </derivirana_varijabla>
  </DomainObject.Predmet.ProtuStrankaListNazivFormated>
  <DomainObject.Predmet.ProtuStrankaListNazivFormatedOIB>
    <izvorni_sadrzaj>
      <item>VIRTUS Yachtcharter d.o.o. za čartiranje, OIB 11045209979</item>
    </izvorni_sadrzaj>
    <derivirana_varijabla naziv="DomainObject.Predmet.ProtuStrankaListNazivFormatedOIB_1">
      <item>VIRTUS Yachtcharter d.o.o. za čartiranje, OIB 11045209979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VIRTUS Yachtcharter d.o.o. za čartiranje</izvorni_sadrzaj>
    <derivirana_varijabla naziv="DomainObject.Predmet.ProtustrankaIDrugi_1">VIRTUS Yachtcharter d.o.o. za čartiranje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VIRTUS Yachtcharter d.o.o. za čartiranje, OIB 11045209979, Bibinje, Marina Zlatna luka , 23206 Sukošan</izvorni_sadrzaj>
    <derivirana_varijabla naziv="DomainObject.Predmet.ProtustrankaIDrugiAdressOIB_1">VIRTUS Yachtcharter d.o.o. za čartiranje, OIB 11045209979, Bibinje, Marina Zlatna luka 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VIRTUS Yachtcharter d.o.o. za čartiranje</item>
    </izvorni_sadrzaj>
    <derivirana_varijabla naziv="DomainObject.Predmet.SudioniciListNaziv_1">
      <item>FINA</item>
      <item>VIRTUS Yachtcharter d.o.o. za čartiranje</item>
    </derivirana_varijabla>
  </DomainObject.Predmet.SudioniciListNaziv>
  <DomainObject.Predmet.SudioniciListAdressOIB>
    <izvorni_sadrzaj>
      <item>FINA, OIB 85821130368</item>
      <item>VIRTUS Yachtcharter d.o.o. za čartiranje, OIB 11045209979, Bibinje, Marina Zlatna luka ,23206 Sukošan</item>
    </izvorni_sadrzaj>
    <derivirana_varijabla naziv="DomainObject.Predmet.SudioniciListAdressOIB_1">
      <item>FINA, OIB 85821130368</item>
      <item>VIRTUS Yachtcharter d.o.o. za čartiranje, OIB 11045209979, Bibinje, Marina Zlatna luka 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11045209979</item>
    </izvorni_sadrzaj>
    <derivirana_varijabla naziv="DomainObject.Predmet.SudioniciListNazivOIB_1">
      <item>, OIB 85821130368</item>
      <item>, OIB 11045209979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4748</properties:Characters>
  <properties:Lines>123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2016-04-04T05:31:00Z</dcterms:created>
  <dc:creator>Administrator</dc:creator>
  <cp:lastModifiedBy>Vedrana Raspović</cp:lastModifiedBy>
  <cp:lastPrinted>2016-04-04T05:35:00Z</cp:lastPrinted>
  <dcterms:modified xmlns:xsi="http://www.w3.org/2001/XMLSchema-instance" xsi:type="dcterms:W3CDTF">2016-04-04T08:53:00Z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