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c66ed" w14:paraId="92c66ed" w:rsidRDefault="00CC48DE" w:rsidP="00CD057D" w:rsidR="00CD057D">
      <w:pPr>
        <w15:collapsed w:val="false"/>
      </w:pPr>
      <w:bookmarkStart w:name="_GoBack" w:id="0"/>
      <w:bookmarkEnd w:id="0"/>
      <w:r>
        <w:rPr>
          <w:noProof/>
        </w:rPr>
        <w:t xml:space="preserve"> </w:t>
      </w:r>
      <w:r w:rsidR="00D343D4"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</w:t>
      </w:r>
    </w:p>
    <w:p w:rsidRDefault="00CD057D" w:rsidP="00CD057D" w:rsidR="00CD057D" w:rsidRPr="008379A6">
      <w:r w:rsidRPr="008379A6">
        <w:t>REPUBLIKA HRVATSKA</w:t>
      </w:r>
    </w:p>
    <w:p w:rsidRDefault="00CD057D" w:rsidP="00CD057D" w:rsidR="00CD057D" w:rsidRPr="008379A6">
      <w:r w:rsidRPr="008379A6">
        <w:t>TRGOVAČKI SUD U ZAGREBU</w:t>
      </w:r>
    </w:p>
    <w:p w:rsidRDefault="00CD057D" w:rsidP="00CD057D" w:rsidR="00CD057D">
      <w:r w:rsidRPr="008379A6">
        <w:t xml:space="preserve">Zagreb, Amruševa 2/II     </w:t>
      </w:r>
      <w:r w:rsidRPr="008379A6">
        <w:tab/>
      </w:r>
      <w:r w:rsidRPr="008379A6">
        <w:tab/>
      </w:r>
      <w:r w:rsidRPr="008379A6">
        <w:tab/>
      </w:r>
      <w:r w:rsidRPr="008379A6">
        <w:tab/>
      </w:r>
      <w:r w:rsidRPr="008379A6">
        <w:tab/>
      </w:r>
      <w:r w:rsidRPr="008379A6">
        <w:tab/>
      </w:r>
    </w:p>
    <w:p w:rsidRDefault="00E139EA" w:rsidP="00CD057D" w:rsidR="00E139EA"/>
    <w:p w:rsidRDefault="00CD057D" w:rsidP="00CD057D" w:rsidR="00CD057D" w:rsidRPr="008379A6">
      <w:pPr>
        <w:jc w:val="center"/>
      </w:pPr>
      <w:r w:rsidRPr="008379A6">
        <w:t>REPUBLIKA HRVATSKA</w:t>
      </w:r>
    </w:p>
    <w:p w:rsidRDefault="00CD057D" w:rsidP="00CD057D" w:rsidR="00CD057D">
      <w:pPr>
        <w:jc w:val="center"/>
      </w:pPr>
      <w:r>
        <w:t>R J E Š E NJ E</w:t>
      </w:r>
    </w:p>
    <w:p w:rsidRDefault="00E70189" w:rsidP="00E70189" w:rsidR="00E70189">
      <w:pPr>
        <w:ind w:firstLine="720"/>
        <w:jc w:val="both"/>
      </w:pPr>
    </w:p>
    <w:p w:rsidRDefault="00E70189" w:rsidP="00E70189" w:rsidR="00E70189" w:rsidRPr="00BF1F94">
      <w:pPr>
        <w:ind w:firstLine="720"/>
        <w:jc w:val="both"/>
      </w:pPr>
      <w:r w:rsidRPr="00BF1F94">
        <w:t xml:space="preserve">Trgovački sud u Zagrebu po sucu pojedincu Vesni </w:t>
      </w:r>
      <w:r>
        <w:t xml:space="preserve">Sremac Šoštar </w:t>
      </w:r>
      <w:r w:rsidRPr="00BF1F94">
        <w:t>kao stečajnom sucu po prijedlogu predlagatelja</w:t>
      </w:r>
      <w:r>
        <w:t xml:space="preserve"> VB LEASING d.o.o., Zagreb, Horvatova 82, OIB: 55525619967</w:t>
      </w:r>
      <w:r w:rsidRPr="00BF1F94">
        <w:t xml:space="preserve">, za otvaranje stečajnog postupka nad </w:t>
      </w:r>
      <w:r>
        <w:t xml:space="preserve">dužnikom VOZILA VIŠEVICA d.o.o., Sesvete, </w:t>
      </w:r>
      <w:proofErr w:type="spellStart"/>
      <w:r>
        <w:t>Sopnička</w:t>
      </w:r>
      <w:proofErr w:type="spellEnd"/>
      <w:r>
        <w:t xml:space="preserve"> 50, OIB: </w:t>
      </w:r>
      <w:r w:rsidRPr="001918D0">
        <w:t>09126846335</w:t>
      </w:r>
      <w:r>
        <w:t>, dana 17. svibnja 2018. godine</w:t>
      </w:r>
    </w:p>
    <w:p w:rsidRDefault="00E70189" w:rsidP="00E70189" w:rsidR="00FF1DAA" w:rsidRPr="00FF1DAA">
      <w:pPr>
        <w:ind w:firstLine="720" w:left="1440"/>
        <w:jc w:val="both"/>
      </w:pPr>
      <w:r w:rsidRPr="008B74A3">
        <w:t xml:space="preserve">              </w:t>
      </w:r>
      <w:r w:rsidRPr="008B74A3">
        <w:tab/>
      </w:r>
    </w:p>
    <w:p w:rsidRDefault="001655CA" w:rsidP="001655CA" w:rsidR="001655CA">
      <w:pPr>
        <w:jc w:val="center"/>
      </w:pPr>
      <w:r>
        <w:t>r i j e š i o    j e</w:t>
      </w:r>
    </w:p>
    <w:p w:rsidRDefault="005B43D9" w:rsidP="005B43D9" w:rsidR="005B43D9">
      <w:pPr>
        <w:jc w:val="both"/>
      </w:pPr>
    </w:p>
    <w:p w:rsidRDefault="005B43D9" w:rsidP="005B43D9" w:rsidR="005B43D9">
      <w:pPr>
        <w:jc w:val="both"/>
      </w:pPr>
      <w:r>
        <w:tab/>
        <w:t xml:space="preserve">    Odbac</w:t>
      </w:r>
      <w:r w:rsidR="00E70189">
        <w:t xml:space="preserve">uje se prijedlog za pokretanje stečajnog </w:t>
      </w:r>
      <w:r>
        <w:t xml:space="preserve">postupka nad predloženim dužnikom </w:t>
      </w:r>
      <w:r w:rsidR="00E70189">
        <w:t xml:space="preserve">VOZILA VIŠEVICA d.o.o., Sesvete, </w:t>
      </w:r>
      <w:proofErr w:type="spellStart"/>
      <w:r w:rsidR="00E70189">
        <w:t>Sopnička</w:t>
      </w:r>
      <w:proofErr w:type="spellEnd"/>
      <w:r w:rsidR="00E70189">
        <w:t xml:space="preserve"> 50, OIB: </w:t>
      </w:r>
      <w:r w:rsidR="00E70189" w:rsidRPr="001918D0">
        <w:t>09126846335</w:t>
      </w:r>
      <w:r>
        <w:t>.</w:t>
      </w:r>
    </w:p>
    <w:p w:rsidRDefault="005B43D9" w:rsidP="005B43D9" w:rsidR="005B43D9">
      <w:pPr>
        <w:jc w:val="both"/>
      </w:pPr>
    </w:p>
    <w:p w:rsidRDefault="005B43D9" w:rsidP="005B43D9" w:rsidR="005B43D9">
      <w:pPr>
        <w:jc w:val="both"/>
      </w:pPr>
      <w:r>
        <w:t xml:space="preserve">                                                                Obrazloženje</w:t>
      </w:r>
    </w:p>
    <w:p w:rsidRDefault="005B43D9" w:rsidP="005B43D9" w:rsidR="005B43D9">
      <w:pPr>
        <w:jc w:val="both"/>
      </w:pPr>
      <w:r>
        <w:tab/>
        <w:t xml:space="preserve">   </w:t>
      </w:r>
    </w:p>
    <w:p w:rsidRDefault="0033164A" w:rsidP="0082590C" w:rsidR="005B43D9">
      <w:pPr>
        <w:ind w:firstLine="708"/>
        <w:jc w:val="both"/>
      </w:pPr>
      <w:r>
        <w:t xml:space="preserve">Dana </w:t>
      </w:r>
      <w:r w:rsidR="00E70189">
        <w:t>27. studenog 2015</w:t>
      </w:r>
      <w:r w:rsidR="005B43D9">
        <w:t>.</w:t>
      </w:r>
      <w:r w:rsidR="00E70189">
        <w:t>, VB LEASING d.o.o., iz Zagreba, Horvatova 82, OIB: 55525619967</w:t>
      </w:r>
      <w:r w:rsidRPr="0033164A">
        <w:t>,</w:t>
      </w:r>
      <w:r w:rsidR="00E70189">
        <w:t xml:space="preserve"> kao vjerovnik,</w:t>
      </w:r>
      <w:r w:rsidR="005B43D9">
        <w:t xml:space="preserve"> podnio</w:t>
      </w:r>
      <w:r w:rsidR="00200D7A">
        <w:t xml:space="preserve"> je</w:t>
      </w:r>
      <w:r w:rsidR="005B43D9">
        <w:t xml:space="preserve"> ovom sudu prijedlog za pokretanje </w:t>
      </w:r>
      <w:r w:rsidR="00E70189">
        <w:t>stečajnog</w:t>
      </w:r>
      <w:r w:rsidR="005B43D9">
        <w:t xml:space="preserve"> </w:t>
      </w:r>
      <w:r w:rsidR="00E70189">
        <w:t xml:space="preserve">postupka </w:t>
      </w:r>
      <w:r w:rsidR="005B43D9">
        <w:t>nad navedenim dužnikom</w:t>
      </w:r>
      <w:r w:rsidR="00E70189">
        <w:t xml:space="preserve"> prema čl. 16. i 109. SZ-a (NN 71/15)</w:t>
      </w:r>
      <w:r w:rsidR="005B43D9">
        <w:t>.</w:t>
      </w:r>
    </w:p>
    <w:p w:rsidRDefault="006F20A5" w:rsidP="0082590C" w:rsidR="0082590C" w:rsidRPr="0044684C">
      <w:pPr>
        <w:ind w:firstLine="708"/>
        <w:jc w:val="both"/>
      </w:pPr>
      <w:r>
        <w:t xml:space="preserve">Zaključkom od </w:t>
      </w:r>
      <w:r w:rsidR="00E70189">
        <w:t>10. travnja 2018</w:t>
      </w:r>
      <w:r>
        <w:t>.,</w:t>
      </w:r>
      <w:r w:rsidR="0022542E">
        <w:t xml:space="preserve"> kojeg je </w:t>
      </w:r>
      <w:r w:rsidR="0082590C">
        <w:t>podnositelj prijedloga</w:t>
      </w:r>
      <w:r w:rsidR="0022542E">
        <w:t xml:space="preserve"> primio </w:t>
      </w:r>
      <w:r w:rsidR="00E70189">
        <w:t>17. travnja 2018</w:t>
      </w:r>
      <w:r>
        <w:t>.</w:t>
      </w:r>
      <w:r w:rsidR="00E70189">
        <w:t>,</w:t>
      </w:r>
      <w:r>
        <w:t xml:space="preserve">  pozvan je </w:t>
      </w:r>
      <w:r w:rsidR="00E70189">
        <w:t>podnositelj prijedloga</w:t>
      </w:r>
      <w:r>
        <w:t xml:space="preserve"> u roku 8 dana od dana primitka istog </w:t>
      </w:r>
      <w:r w:rsidR="0082590C" w:rsidRPr="0044684C">
        <w:t xml:space="preserve">uplatiti iznos od 1.000,00 kuna u Fond za namirenje troškova stečajnog postupka na račun </w:t>
      </w:r>
      <w:r w:rsidR="0082590C" w:rsidRPr="00A1369E">
        <w:rPr>
          <w:lang w:val="pl-PL"/>
        </w:rPr>
        <w:t xml:space="preserve">IBAN: HR9223900011300000460 otvoren kod Hrvatske poštanske banke d. d., Zagreb, pozivom na broj </w:t>
      </w:r>
      <w:r w:rsidR="0082590C" w:rsidRPr="00A1369E">
        <w:t>2001-</w:t>
      </w:r>
      <w:r w:rsidR="0082590C">
        <w:t xml:space="preserve">726915 te </w:t>
      </w:r>
      <w:r w:rsidR="0082590C" w:rsidRPr="0044684C">
        <w:t xml:space="preserve">uplatiti dodatni iznos predujma od 10.000,00 kuna za namirenje troškova stečajnog postupka na račun </w:t>
      </w:r>
      <w:r w:rsidR="0082590C" w:rsidRPr="00BF1F94">
        <w:rPr>
          <w:lang w:val="pl-PL"/>
        </w:rPr>
        <w:t xml:space="preserve">IBAN: HR9223900011300000460 otvoren kod Hrvatske poštanske banke d. d., Zagreb, pozivom na broj </w:t>
      </w:r>
      <w:r w:rsidR="0082590C" w:rsidRPr="000553F7">
        <w:rPr>
          <w:lang w:val="pl-PL"/>
        </w:rPr>
        <w:t>05-</w:t>
      </w:r>
      <w:r w:rsidR="0082590C">
        <w:rPr>
          <w:lang w:val="pl-PL"/>
        </w:rPr>
        <w:t>726915</w:t>
      </w:r>
      <w:r w:rsidR="0082590C" w:rsidRPr="0044684C">
        <w:t xml:space="preserve">.    </w:t>
      </w:r>
    </w:p>
    <w:p w:rsidRDefault="006F20A5" w:rsidP="0082590C" w:rsidR="006F20A5">
      <w:pPr>
        <w:ind w:firstLine="708"/>
        <w:jc w:val="both"/>
      </w:pPr>
      <w:r>
        <w:t xml:space="preserve">Uvidom u spis ovaj sud je utvrdio da podnositelj prijedloga nije uplatio predujam </w:t>
      </w:r>
      <w:r w:rsidR="0082590C">
        <w:t>kako je to navedeno u predmetnom zaključku</w:t>
      </w:r>
      <w:r>
        <w:t xml:space="preserve"> u </w:t>
      </w:r>
      <w:r w:rsidR="0082590C">
        <w:t>zadanom</w:t>
      </w:r>
      <w:r>
        <w:t xml:space="preserve"> roku, s</w:t>
      </w:r>
      <w:r w:rsidR="0022542E">
        <w:t xml:space="preserve">ukladno članku </w:t>
      </w:r>
      <w:r w:rsidR="0082590C">
        <w:t>114. stavku</w:t>
      </w:r>
      <w:r w:rsidR="0022542E">
        <w:t xml:space="preserve"> 1</w:t>
      </w:r>
      <w:r w:rsidR="0082590C">
        <w:t>. SZ-a (NN 71/15</w:t>
      </w:r>
      <w:r w:rsidR="0022542E">
        <w:t>).</w:t>
      </w:r>
    </w:p>
    <w:p w:rsidRDefault="0082590C" w:rsidP="0082590C" w:rsidR="0082590C">
      <w:pPr>
        <w:ind w:firstLine="708"/>
        <w:jc w:val="both"/>
      </w:pPr>
      <w:r w:rsidRPr="0044684C">
        <w:t>Odredbom članka 114 stavka 5. SZ-a propisano je ako podnositelj prijedloga za otvaranje stečajnoga postupka nije uplatio predujam</w:t>
      </w:r>
      <w:r w:rsidR="0096025F">
        <w:t xml:space="preserve"> određen zaključkom ovog suda,</w:t>
      </w:r>
      <w:r w:rsidRPr="0044684C">
        <w:t xml:space="preserve"> sud će prijedlog odbaciti kao nedopušten, pa je odlučeno kao</w:t>
      </w:r>
      <w:r w:rsidR="0096025F">
        <w:t xml:space="preserve"> u</w:t>
      </w:r>
      <w:r w:rsidRPr="0044684C">
        <w:t xml:space="preserve"> </w:t>
      </w:r>
      <w:r>
        <w:t xml:space="preserve">izreci </w:t>
      </w:r>
      <w:r w:rsidRPr="0044684C">
        <w:t>rješenja.</w:t>
      </w:r>
      <w:r w:rsidR="0034292D">
        <w:t xml:space="preserve"> </w:t>
      </w:r>
    </w:p>
    <w:p w:rsidRDefault="0082590C" w:rsidP="0082590C" w:rsidR="0082590C">
      <w:pPr>
        <w:ind w:firstLine="708"/>
        <w:jc w:val="both"/>
      </w:pPr>
    </w:p>
    <w:p w:rsidRDefault="00E77E27" w:rsidP="0082590C" w:rsidR="005B43D9">
      <w:pPr>
        <w:ind w:firstLine="708"/>
        <w:jc w:val="center"/>
      </w:pPr>
      <w:r>
        <w:t xml:space="preserve">U Zagrebu, </w:t>
      </w:r>
      <w:r w:rsidR="0082590C">
        <w:t>17. svibnja 2018. godine</w:t>
      </w:r>
    </w:p>
    <w:p w:rsidRDefault="005B43D9" w:rsidP="005B43D9" w:rsidR="005B43D9">
      <w:pPr>
        <w:jc w:val="both"/>
      </w:pPr>
    </w:p>
    <w:p w:rsidRDefault="005B43D9" w:rsidP="005B43D9" w:rsidR="005B43D9">
      <w:pPr>
        <w:jc w:val="both"/>
      </w:pPr>
    </w:p>
    <w:p w:rsidRDefault="005B43D9" w:rsidP="00D343D4" w:rsidR="005B43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2960A5">
        <w:t xml:space="preserve">  </w:t>
      </w:r>
      <w:r w:rsidR="00D343D4">
        <w:t>S U D A C :</w:t>
      </w:r>
    </w:p>
    <w:p w:rsidRDefault="005B43D9" w:rsidP="00E53D3D" w:rsidR="00F426F6">
      <w:pPr>
        <w:pStyle w:val="Uvuenotijeloteksta"/>
        <w:ind w:firstLine="141" w:left="1983"/>
        <w:jc w:val="right"/>
      </w:pPr>
      <w:r>
        <w:tab/>
      </w:r>
      <w:r>
        <w:tab/>
      </w:r>
      <w:r>
        <w:tab/>
      </w:r>
      <w:r>
        <w:tab/>
      </w:r>
      <w:r>
        <w:tab/>
      </w:r>
      <w:r w:rsidR="0096025F">
        <w:t>Vesna Sremac Šoštar</w:t>
      </w:r>
      <w:r w:rsidR="00F426F6">
        <w:t>,v.r.</w:t>
      </w:r>
    </w:p>
    <w:p w:rsidRDefault="00F426F6" w:rsidP="00D338FD" w:rsidR="00F426F6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F426F6" w:rsidP="00D343D4" w:rsidR="005B43D9">
      <w:pPr>
        <w:jc w:val="right"/>
      </w:pPr>
      <w:r>
        <w:t>Matea Bizjak</w:t>
      </w:r>
    </w:p>
    <w:p w:rsidRDefault="005B43D9" w:rsidP="005B43D9" w:rsidR="005B43D9">
      <w:pPr>
        <w:jc w:val="both"/>
      </w:pPr>
    </w:p>
    <w:p w:rsidRDefault="005B43D9" w:rsidP="005B43D9" w:rsidR="005B43D9">
      <w:pPr>
        <w:jc w:val="both"/>
      </w:pPr>
    </w:p>
    <w:p w:rsidRDefault="00E77E27" w:rsidP="005B43D9" w:rsidR="00E77E27">
      <w:pPr>
        <w:jc w:val="both"/>
      </w:pPr>
    </w:p>
    <w:p w:rsidRDefault="00E77E27" w:rsidP="005B43D9" w:rsidR="00E77E27">
      <w:pPr>
        <w:jc w:val="both"/>
      </w:pPr>
    </w:p>
    <w:p w:rsidRDefault="00E77E27" w:rsidP="005B43D9" w:rsidR="00E77E27">
      <w:pPr>
        <w:jc w:val="both"/>
      </w:pPr>
    </w:p>
    <w:p w:rsidRDefault="00E77E27" w:rsidP="005B43D9" w:rsidR="00E77E27">
      <w:pPr>
        <w:jc w:val="both"/>
      </w:pPr>
    </w:p>
    <w:p w:rsidRDefault="005B43D9" w:rsidP="005B43D9" w:rsidR="005B43D9">
      <w:pPr>
        <w:jc w:val="both"/>
      </w:pPr>
      <w:r>
        <w:t>POUKA O PRAVNOM LIJEKU:</w:t>
      </w:r>
    </w:p>
    <w:p w:rsidRDefault="005B43D9" w:rsidP="005B43D9" w:rsidR="005B43D9">
      <w:pPr>
        <w:jc w:val="both"/>
      </w:pPr>
      <w:r>
        <w:t xml:space="preserve">Protiv ovog rješenja nezadovoljna stranka može uložiti žalbu Visokom trgovačkom sudu RH u roku 8 dana po primitku rješenja, a ulaže se putem ovog Suda u dva primjerka za Sud i po jedan za svaku protivnu stranku. </w:t>
      </w:r>
    </w:p>
    <w:p w:rsidRDefault="005B43D9" w:rsidP="005B43D9" w:rsidR="005B43D9">
      <w:pPr>
        <w:jc w:val="both"/>
      </w:pPr>
      <w:r>
        <w:t xml:space="preserve">                                                                                                                   </w:t>
      </w:r>
    </w:p>
    <w:p w:rsidRDefault="005B43D9" w:rsidP="005B43D9" w:rsidR="005B43D9">
      <w:pPr>
        <w:jc w:val="both"/>
      </w:pPr>
    </w:p>
    <w:p w:rsidRDefault="00EB23AF" w:rsidP="005B43D9" w:rsidR="00EB23AF" w:rsidRPr="00CE2B87">
      <w:pPr>
        <w:jc w:val="both"/>
      </w:pPr>
    </w:p>
    <w:sectPr w:rsidSect="00CC48DE" w:rsidR="00EB23AF" w:rsidRPr="00CE2B8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2F47" w:rsidR="00112F47">
      <w:r>
        <w:separator/>
      </w:r>
    </w:p>
  </w:endnote>
  <w:endnote w:id="0" w:type="continuationSeparator">
    <w:p w:rsidRDefault="00112F47" w:rsidR="00112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2F47" w:rsidR="00112F47">
      <w:r>
        <w:separator/>
      </w:r>
    </w:p>
  </w:footnote>
  <w:footnote w:id="0" w:type="continuationSeparator">
    <w:p w:rsidRDefault="00112F47" w:rsidR="00112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5584" w:rsidR="00735584">
    <w:pPr>
      <w:pStyle w:val="Zaglavlje"/>
    </w:pPr>
    <w:r>
      <w:tab/>
    </w:r>
    <w:r w:rsidR="00CC48DE">
      <w:t>2</w:t>
    </w:r>
    <w:r>
      <w:tab/>
    </w:r>
    <w:r w:rsidR="00E77E27" w:rsidRPr="00D343D4">
      <w:t>48. St-</w:t>
    </w:r>
    <w:r w:rsidR="00D343D4" w:rsidRPr="00D343D4">
      <w:t>7269/15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3425844"/>
      <w:docPartObj>
        <w:docPartGallery w:val="Page Numbers (Top of Page)"/>
        <w:docPartUnique/>
      </w:docPartObj>
    </w:sdtPr>
    <w:sdtEndPr/>
    <w:sdtContent>
      <w:p w:rsidRDefault="00D343D4" w:rsidP="00D343D4" w:rsidR="00D343D4">
        <w:pPr>
          <w:pStyle w:val="Zaglavlje"/>
          <w:jc w:val="right"/>
        </w:pPr>
        <w:r>
          <w:t>48.St-7269/15</w:t>
        </w:r>
      </w:p>
    </w:sdtContent>
  </w:sdt>
  <w:p w:rsidRDefault="00D343D4" w:rsidR="00D343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7B287A"/>
    <w:multiLevelType w:val="hybridMultilevel"/>
    <w:tmpl w:val="484032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55CA"/>
    <w:rsid w:val="000331EE"/>
    <w:rsid w:val="00082B04"/>
    <w:rsid w:val="00112F47"/>
    <w:rsid w:val="00130EE6"/>
    <w:rsid w:val="0013484F"/>
    <w:rsid w:val="001655CA"/>
    <w:rsid w:val="0018739F"/>
    <w:rsid w:val="00191340"/>
    <w:rsid w:val="001E5DF5"/>
    <w:rsid w:val="00200D7A"/>
    <w:rsid w:val="00216CB0"/>
    <w:rsid w:val="0022542E"/>
    <w:rsid w:val="00240068"/>
    <w:rsid w:val="002808B4"/>
    <w:rsid w:val="002960A5"/>
    <w:rsid w:val="002B44C0"/>
    <w:rsid w:val="002B57A4"/>
    <w:rsid w:val="002F625D"/>
    <w:rsid w:val="0033164A"/>
    <w:rsid w:val="0034292D"/>
    <w:rsid w:val="00411655"/>
    <w:rsid w:val="00422B77"/>
    <w:rsid w:val="004452D8"/>
    <w:rsid w:val="00445C28"/>
    <w:rsid w:val="004810AE"/>
    <w:rsid w:val="004C4D8D"/>
    <w:rsid w:val="004D0E27"/>
    <w:rsid w:val="00502FD6"/>
    <w:rsid w:val="00533CE4"/>
    <w:rsid w:val="00537010"/>
    <w:rsid w:val="005B43D9"/>
    <w:rsid w:val="005D40C4"/>
    <w:rsid w:val="006533E0"/>
    <w:rsid w:val="0067554E"/>
    <w:rsid w:val="00687C43"/>
    <w:rsid w:val="006971EF"/>
    <w:rsid w:val="006F20A5"/>
    <w:rsid w:val="00735584"/>
    <w:rsid w:val="007374AD"/>
    <w:rsid w:val="00782753"/>
    <w:rsid w:val="007956F7"/>
    <w:rsid w:val="007C4ED9"/>
    <w:rsid w:val="007D56C8"/>
    <w:rsid w:val="007F23EA"/>
    <w:rsid w:val="0080185E"/>
    <w:rsid w:val="0082590C"/>
    <w:rsid w:val="00831534"/>
    <w:rsid w:val="008419B7"/>
    <w:rsid w:val="0085547B"/>
    <w:rsid w:val="008824B4"/>
    <w:rsid w:val="008A284A"/>
    <w:rsid w:val="008C2DD2"/>
    <w:rsid w:val="008D4A18"/>
    <w:rsid w:val="008E2539"/>
    <w:rsid w:val="008E752D"/>
    <w:rsid w:val="00954352"/>
    <w:rsid w:val="0096025F"/>
    <w:rsid w:val="009764B5"/>
    <w:rsid w:val="009B09BE"/>
    <w:rsid w:val="009B2C03"/>
    <w:rsid w:val="009D53E5"/>
    <w:rsid w:val="009E45A3"/>
    <w:rsid w:val="00A11624"/>
    <w:rsid w:val="00A134DE"/>
    <w:rsid w:val="00A3502C"/>
    <w:rsid w:val="00A7302F"/>
    <w:rsid w:val="00A83716"/>
    <w:rsid w:val="00AC1193"/>
    <w:rsid w:val="00AD6336"/>
    <w:rsid w:val="00B2602C"/>
    <w:rsid w:val="00B34C8F"/>
    <w:rsid w:val="00B41E14"/>
    <w:rsid w:val="00B72E28"/>
    <w:rsid w:val="00B9130C"/>
    <w:rsid w:val="00BF7AEF"/>
    <w:rsid w:val="00C27F9A"/>
    <w:rsid w:val="00C31187"/>
    <w:rsid w:val="00C51F60"/>
    <w:rsid w:val="00C75D48"/>
    <w:rsid w:val="00CC48DE"/>
    <w:rsid w:val="00CD057D"/>
    <w:rsid w:val="00CD2014"/>
    <w:rsid w:val="00D02C24"/>
    <w:rsid w:val="00D0792E"/>
    <w:rsid w:val="00D343D4"/>
    <w:rsid w:val="00D409C4"/>
    <w:rsid w:val="00D41CEC"/>
    <w:rsid w:val="00D6005E"/>
    <w:rsid w:val="00D65C11"/>
    <w:rsid w:val="00D86F08"/>
    <w:rsid w:val="00DA583C"/>
    <w:rsid w:val="00DD556A"/>
    <w:rsid w:val="00E139EA"/>
    <w:rsid w:val="00E66061"/>
    <w:rsid w:val="00E70189"/>
    <w:rsid w:val="00E77E27"/>
    <w:rsid w:val="00EB23AF"/>
    <w:rsid w:val="00EE4E4C"/>
    <w:rsid w:val="00F237FA"/>
    <w:rsid w:val="00F426F6"/>
    <w:rsid w:val="00F538AE"/>
    <w:rsid w:val="00FD3D9F"/>
    <w:rsid w:val="00FF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55CA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rsid w:val="00EB23AF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41CE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D41CEC"/>
    <w:pPr>
      <w:jc w:val="both"/>
    </w:pPr>
  </w:style>
  <w:style w:styleId="Zaglavlje" w:type="paragraph">
    <w:name w:val="header"/>
    <w:basedOn w:val="Normal"/>
    <w:link w:val="ZaglavljeChar"/>
    <w:uiPriority w:val="99"/>
    <w:rsid w:val="0073558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35584"/>
    <w:pPr>
      <w:tabs>
        <w:tab w:pos="4536" w:val="center"/>
        <w:tab w:pos="9072" w:val="right"/>
      </w:tabs>
    </w:pPr>
  </w:style>
  <w:style w:customStyle="true" w:styleId="Naslov3Char" w:type="character">
    <w:name w:val="Naslov 3 Char"/>
    <w:link w:val="Naslov3"/>
    <w:rsid w:val="00EB23AF"/>
    <w:rPr>
      <w:b/>
      <w:bCs/>
      <w:sz w:val="24"/>
      <w:szCs w:val="24"/>
    </w:rPr>
  </w:style>
  <w:style w:styleId="Hiperveza" w:type="character">
    <w:name w:val="Hyperlink"/>
    <w:uiPriority w:val="99"/>
    <w:unhideWhenUsed/>
    <w:rsid w:val="00D0792E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C27F9A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27F9A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116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6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6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6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6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D343D4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426F6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F426F6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55CA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rsid w:val="00EB23AF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41CE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D41CEC"/>
    <w:pPr>
      <w:jc w:val="both"/>
    </w:pPr>
  </w:style>
  <w:style w:styleId="Zaglavlje" w:type="paragraph">
    <w:name w:val="header"/>
    <w:basedOn w:val="Normal"/>
    <w:link w:val="ZaglavljeChar"/>
    <w:uiPriority w:val="99"/>
    <w:rsid w:val="0073558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35584"/>
    <w:pPr>
      <w:tabs>
        <w:tab w:pos="4536" w:val="center"/>
        <w:tab w:pos="9072" w:val="right"/>
      </w:tabs>
    </w:pPr>
  </w:style>
  <w:style w:customStyle="1" w:styleId="Naslov3Char" w:type="character">
    <w:name w:val="Naslov 3 Char"/>
    <w:link w:val="Naslov3"/>
    <w:rsid w:val="00EB23AF"/>
    <w:rPr>
      <w:b/>
      <w:bCs/>
      <w:sz w:val="24"/>
      <w:szCs w:val="24"/>
    </w:rPr>
  </w:style>
  <w:style w:styleId="Hiperveza" w:type="character">
    <w:name w:val="Hyperlink"/>
    <w:uiPriority w:val="99"/>
    <w:unhideWhenUsed/>
    <w:rsid w:val="00D0792E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C27F9A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27F9A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116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6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6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6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6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D343D4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426F6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F426F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8146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256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7269</izvorni_sadrzaj>
    <derivirana_varijabla naziv="DomainObject.Predmet.Broj_1">7269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St-7269/2015</izvorni_sadrzaj>
    <derivirana_varijabla naziv="DomainObject.Predmet.OznakaBroj_1">St-7269/2015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VOZILA VIŠEVICA d.o.o.</izvorni_sadrzaj>
    <derivirana_varijabla naziv="DomainObject.Predmet.ProtustrankaFormated_1">  VOZILA VIŠEVICA d.o.o.</derivirana_varijabla>
  </DomainObject.Predmet.ProtustrankaFormated>
  <DomainObject.Predmet.ProtustrankaFormatedOIB>
    <izvorni_sadrzaj>  VOZILA VIŠEVICA d.o.o., OIB 09126846335</izvorni_sadrzaj>
    <derivirana_varijabla naziv="DomainObject.Predmet.ProtustrankaFormatedOIB_1">  VOZILA VIŠEVICA d.o.o., OIB 09126846335</derivirana_varijabla>
  </DomainObject.Predmet.ProtustrankaFormatedOIB>
  <DomainObject.Predmet.ProtustrankaFormatedWithAdress>
    <izvorni_sadrzaj> VOZILA VIŠEVICA d.o.o., Sopnička 50, 10360 Sesvete</izvorni_sadrzaj>
    <derivirana_varijabla naziv="DomainObject.Predmet.ProtustrankaFormatedWithAdress_1"> VOZILA VIŠEVICA d.o.o., Sopnička 50, 10360 Sesvete</derivirana_varijabla>
  </DomainObject.Predmet.ProtustrankaFormatedWithAdress>
  <DomainObject.Predmet.ProtustrankaFormatedWithAdressOIB>
    <izvorni_sadrzaj> VOZILA VIŠEVICA d.o.o., OIB 09126846335, Sopnička 50, 10360 Sesvete</izvorni_sadrzaj>
    <derivirana_varijabla naziv="DomainObject.Predmet.ProtustrankaFormatedWithAdressOIB_1"> VOZILA VIŠEVICA d.o.o., OIB 09126846335, Sopnička 50, 10360 Sesvete</derivirana_varijabla>
  </DomainObject.Predmet.ProtustrankaFormatedWithAdressOIB>
  <DomainObject.Predmet.ProtustrankaWithAdress>
    <izvorni_sadrzaj>VOZILA VIŠEVICA d.o.o. Sopnička 50, 10360 Sesvete</izvorni_sadrzaj>
    <derivirana_varijabla naziv="DomainObject.Predmet.ProtustrankaWithAdress_1">VOZILA VIŠEVICA d.o.o. Sopnička 50, 10360 Sesvete</derivirana_varijabla>
  </DomainObject.Predmet.ProtustrankaWithAdress>
  <DomainObject.Predmet.ProtustrankaWithAdressOIB>
    <izvorni_sadrzaj>VOZILA VIŠEVICA d.o.o., OIB 09126846335, Sopnička 50, 10360 Sesvete</izvorni_sadrzaj>
    <derivirana_varijabla naziv="DomainObject.Predmet.ProtustrankaWithAdressOIB_1">VOZILA VIŠEVICA d.o.o., OIB 09126846335, Sopnička 50, 10360 Sesvete</derivirana_varijabla>
  </DomainObject.Predmet.ProtustrankaWithAdressOIB>
  <DomainObject.Predmet.ProtustrankaNazivFormated>
    <izvorni_sadrzaj>VOZILA VIŠEVICA d.o.o.</izvorni_sadrzaj>
    <derivirana_varijabla naziv="DomainObject.Predmet.ProtustrankaNazivFormated_1">VOZILA VIŠEVICA d.o.o.</derivirana_varijabla>
  </DomainObject.Predmet.ProtustrankaNazivFormated>
  <DomainObject.Predmet.ProtustrankaNazivFormatedOIB>
    <izvorni_sadrzaj>VOZILA VIŠEVICA d.o.o., OIB 09126846335</izvorni_sadrzaj>
    <derivirana_varijabla naziv="DomainObject.Predmet.ProtustrankaNazivFormatedOIB_1">VOZILA VIŠEVICA d.o.o., OIB 09126846335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VB LEASING d.o.o. zastupanog po punomoćniku Draško Andrić</izvorni_sadrzaj>
    <derivirana_varijabla naziv="DomainObject.Predmet.StrankaFormated_1">  VB LEASING d.o.o. zastupanog po punomoćniku Draško Andrić</derivirana_varijabla>
  </DomainObject.Predmet.StrankaFormated>
  <DomainObject.Predmet.StrankaFormatedOIB>
    <izvorni_sadrzaj>  VB LEASING d.o.o., OIB 55525619967 zastupanog po punomoćniku Draško Andrić</izvorni_sadrzaj>
    <derivirana_varijabla naziv="DomainObject.Predmet.StrankaFormatedOIB_1">  VB LEASING d.o.o., OIB 55525619967 zastupanog po punomoćniku Draško Andrić</derivirana_varijabla>
  </DomainObject.Predmet.StrankaFormatedOIB>
  <DomainObject.Predmet.StrankaFormatedWithAdress>
    <izvorni_sadrzaj> VB LEASING d.o.o., Horvatova 82, 10000 Zagreb zastupanog po punomoćniku Draško Andrić</izvorni_sadrzaj>
    <derivirana_varijabla naziv="DomainObject.Predmet.StrankaFormatedWithAdress_1"> VB LEASING d.o.o., Horvatova 82, 10000 Zagreb zastupanog po punomoćniku Draško Andrić</derivirana_varijabla>
  </DomainObject.Predmet.StrankaFormatedWithAdress>
  <DomainObject.Predmet.StrankaFormatedWithAdressOIB>
    <izvorni_sadrzaj> VB LEASING d.o.o., OIB 55525619967, Horvatova 82, 10000 Zagreb zastupanog po punomoćniku Draško Andrić</izvorni_sadrzaj>
    <derivirana_varijabla naziv="DomainObject.Predmet.StrankaFormatedWithAdressOIB_1"> VB LEASING d.o.o., OIB 55525619967, Horvatova 82, 10000 Zagreb zastupanog po punomoćniku Draško Andrić</derivirana_varijabla>
  </DomainObject.Predmet.StrankaFormatedWithAdressOIB>
  <DomainObject.Predmet.StrankaWithAdress>
    <izvorni_sadrzaj>VB LEASING d.o.o. Horvatova 82,10000 Zagreb</izvorni_sadrzaj>
    <derivirana_varijabla naziv="DomainObject.Predmet.StrankaWithAdress_1">VB LEASING d.o.o. Horvatova 82,10000 Zagreb</derivirana_varijabla>
  </DomainObject.Predmet.StrankaWithAdress>
  <DomainObject.Predmet.StrankaWithAdressOIB>
    <izvorni_sadrzaj>VB LEASING d.o.o., OIB 55525619967, Horvatova 82,10000 Zagreb</izvorni_sadrzaj>
    <derivirana_varijabla naziv="DomainObject.Predmet.StrankaWithAdressOIB_1">VB LEASING d.o.o., OIB 55525619967, Horvatova 82,10000 Zagreb</derivirana_varijabla>
  </DomainObject.Predmet.StrankaWithAdressOIB>
  <DomainObject.Predmet.StrankaNazivFormated>
    <izvorni_sadrzaj>VB LEASING d.o.o.</izvorni_sadrzaj>
    <derivirana_varijabla naziv="DomainObject.Predmet.StrankaNazivFormated_1">VB LEASING d.o.o.</derivirana_varijabla>
  </DomainObject.Predmet.StrankaNazivFormated>
  <DomainObject.Predmet.StrankaNazivFormatedOIB>
    <izvorni_sadrzaj>VB LEASING d.o.o., OIB 55525619967</izvorni_sadrzaj>
    <derivirana_varijabla naziv="DomainObject.Predmet.StrankaNazivFormatedOIB_1">VB LEASING d.o.o., OIB 55525619967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VB LEASING d.o.o. zastupanog po punomoćniku Draško Andrić</item>
    </izvorni_sadrzaj>
    <derivirana_varijabla naziv="DomainObject.Predmet.StrankaListFormated_1">
      <item>VB LEASING d.o.o. zastupanog po punomoćniku Draško Andrić</item>
    </derivirana_varijabla>
  </DomainObject.Predmet.StrankaListFormated>
  <DomainObject.Predmet.StrankaListFormatedOIB>
    <izvorni_sadrzaj>
      <item>VB LEASING d.o.o., OIB 55525619967 zastupanog po punomoćniku Draško Andrić</item>
    </izvorni_sadrzaj>
    <derivirana_varijabla naziv="DomainObject.Predmet.StrankaListFormatedOIB_1">
      <item>VB LEASING d.o.o., OIB 55525619967 zastupanog po punomoćniku Draško Andrić</item>
    </derivirana_varijabla>
  </DomainObject.Predmet.StrankaListFormatedOIB>
  <DomainObject.Predmet.StrankaListFormatedWithAdress>
    <izvorni_sadrzaj>
      <item>VB LEASING d.o.o., Horvatova 82, 10000 Zagreb zastupanog po punomoćniku Draško Andrić</item>
    </izvorni_sadrzaj>
    <derivirana_varijabla naziv="DomainObject.Predmet.StrankaListFormatedWithAdress_1">
      <item>VB LEASING d.o.o., Horvatova 82, 10000 Zagreb zastupanog po punomoćniku Draško Andrić</item>
    </derivirana_varijabla>
  </DomainObject.Predmet.StrankaListFormatedWithAdress>
  <DomainObject.Predmet.StrankaListFormatedWithAdressOIB>
    <izvorni_sadrzaj>
      <item>VB LEASING d.o.o., OIB 55525619967, Horvatova 82, 10000 Zagreb zastupanog po punomoćniku Draško Andrić</item>
    </izvorni_sadrzaj>
    <derivirana_varijabla naziv="DomainObject.Predmet.StrankaListFormatedWithAdressOIB_1">
      <item>VB LEASING d.o.o., OIB 55525619967, Horvatova 82, 10000 Zagreb zastupanog po punomoćniku Draško Andrić</item>
    </derivirana_varijabla>
  </DomainObject.Predmet.StrankaListFormatedWithAdressOIB>
  <DomainObject.Predmet.StrankaListNazivFormated>
    <izvorni_sadrzaj>
      <item>VB LEASING d.o.o.</item>
    </izvorni_sadrzaj>
    <derivirana_varijabla naziv="DomainObject.Predmet.StrankaListNazivFormated_1">
      <item>VB LEASING d.o.o.</item>
    </derivirana_varijabla>
  </DomainObject.Predmet.StrankaListNazivFormated>
  <DomainObject.Predmet.StrankaListNazivFormatedOIB>
    <izvorni_sadrzaj>
      <item>VB LEASING d.o.o., OIB 55525619967</item>
    </izvorni_sadrzaj>
    <derivirana_varijabla naziv="DomainObject.Predmet.StrankaListNazivFormatedOIB_1">
      <item>VB LEASING d.o.o., OIB 55525619967</item>
    </derivirana_varijabla>
  </DomainObject.Predmet.StrankaListNazivFormatedOIB>
  <DomainObject.Predmet.ProtuStrankaListFormated>
    <izvorni_sadrzaj>
      <item>VOZILA VIŠEVICA d.o.o.</item>
    </izvorni_sadrzaj>
    <derivirana_varijabla naziv="DomainObject.Predmet.ProtuStrankaListFormated_1">
      <item>VOZILA VIŠEVICA d.o.o.</item>
    </derivirana_varijabla>
  </DomainObject.Predmet.ProtuStrankaListFormated>
  <DomainObject.Predmet.ProtuStrankaListFormatedOIB>
    <izvorni_sadrzaj>
      <item>VOZILA VIŠEVICA d.o.o., OIB 09126846335</item>
    </izvorni_sadrzaj>
    <derivirana_varijabla naziv="DomainObject.Predmet.ProtuStrankaListFormatedOIB_1">
      <item>VOZILA VIŠEVICA d.o.o., OIB 09126846335</item>
    </derivirana_varijabla>
  </DomainObject.Predmet.ProtuStrankaListFormatedOIB>
  <DomainObject.Predmet.ProtuStrankaListFormatedWithAdress>
    <izvorni_sadrzaj>
      <item>VOZILA VIŠEVICA d.o.o., Sopnička 50, 10360 Sesvete</item>
    </izvorni_sadrzaj>
    <derivirana_varijabla naziv="DomainObject.Predmet.ProtuStrankaListFormatedWithAdress_1">
      <item>VOZILA VIŠEVICA d.o.o., Sopnička 50, 10360 Sesvete</item>
    </derivirana_varijabla>
  </DomainObject.Predmet.ProtuStrankaListFormatedWithAdress>
  <DomainObject.Predmet.ProtuStrankaListFormatedWithAdressOIB>
    <izvorni_sadrzaj>
      <item>VOZILA VIŠEVICA d.o.o., OIB 09126846335, Sopnička 50, 10360 Sesvete</item>
    </izvorni_sadrzaj>
    <derivirana_varijabla naziv="DomainObject.Predmet.ProtuStrankaListFormatedWithAdressOIB_1">
      <item>VOZILA VIŠEVICA d.o.o., OIB 09126846335, Sopnička 50, 10360 Sesvete</item>
    </derivirana_varijabla>
  </DomainObject.Predmet.ProtuStrankaListFormatedWithAdressOIB>
  <DomainObject.Predmet.ProtuStrankaListNazivFormated>
    <izvorni_sadrzaj>
      <item>VOZILA VIŠEVICA d.o.o.</item>
    </izvorni_sadrzaj>
    <derivirana_varijabla naziv="DomainObject.Predmet.ProtuStrankaListNazivFormated_1">
      <item>VOZILA VIŠEVICA d.o.o.</item>
    </derivirana_varijabla>
  </DomainObject.Predmet.ProtuStrankaListNazivFormated>
  <DomainObject.Predmet.ProtuStrankaListNazivFormatedOIB>
    <izvorni_sadrzaj>
      <item>VOZILA VIŠEVICA d.o.o., OIB 09126846335</item>
    </izvorni_sadrzaj>
    <derivirana_varijabla naziv="DomainObject.Predmet.ProtuStrankaListNazivFormatedOIB_1">
      <item>VOZILA VIŠEVICA d.o.o., OIB 09126846335</item>
    </derivirana_varijabla>
  </DomainObject.Predmet.ProtuStrankaListNazivFormatedOIB>
  <DomainObject.Predmet.OstaliListFormated>
    <izvorni_sadrzaj>
      <item>Draško Andrić punomoćnik sudionika u postupku VB LEASING d.o.o.</item>
    </izvorni_sadrzaj>
    <derivirana_varijabla naziv="DomainObject.Predmet.OstaliListFormated_1">
      <item>Draško Andrić punomoćnik sudionika u postupku VB LEASING d.o.o.</item>
    </derivirana_varijabla>
  </DomainObject.Predmet.OstaliListFormated>
  <DomainObject.Predmet.OstaliListFormatedOIB>
    <izvorni_sadrzaj>
      <item>Draško Andrić, OIB 33207933779 punomoćnik sudionika u postupku VB LEASING d.o.o.</item>
    </izvorni_sadrzaj>
    <derivirana_varijabla naziv="DomainObject.Predmet.OstaliListFormatedOIB_1">
      <item>Draško Andrić, OIB 33207933779 punomoćnik sudionika u postupku VB LEASING d.o.o.</item>
    </derivirana_varijabla>
  </DomainObject.Predmet.OstaliListFormatedOIB>
  <DomainObject.Predmet.OstaliListFormatedWithAdress>
    <izvorni_sadrzaj>
      <item>Draško Andrić, Horvatova 82/III, 10000 Zagreb punomoćnik sudionika u postupku VB LEASING d.o.o.</item>
    </izvorni_sadrzaj>
    <derivirana_varijabla naziv="DomainObject.Predmet.OstaliListFormatedWithAdress_1">
      <item>Draško Andrić, Horvatova 82/III, 10000 Zagreb punomoćnik sudionika u postupku VB LEASING d.o.o.</item>
    </derivirana_varijabla>
  </DomainObject.Predmet.OstaliListFormatedWithAdress>
  <DomainObject.Predmet.OstaliListFormatedWithAdressOIB>
    <izvorni_sadrzaj>
      <item>Draško Andrić, OIB 33207933779, Horvatova 82/III, 10000 Zagreb punomoćnik sudionika u postupku VB LEASING d.o.o.</item>
    </izvorni_sadrzaj>
    <derivirana_varijabla naziv="DomainObject.Predmet.OstaliListFormatedWithAdressOIB_1">
      <item>Draško Andrić, OIB 33207933779, Horvatova 82/III, 10000 Zagreb punomoćnik sudionika u postupku VB LEASING d.o.o.</item>
    </derivirana_varijabla>
  </DomainObject.Predmet.OstaliListFormatedWithAdressOIB>
  <DomainObject.Predmet.OstaliListNazivFormated>
    <izvorni_sadrzaj>
      <item>Draško Andrić</item>
    </izvorni_sadrzaj>
    <derivirana_varijabla naziv="DomainObject.Predmet.OstaliListNazivFormated_1">
      <item>Draško Andrić</item>
    </derivirana_varijabla>
  </DomainObject.Predmet.OstaliListNazivFormated>
  <DomainObject.Predmet.OstaliListNazivFormatedOIB>
    <izvorni_sadrzaj>
      <item>Draško Andrić, OIB 33207933779</item>
    </izvorni_sadrzaj>
    <derivirana_varijabla naziv="DomainObject.Predmet.OstaliListNazivFormatedOIB_1">
      <item>Draško Andrić, OIB 33207933779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VB LEASING d.o.o.</izvorni_sadrzaj>
    <derivirana_varijabla naziv="DomainObject.Predmet.StrankaIDrugi_1">VB LEASING d.o.o.</derivirana_varijabla>
  </DomainObject.Predmet.StrankaIDrugi>
  <DomainObject.Predmet.ProtustrankaIDrugi>
    <izvorni_sadrzaj>VOZILA VIŠEVICA d.o.o.</izvorni_sadrzaj>
    <derivirana_varijabla naziv="DomainObject.Predmet.ProtustrankaIDrugi_1">VOZILA VIŠEVICA d.o.o.</derivirana_varijabla>
  </DomainObject.Predmet.ProtustrankaIDrugi>
  <DomainObject.Predmet.StrankaIDrugiAdressOIB>
    <izvorni_sadrzaj>VB LEASING d.o.o., OIB 55525619967, Horvatova 82, 10000 Zagreb</izvorni_sadrzaj>
    <derivirana_varijabla naziv="DomainObject.Predmet.StrankaIDrugiAdressOIB_1">VB LEASING d.o.o., OIB 55525619967, Horvatova 82, 10000 Zagreb</derivirana_varijabla>
  </DomainObject.Predmet.StrankaIDrugiAdressOIB>
  <DomainObject.Predmet.ProtustrankaIDrugiAdressOIB>
    <izvorni_sadrzaj>VOZILA VIŠEVICA d.o.o., OIB 09126846335, Sopnička 50, 10360 Sesvete</izvorni_sadrzaj>
    <derivirana_varijabla naziv="DomainObject.Predmet.ProtustrankaIDrugiAdressOIB_1">VOZILA VIŠEVICA d.o.o., OIB 09126846335, Sopnička 50,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VB LEASING d.o.o.</item>
      <item>VOZILA VIŠEVICA d.o.o.</item>
      <item>Draško Andrić</item>
    </izvorni_sadrzaj>
    <derivirana_varijabla naziv="DomainObject.Predmet.SudioniciListNaziv_1">
      <item>VB LEASING d.o.o.</item>
      <item>VOZILA VIŠEVICA d.o.o.</item>
      <item>Draško Andrić</item>
    </derivirana_varijabla>
  </DomainObject.Predmet.SudioniciListNaziv>
  <DomainObject.Predmet.SudioniciListAdressOIB>
    <izvorni_sadrzaj>
      <item>VB LEASING d.o.o., OIB 55525619967, Horvatova 82,10000 Zagreb</item>
      <item>VOZILA VIŠEVICA d.o.o., OIB 09126846335, Sopnička 50,10360 Sesvete</item>
      <item>Draško Andrić, OIB 33207933779, Horvatova 82/III,10000 Zagreb</item>
    </izvorni_sadrzaj>
    <derivirana_varijabla naziv="DomainObject.Predmet.SudioniciListAdressOIB_1">
      <item>VB LEASING d.o.o., OIB 55525619967, Horvatova 82,10000 Zagreb</item>
      <item>VOZILA VIŠEVICA d.o.o., OIB 09126846335, Sopnička 50,10360 Sesvete</item>
      <item>Draško Andrić, OIB 33207933779, Horvatova 82/III,10000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55525619967</item>
      <item>, OIB 09126846335</item>
      <item>, OIB 33207933779</item>
    </izvorni_sadrzaj>
    <derivirana_varijabla naziv="DomainObject.Predmet.SudioniciListNazivOIB_1">
      <item>, OIB 55525619967</item>
      <item>, OIB 09126846335</item>
      <item>, OIB 33207933779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333</properties:Words>
  <properties:Characters>1814</properties:Characters>
  <properties:Lines>56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2392</properties:CharactersWithSpaces>
  <properties:SharedDoc>false</properties:SharedDoc>
  <properties:HLinks>
    <vt:vector size="24" baseType="variant">
      <vt:variant>
        <vt:i4>4259844</vt:i4>
      </vt:variant>
      <vt:variant>
        <vt:i4>9</vt:i4>
      </vt:variant>
      <vt:variant>
        <vt:i4>0</vt:i4>
      </vt:variant>
      <vt:variant>
        <vt:i4>5</vt:i4>
      </vt:variant>
      <vt:variant>
        <vt:lpwstr>http://www.iusinfo.hr/Publication/Content.aspx?Sopi=NN2013B112A2444&amp;Ver=4</vt:lpwstr>
      </vt:variant>
      <vt:variant>
        <vt:lpwstr/>
      </vt:variant>
      <vt:variant>
        <vt:i4>5636126</vt:i4>
      </vt:variant>
      <vt:variant>
        <vt:i4>6</vt:i4>
      </vt:variant>
      <vt:variant>
        <vt:i4>0</vt:i4>
      </vt:variant>
      <vt:variant>
        <vt:i4>5</vt:i4>
      </vt:variant>
      <vt:variant>
        <vt:lpwstr>http://www.iusinfo.hr/Publication/Content.aspx?Sopi=NN2013B81A1705&amp;Ver=3</vt:lpwstr>
      </vt:variant>
      <vt:variant>
        <vt:lpwstr/>
      </vt:variant>
      <vt:variant>
        <vt:i4>4849664</vt:i4>
      </vt:variant>
      <vt:variant>
        <vt:i4>3</vt:i4>
      </vt:variant>
      <vt:variant>
        <vt:i4>0</vt:i4>
      </vt:variant>
      <vt:variant>
        <vt:i4>5</vt:i4>
      </vt:variant>
      <vt:variant>
        <vt:lpwstr>http://www.iusinfo.hr/Publication/Content.aspx?Sopi=NN2012B144A3091&amp;Ver=2</vt:lpwstr>
      </vt:variant>
      <vt:variant>
        <vt:lpwstr/>
      </vt:variant>
      <vt:variant>
        <vt:i4>4718599</vt:i4>
      </vt:variant>
      <vt:variant>
        <vt:i4>0</vt:i4>
      </vt:variant>
      <vt:variant>
        <vt:i4>0</vt:i4>
      </vt:variant>
      <vt:variant>
        <vt:i4>5</vt:i4>
      </vt:variant>
      <vt:variant>
        <vt:lpwstr>http://www.iusinfo.hr/Publication/Content.aspx?Sopi=NN2012B108A2361&amp;Ver=1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2018-03-29T12:59:00Z</dcterms:created>
  <dc:creator>nribaric</dc:creator>
  <cp:lastModifiedBy>Matea Bizjak</cp:lastModifiedBy>
  <cp:lastPrinted>2018-05-17T11:57:00Z</cp:lastPrinted>
  <dcterms:modified xmlns:xsi="http://www.w3.org/2001/XMLSchema-instance" xsi:type="dcterms:W3CDTF">2018-05-17T11:57:00Z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(St-7169-15-odbačaj prijedloga za otvaranje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