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3019" w14:paraId="c4d3019" w:rsidRDefault="00EF22DA" w:rsidP="00EF22DA" w:rsidR="00EF22DA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70280" cx="72644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DA" w:rsidP="00EF22DA" w:rsidR="00EF22DA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EF22DA" w:rsidP="00EF22DA" w:rsidR="00EF22DA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EF22DA" w:rsidP="00EF22DA" w:rsidR="00EF22DA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EF22DA" w:rsidP="00EF22DA" w:rsidR="00EF22DA">
      <w:pPr>
        <w:spacing w:after="0"/>
        <w:rPr>
          <w:rFonts w:eastAsia="Calibri"/>
        </w:rPr>
      </w:pPr>
    </w:p>
    <w:p w:rsidRDefault="00EF22DA" w:rsidP="00EF22DA" w:rsidR="00EF22DA">
      <w:pPr>
        <w:spacing w:after="0"/>
        <w:rPr>
          <w:rFonts w:eastAsia="Times New Roman"/>
          <w:lang w:eastAsia="hr-HR"/>
        </w:rPr>
      </w:pPr>
    </w:p>
    <w:p w:rsidRDefault="00EF22DA" w:rsidP="00EF22DA" w:rsidR="00EF22DA">
      <w:pPr>
        <w:spacing w:after="0"/>
        <w:jc w:val="center"/>
      </w:pPr>
      <w:r>
        <w:t>U  I M E  R E P U B L I K E  H R V A T S K E</w:t>
      </w:r>
    </w:p>
    <w:p w:rsidRDefault="00EF22DA" w:rsidP="00EF22DA" w:rsidR="00EF22DA">
      <w:pPr>
        <w:spacing w:after="0"/>
      </w:pPr>
    </w:p>
    <w:p w:rsidRDefault="00EF22DA" w:rsidP="00EF22DA" w:rsidR="00EF22DA">
      <w:pPr>
        <w:spacing w:after="0"/>
        <w:jc w:val="center"/>
      </w:pPr>
      <w:r>
        <w:t>R J E Š E NJ E</w:t>
      </w:r>
    </w:p>
    <w:p w:rsidRDefault="00EF22DA" w:rsidP="00EF22DA" w:rsidR="00EF22DA">
      <w:pPr>
        <w:spacing w:after="0"/>
      </w:pPr>
    </w:p>
    <w:p w:rsidRDefault="00EF22DA" w:rsidP="00EF22DA" w:rsidR="00EF22DA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Zadruga TERMOSOLIS, Križevci, Ulica Ljudevita Gaja 16, OIB: 71417939612, dana 24. prosinca 2015. </w:t>
      </w:r>
    </w:p>
    <w:p w:rsidRDefault="00EF22DA" w:rsidP="00EF22DA" w:rsidR="00EF22DA">
      <w:pPr>
        <w:spacing w:after="0"/>
        <w:jc w:val="both"/>
      </w:pPr>
    </w:p>
    <w:p w:rsidRDefault="00EF22DA" w:rsidP="00EF22DA" w:rsidR="00EF22DA">
      <w:pPr>
        <w:spacing w:after="0"/>
        <w:jc w:val="center"/>
      </w:pPr>
      <w:r>
        <w:t>r i j e š i o  j e</w:t>
      </w:r>
    </w:p>
    <w:p w:rsidRDefault="00EF22DA" w:rsidP="00EF22DA" w:rsidR="00EF22DA">
      <w:pPr>
        <w:spacing w:after="0"/>
      </w:pPr>
    </w:p>
    <w:p w:rsidRDefault="00EF22DA" w:rsidP="00EF22DA" w:rsidR="00EF22DA">
      <w:pPr>
        <w:spacing w:after="0"/>
        <w:ind w:firstLine="708"/>
        <w:jc w:val="both"/>
      </w:pPr>
      <w:r>
        <w:t>I/ Otvara se stečajni postupak nad stečajnim dužnikom Zadruga TERMOSOLIS, Križevci, Ulica Ljudevita Gaja 16, OIB: 71417939612, s danom 24. prosinca 2015. u 15,00 sati.</w:t>
      </w:r>
    </w:p>
    <w:p w:rsidRDefault="00EF22DA" w:rsidP="00EF22DA" w:rsidR="00EF22DA">
      <w:pPr>
        <w:spacing w:after="0"/>
        <w:jc w:val="both"/>
      </w:pPr>
    </w:p>
    <w:p w:rsidRDefault="00EF22DA" w:rsidP="00EF22DA" w:rsidR="00EF22DA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Zadruga TERMOSOLIS, Križevci, Ulica Ljudevita Gaja 16, OIB: 71417939612.</w:t>
      </w:r>
    </w:p>
    <w:p w:rsidRDefault="00EF22DA" w:rsidP="00EF22DA" w:rsidR="00EF22DA">
      <w:pPr>
        <w:spacing w:after="0"/>
        <w:jc w:val="both"/>
      </w:pPr>
    </w:p>
    <w:p w:rsidRDefault="00EF22DA" w:rsidP="00EF22DA" w:rsidR="00EF22DA">
      <w:pPr>
        <w:spacing w:after="0"/>
        <w:ind w:firstLine="708"/>
        <w:jc w:val="both"/>
      </w:pPr>
      <w:r>
        <w:t xml:space="preserve">III/ Za stečajnog upravitelja imenuje se Ivan </w:t>
      </w:r>
      <w:proofErr w:type="spellStart"/>
      <w:r>
        <w:t>Hudoletnjak</w:t>
      </w:r>
      <w:proofErr w:type="spellEnd"/>
      <w:r>
        <w:t>, Ivanec, Zavojna ulica 3, OIB: 80924395653.</w:t>
      </w:r>
    </w:p>
    <w:p w:rsidRDefault="00EF22DA" w:rsidP="00EF22DA" w:rsidR="00EF22DA">
      <w:pPr>
        <w:spacing w:after="0"/>
        <w:jc w:val="both"/>
      </w:pPr>
    </w:p>
    <w:p w:rsidRDefault="00EF22DA" w:rsidP="00EF22DA" w:rsidR="00EF22DA">
      <w:pPr>
        <w:spacing w:after="0"/>
        <w:ind w:firstLine="708"/>
        <w:jc w:val="both"/>
      </w:pPr>
      <w:r>
        <w:t>IV/ Ovo rješenje objavit će se na e-oglasnoj ploči suda.</w:t>
      </w:r>
    </w:p>
    <w:p w:rsidRDefault="00EF22DA" w:rsidP="00EF22DA" w:rsidR="00EF22DA">
      <w:pPr>
        <w:spacing w:after="0"/>
        <w:jc w:val="both"/>
      </w:pPr>
    </w:p>
    <w:p w:rsidRDefault="00EF22DA" w:rsidP="00EF22DA" w:rsidR="00EF22DA">
      <w:pPr>
        <w:spacing w:after="0"/>
        <w:ind w:firstLine="708"/>
        <w:jc w:val="both"/>
      </w:pPr>
      <w:r>
        <w:t>V/ Po pravomoćnosti ovoga rješenja stečajni dužnik Zadruga TERMOSOLIS, Križevci, Ulica Ljudevita Gaja 16, OIB: 71417939612, biti će brisan iz sudskog registra.</w:t>
      </w:r>
    </w:p>
    <w:p w:rsidRDefault="00EF22DA" w:rsidP="00EF22DA" w:rsidR="00EF22DA">
      <w:pPr>
        <w:spacing w:after="0"/>
      </w:pPr>
    </w:p>
    <w:p w:rsidRDefault="00EF22DA" w:rsidP="00EF22DA" w:rsidR="00EF22DA">
      <w:pPr>
        <w:spacing w:after="0"/>
      </w:pPr>
    </w:p>
    <w:p w:rsidRDefault="00EF22DA" w:rsidP="00EF22DA" w:rsidR="00EF22DA">
      <w:pPr>
        <w:spacing w:after="0"/>
        <w:jc w:val="center"/>
      </w:pPr>
      <w:r>
        <w:t>Obrazloženje</w:t>
      </w:r>
    </w:p>
    <w:p w:rsidRDefault="00EF22DA" w:rsidP="00EF22DA" w:rsidR="00EF22DA">
      <w:pPr>
        <w:spacing w:after="0"/>
      </w:pPr>
    </w:p>
    <w:p w:rsidRDefault="00EF22DA" w:rsidP="00EF22DA" w:rsidR="00EF22DA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EF22DA" w:rsidP="00EF22DA" w:rsidR="00EF22DA">
      <w:pPr>
        <w:spacing w:after="0"/>
      </w:pPr>
    </w:p>
    <w:p w:rsidRDefault="00EF22DA" w:rsidP="00EF22DA" w:rsidR="00EF22DA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F22DA" w:rsidP="00EF22DA" w:rsidR="00EF22DA">
      <w:pPr>
        <w:spacing w:after="0"/>
      </w:pPr>
    </w:p>
    <w:p w:rsidRDefault="00EF22DA" w:rsidP="00EF22DA" w:rsidR="00EF22DA">
      <w:pPr>
        <w:spacing w:after="0"/>
      </w:pPr>
    </w:p>
    <w:p w:rsidRDefault="00EF22DA" w:rsidP="00EF22DA" w:rsidR="00EF22DA">
      <w:pPr>
        <w:spacing w:after="0"/>
        <w:jc w:val="center"/>
      </w:pPr>
      <w:r>
        <w:t>U Varaždinu, 24. prosinca 2015.</w:t>
      </w:r>
    </w:p>
    <w:p w:rsidRDefault="00EF22DA" w:rsidP="00EF22DA" w:rsidR="00EF22DA">
      <w:pPr>
        <w:spacing w:after="0"/>
        <w:jc w:val="center"/>
      </w:pPr>
    </w:p>
    <w:p w:rsidRDefault="00EF22DA" w:rsidP="00EF22DA" w:rsidR="00EF22DA">
      <w:pPr>
        <w:spacing w:after="0"/>
        <w:jc w:val="center"/>
      </w:pPr>
    </w:p>
    <w:p w:rsidRDefault="00EF22DA" w:rsidP="00EF22DA" w:rsidR="00EF22DA">
      <w:pPr>
        <w:spacing w:after="0"/>
        <w:ind w:left="4956"/>
        <w:jc w:val="center"/>
      </w:pPr>
      <w:r>
        <w:t>Sutkinja</w:t>
      </w:r>
    </w:p>
    <w:p w:rsidRDefault="00EF22DA" w:rsidP="00EF22DA" w:rsidR="00EF22DA">
      <w:pPr>
        <w:spacing w:after="0"/>
        <w:ind w:left="4956"/>
        <w:jc w:val="center"/>
      </w:pPr>
    </w:p>
    <w:p w:rsidRDefault="00EF22DA" w:rsidP="00EF22DA" w:rsidR="00EF22DA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EF22DA" w:rsidP="00EF22DA" w:rsidR="00EF22DA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F22DA" w:rsidP="00EF22DA" w:rsidR="00EF22DA">
      <w:pPr>
        <w:spacing w:after="0"/>
      </w:pPr>
      <w:r>
        <w:t xml:space="preserve">                                               </w:t>
      </w:r>
    </w:p>
    <w:p w:rsidRDefault="00EF22DA" w:rsidP="00EF22DA" w:rsidR="00EF22DA">
      <w:pPr>
        <w:spacing w:after="0"/>
      </w:pPr>
      <w:r>
        <w:tab/>
        <w:t xml:space="preserve">UPUTA O PRAVNOM LIJEKU: </w:t>
      </w:r>
    </w:p>
    <w:p w:rsidRDefault="00EF22DA" w:rsidP="00EF22DA" w:rsidR="00EF22DA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F22DA" w:rsidP="00EF22DA" w:rsidR="00EF22D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F22DA" w:rsidP="00EF22DA" w:rsidR="00EF22DA">
      <w:pPr>
        <w:spacing w:after="0"/>
      </w:pPr>
    </w:p>
    <w:p w:rsidRDefault="00EF22DA" w:rsidP="00EF22DA" w:rsidR="00EF22DA">
      <w:pPr>
        <w:spacing w:after="0"/>
      </w:pPr>
    </w:p>
    <w:p w:rsidRDefault="00EF22DA" w:rsidP="00EF22DA" w:rsidR="00EF22DA">
      <w:pPr>
        <w:spacing w:after="0"/>
      </w:pPr>
      <w:r>
        <w:t>DNA:</w:t>
      </w:r>
    </w:p>
    <w:p w:rsidRDefault="00EF22DA" w:rsidP="00EF22DA" w:rsidR="00EF22D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F22DA" w:rsidP="00EF22DA" w:rsidR="00EF22D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F22DA" w:rsidP="00EF22DA" w:rsidR="00EF22DA">
      <w:pPr>
        <w:numPr>
          <w:ilvl w:val="0"/>
          <w:numId w:val="47"/>
        </w:numPr>
        <w:spacing w:after="0"/>
        <w:jc w:val="both"/>
      </w:pPr>
      <w:r>
        <w:t>Dužnik Zadruga TERMOSOLIS, Križevci, Ulica Ljudevita Gaja 16</w:t>
      </w:r>
    </w:p>
    <w:p w:rsidRDefault="00EF22DA" w:rsidP="00EF22DA" w:rsidR="00EF22DA">
      <w:pPr>
        <w:numPr>
          <w:ilvl w:val="0"/>
          <w:numId w:val="47"/>
        </w:numPr>
        <w:spacing w:after="0"/>
      </w:pPr>
      <w:r>
        <w:t>Upraviteljica zadruge Sonja Puškarić, Križevci, Ulica Ljudevita Gaja 16</w:t>
      </w:r>
    </w:p>
    <w:p w:rsidRDefault="00EF22DA" w:rsidP="00EF22DA" w:rsidR="00EF22DA">
      <w:pPr>
        <w:numPr>
          <w:ilvl w:val="0"/>
          <w:numId w:val="47"/>
        </w:numPr>
        <w:spacing w:after="0"/>
      </w:pPr>
      <w:r>
        <w:t>Sudski registar ovog suda</w:t>
      </w:r>
    </w:p>
    <w:p w:rsidRDefault="00EF22DA" w:rsidP="00EF22DA" w:rsidR="00EF22DA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Koprivnica, Hrvatske državnosti 7</w:t>
      </w:r>
    </w:p>
    <w:p w:rsidRDefault="00EF22DA" w:rsidP="00EF22DA" w:rsidR="00EF22DA">
      <w:pPr>
        <w:numPr>
          <w:ilvl w:val="0"/>
          <w:numId w:val="47"/>
        </w:numPr>
        <w:spacing w:after="0"/>
        <w:rPr>
          <w:color w:val="FF0000"/>
        </w:rPr>
      </w:pPr>
      <w:r>
        <w:t xml:space="preserve">Stečajni upravitelj Ivan </w:t>
      </w:r>
      <w:proofErr w:type="spellStart"/>
      <w:r>
        <w:t>Hudoletnjak</w:t>
      </w:r>
      <w:proofErr w:type="spellEnd"/>
      <w:r>
        <w:t>, Ivanec, Zavojna ulica 3</w:t>
      </w:r>
    </w:p>
    <w:p w:rsidRDefault="00EF22DA" w:rsidP="00EF22DA" w:rsidR="00EF22DA">
      <w:pPr>
        <w:numPr>
          <w:ilvl w:val="0"/>
          <w:numId w:val="47"/>
        </w:numPr>
        <w:spacing w:after="0"/>
      </w:pPr>
      <w:r>
        <w:t>E-oglasna ploča suda</w:t>
      </w:r>
    </w:p>
    <w:p w:rsidRDefault="00EF22DA" w:rsidP="00EF22DA" w:rsidR="00EF22D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EF22DA" w:rsidR="00AE649C" w:rsidRPr="00B76F3C">
      <w:pPr>
        <w:pStyle w:val="Naslov3"/>
        <w:numPr>
          <w:ilvl w:val="0"/>
          <w:numId w:val="0"/>
        </w:numPr>
      </w:pPr>
    </w:p>
    <w:p w:rsidRDefault="00EF22D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EF22DA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22DA" w:rsidP="00EF22DA" w:rsidR="00EF22DA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t>Poslovni broj: 2 St-503/15-5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22DA" w:rsidR="00EF22DA">
    <w:pPr>
      <w:pStyle w:val="Zaglavlje"/>
    </w:pPr>
    <w:r>
      <w:t>Poslovni broj: 2 St-503/15-5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2DA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49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St-503/2015-5</izvorni_sadrzaj>
    <derivirana_varijabla naziv="DomainObject.Oznaka_1">St-503/2015-5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TERMOSOLIS, zadruga za inženjering, konzalting, trgovinu i zastupanje</izvorni_sadrzaj>
    <derivirana_varijabla naziv="DomainObject.Predmet.ProtustrankaFormated_1">  TERMOSOLIS, zadruga za inženjering, konzalting, trgovinu i zastupanje</derivirana_varijabla>
  </DomainObject.Predmet.ProtustrankaFormated>
  <DomainObject.Predmet.ProtustrankaFormatedOIB>
    <izvorni_sadrzaj>  TERMOSOLIS, zadruga za inženjering, konzalting, trgovinu i zastupanje, OIB 71417939612</izvorni_sadrzaj>
    <derivirana_varijabla naziv="DomainObject.Predmet.ProtustrankaFormatedOIB_1">  TERMOSOLIS, zadruga za inženjering, konzalting, trgovinu i zastupanje, OIB 71417939612</derivirana_varijabla>
  </DomainObject.Predmet.ProtustrankaFormatedOIB>
  <DomainObject.Predmet.ProtustrankaFormatedWithAdress>
    <izvorni_sadrzaj> TERMOSOLIS, zadruga za inženjering, konzalting, trgovinu i zastupanje, Ulica Ljudevita Gaja 16, 48260 Križevci</izvorni_sadrzaj>
    <derivirana_varijabla naziv="DomainObject.Predmet.ProtustrankaFormatedWithAdress_1"> TERMOSOLIS, zadruga za inženjering, konzalting, trgovinu i zastupanje, Ulica Ljudevita Gaja 16, 48260 Križevci</derivirana_varijabla>
  </DomainObject.Predmet.ProtustrankaFormatedWithAdress>
  <DomainObject.Predmet.ProtustrankaFormatedWithAdressOIB>
    <izvorni_sadrzaj> TERMOSOLIS, zadruga za inženjering, konzalting, trgovinu i zastupanje, OIB 71417939612, Ulica Ljudevita Gaja 16, 48260 Križevci</izvorni_sadrzaj>
    <derivirana_varijabla naziv="DomainObject.Predmet.ProtustrankaFormatedWithAdressOIB_1"> TERMOSOLIS, zadruga za inženjering, konzalting, trgovinu i zastupanje, OIB 71417939612, Ulica Ljudevita Gaja 16, 48260 Križevci</derivirana_varijabla>
  </DomainObject.Predmet.ProtustrankaFormatedWithAdressOIB>
  <DomainObject.Predmet.ProtustrankaWithAdress>
    <izvorni_sadrzaj>TERMOSOLIS, zadruga za inženjering, konzalting, trgovinu i zastupanje Ulica Ljudevita Gaja 16, 48260 Križevci</izvorni_sadrzaj>
    <derivirana_varijabla naziv="DomainObject.Predmet.ProtustrankaWithAdress_1">TERMOSOLIS, zadruga za inženjering, konzalting, trgovinu i zastupanje Ulica Ljudevita Gaja 16, 48260 Križevci</derivirana_varijabla>
  </DomainObject.Predmet.ProtustrankaWithAdress>
  <DomainObject.Predmet.ProtustrankaWithAdressOIB>
    <izvorni_sadrzaj>TERMOSOLIS, zadruga za inženjering, konzalting, trgovinu i zastupanje, OIB 71417939612, Ulica Ljudevita Gaja 16, 48260 Križevci</izvorni_sadrzaj>
    <derivirana_varijabla naziv="DomainObject.Predmet.ProtustrankaWithAdressOIB_1">TERMOSOLIS, zadruga za inženjering, konzalting, trgovinu i zastupanje, OIB 71417939612, Ulica Ljudevita Gaja 16, 48260 Križevci</derivirana_varijabla>
  </DomainObject.Predmet.ProtustrankaWithAdressOIB>
  <DomainObject.Predmet.ProtustrankaNazivFormated>
    <izvorni_sadrzaj>TERMOSOLIS, zadruga za inženjering, konzalting, trgovinu i zastupanje</izvorni_sadrzaj>
    <derivirana_varijabla naziv="DomainObject.Predmet.ProtustrankaNazivFormated_1">TERMOSOLIS, zadruga za inženjering, konzalting, trgovinu i zastupanje</derivirana_varijabla>
  </DomainObject.Predmet.ProtustrankaNazivFormated>
  <DomainObject.Predmet.ProtustrankaNazivFormatedOIB>
    <izvorni_sadrzaj>TERMOSOLIS, zadruga za inženjering, konzalting, trgovinu i zastupanje, OIB 71417939612</izvorni_sadrzaj>
    <derivirana_varijabla naziv="DomainObject.Predmet.ProtustrankaNazivFormatedOIB_1">TERMOSOLIS, zadruga za inženjering, konzalting, trgovinu i zastupanje, OIB 71417939612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68346.98</izvorni_sadrzaj>
    <derivirana_varijabla naziv="DomainObject.Predmet.TrenutnaVrijednost_1">68346.98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TERMOSOLIS, zadruga za inženjering, konzalting, trgovinu i zastupanje</item>
    </izvorni_sadrzaj>
    <derivirana_varijabla naziv="DomainObject.Predmet.ProtuStrankaListFormated_1">
      <item>TERMOSOLIS, zadruga za inženjering, konzalting, trgovinu i zastupanje</item>
    </derivirana_varijabla>
  </DomainObject.Predmet.ProtuStrankaListFormated>
  <DomainObject.Predmet.ProtuStrankaListFormatedOIB>
    <izvorni_sadrzaj>
      <item>TERMOSOLIS, zadruga za inženjering, konzalting, trgovinu i zastupanje, OIB 71417939612</item>
    </izvorni_sadrzaj>
    <derivirana_varijabla naziv="DomainObject.Predmet.ProtuStrankaListFormatedOIB_1">
      <item>TERMOSOLIS, zadruga za inženjering, konzalting, trgovinu i zastupanje, OIB 71417939612</item>
    </derivirana_varijabla>
  </DomainObject.Predmet.ProtuStrankaListFormatedOIB>
  <DomainObject.Predmet.ProtuStrankaListFormatedWithAdress>
    <izvorni_sadrzaj>
      <item>TERMOSOLIS, zadruga za inženjering, konzalting, trgovinu i zastupanje, Ulica Ljudevita Gaja 16, 48260 Križevci</item>
    </izvorni_sadrzaj>
    <derivirana_varijabla naziv="DomainObject.Predmet.ProtuStrankaListFormatedWithAdress_1">
      <item>TERMOSOLIS, zadruga za inženjering, konzalting, trgovinu i zastupanje, Ulica Ljudevita Gaja 16, 48260 Križevci</item>
    </derivirana_varijabla>
  </DomainObject.Predmet.ProtuStrankaListFormatedWithAdress>
  <DomainObject.Predmet.ProtuStrankaListFormatedWithAdressOIB>
    <izvorni_sadrzaj>
      <item>TERMOSOLIS, zadruga za inženjering, konzalting, trgovinu i zastupanje, OIB 71417939612, Ulica Ljudevita Gaja 16, 48260 Križevci</item>
    </izvorni_sadrzaj>
    <derivirana_varijabla naziv="DomainObject.Predmet.ProtuStrankaListFormatedWithAdressOIB_1">
      <item>TERMOSOLIS, zadruga za inženjering, konzalting, trgovinu i zastupanje, OIB 71417939612, Ulica Ljudevita Gaja 16, 48260 Križevci</item>
    </derivirana_varijabla>
  </DomainObject.Predmet.ProtuStrankaListFormatedWithAdressOIB>
  <DomainObject.Predmet.ProtuStrankaListNazivFormated>
    <izvorni_sadrzaj>
      <item>TERMOSOLIS, zadruga za inženjering, konzalting, trgovinu i zastupanje</item>
    </izvorni_sadrzaj>
    <derivirana_varijabla naziv="DomainObject.Predmet.ProtuStrankaListNazivFormated_1">
      <item>TERMOSOLIS, zadruga za inženjering, konzalting, trgovinu i zastupanje</item>
    </derivirana_varijabla>
  </DomainObject.Predmet.ProtuStrankaListNazivFormated>
  <DomainObject.Predmet.ProtuStrankaListNazivFormatedOIB>
    <izvorni_sadrzaj>
      <item>TERMOSOLIS, zadruga za inženjering, konzalting, trgovinu i zastupanje, OIB 71417939612</item>
    </izvorni_sadrzaj>
    <derivirana_varijabla naziv="DomainObject.Predmet.ProtuStrankaListNazivFormatedOIB_1">
      <item>TERMOSOLIS, zadruga za inženjering, konzalting, trgovinu i zastupanje, OIB 71417939612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St-503/2015-5</izvorni_sadrzaj>
    <derivirana_varijabla naziv="DomainObject.PoslovniBrojDokumenta_1">St-503/2015-5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TERMOSOLIS, zadruga za inženjering, konzalting, trgovinu i zastupanje</izvorni_sadrzaj>
    <derivirana_varijabla naziv="DomainObject.Predmet.ProtustrankaIDrugi_1">TERMOSOLIS, zadruga za inženjering, konzalting, trgovinu i zastupanje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TERMOSOLIS, zadruga za inženjering, konzalting, trgovinu i zastupanje, OIB 71417939612, Ulica Ljudevita Gaja 16, 48260 Križevci</izvorni_sadrzaj>
    <derivirana_varijabla naziv="DomainObject.Predmet.ProtustrankaIDrugiAdressOIB_1">TERMOSOLIS, zadruga za inženjering, konzalting, trgovinu i zastupanje, OIB 71417939612, Ulica Ljudevita Gaja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TERMOSOLIS, zadruga za inženjering, konzalting, trgovinu i zastupanje</item>
      <item>E-oglasna ploča</item>
      <item>Sudski registar, Trgovački sud u Varaždinu</item>
    </izvorni_sadrzaj>
    <derivirana_varijabla naziv="DomainObject.Predmet.SudioniciListNaziv_1">
      <item>Financijska agencija</item>
      <item>TERMOSOLIS, zadruga za inženjering, konzalting, trgovinu i zastupanje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TERMOSOLIS, zadruga za inženjering, konzalting, trgovinu i zastupanje, OIB 71417939612, Ulica Ljudevita Gaja 16,48260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TERMOSOLIS, zadruga za inženjering, konzalting, trgovinu i zastupanje, OIB 71417939612, Ulica Ljudevita Gaja 16,48260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53977-8F71-4300-80AD-D14A1D2B0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2878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2015-12-23T13:23:00Z</cp:lastPrinted>
  <dcterms:modified xmlns:xsi="http://www.w3.org/2001/XMLSchema-instance" xsi:type="dcterms:W3CDTF">2015-12-23T13:23:00Z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