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ccf0" w14:paraId="9a9ccf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2</w:t>
      </w:r>
      <w:r w:rsidR="00A74364">
        <w:t>894</w:t>
      </w:r>
      <w:r w:rsidRPr="00151FF0">
        <w:t>/1</w:t>
      </w:r>
      <w:r w:rsidR="004874AB">
        <w:t>6</w:t>
      </w:r>
      <w:r w:rsidRPr="00151FF0">
        <w:t>-</w:t>
      </w:r>
      <w:r w:rsidR="00A74364">
        <w:t>6</w:t>
      </w:r>
      <w:r w:rsidR="00845236">
        <w:t>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A74364" w:rsidP="00A74364" w:rsidR="00A74364">
      <w:pPr>
        <w:ind w:firstLine="720"/>
        <w:jc w:val="both"/>
      </w:pPr>
      <w:r w:rsidRPr="000B1DB2">
        <w:t xml:space="preserve">Trgovački sud u Osijeku, po sucu mr. sc. Tihomiru Kovačeviću, kao stečajnom sucu, </w:t>
      </w:r>
      <w:r>
        <w:t>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 w:rsidRPr="008821AD">
        <w:t>CELLMONT d.o.o. za montažu fotonaponskog sustava</w:t>
      </w:r>
      <w:r>
        <w:t xml:space="preserve"> u stečaju</w:t>
      </w:r>
      <w:r w:rsidRPr="008821AD">
        <w:t>, Antunovac, Tina Ujevića 73 A, MBS 030128326, OIB 02806490973</w:t>
      </w:r>
      <w:r>
        <w:t xml:space="preserve">, </w:t>
      </w:r>
      <w:r w:rsidRPr="000B1DB2">
        <w:t xml:space="preserve">dana </w:t>
      </w:r>
      <w:r>
        <w:t xml:space="preserve">2. srpnja 2018. </w:t>
      </w:r>
    </w:p>
    <w:p w:rsidRDefault="00321EE9" w:rsidP="00321EE9" w:rsidR="00321EE9" w:rsidRPr="001F308A">
      <w:pPr>
        <w:jc w:val="both"/>
      </w:pP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845236" w:rsidR="00DD31F6" w:rsidRPr="00DD31F6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5B7D3E">
        <w:t>Krunoslav Pokos, Ulica Grada Koblenza 2, 42000 Varaždin</w:t>
      </w:r>
      <w:r w:rsidR="00845236" w:rsidRPr="00845236">
        <w:t xml:space="preserve">, OIB </w:t>
      </w:r>
      <w:r w:rsidR="005B7D3E">
        <w:t>01105562754</w:t>
      </w:r>
      <w:r w:rsidR="00D06B4D" w:rsidRPr="00D06B4D">
        <w:t xml:space="preserve"> </w:t>
      </w:r>
      <w:r w:rsidR="003573DF">
        <w:t xml:space="preserve">i to </w:t>
      </w:r>
      <w:r w:rsidR="00A02BF7">
        <w:t xml:space="preserve">pokretnina- </w:t>
      </w:r>
      <w:r w:rsidR="00A02BF7" w:rsidRPr="007A5CE2">
        <w:t xml:space="preserve">solarna elektrana 10 KW koja se sastoji od 48 komada fotopanela Simax SP 660 250W Poly silber, 1 komada invertera Kostal Piko 10.1 DCS ident. </w:t>
      </w:r>
      <w:r w:rsidR="00A02BF7">
        <w:t>b</w:t>
      </w:r>
      <w:r w:rsidR="00A02BF7" w:rsidRPr="007A5CE2">
        <w:t>r.: 139F0009371202NO44, 100 m solarnog kabela 6qmm, 12 komada utikača MC-4, 1 komada seta za montažu i vakumski kolektor nepoznatog proizvođača, kapaciteta 250 litara</w:t>
      </w:r>
      <w:r w:rsidR="006E62EB">
        <w:t xml:space="preserve">, </w:t>
      </w:r>
      <w:r w:rsidR="006E62EB" w:rsidRPr="00DB777B">
        <w:t xml:space="preserve">pravo služnosti radi izgradnje i održavanja sunčane elektrane </w:t>
      </w:r>
      <w:r w:rsidR="006E62EB">
        <w:t xml:space="preserve">snage </w:t>
      </w:r>
      <w:r w:rsidR="006E62EB" w:rsidRPr="00DB777B">
        <w:t>10 KW s kolektorima za pripremu tople vode temeljem ugovora o osnivanju prava služnosti izgradnje i održavanja sunčane elektrane od 12. studenog 2013. g. broj OV-7165/2013 upisano u korist CELLMONT d.o.o. Antunovac, T. Ujevića 73/A, OIB 02806490973, na nekretnini upisanoj u zk.ul.br. 5350, k.o. Našice, kč.br. 641/2</w:t>
      </w:r>
    </w:p>
    <w:p w:rsidRDefault="003573DF" w:rsidP="00DD31F6" w:rsidR="003573DF">
      <w:pPr>
        <w:pStyle w:val="Odlomakpopisa"/>
        <w:ind w:left="720"/>
        <w:jc w:val="both"/>
      </w:pP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7929AC">
        <w:t>66.733,48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C02EC5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6E62EB">
        <w:t>66.733,48</w:t>
      </w:r>
      <w:r w:rsidR="006E62EB" w:rsidRPr="00057141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E62EB">
        <w:t>16.995,59</w:t>
      </w:r>
      <w:r w:rsidR="0018257F" w:rsidRPr="0018257F">
        <w:t xml:space="preserve"> </w:t>
      </w:r>
      <w:r w:rsidR="00B553CD">
        <w:t>kn</w:t>
      </w:r>
      <w:r w:rsidR="00DC4048">
        <w:t xml:space="preserve">, odnosno uplata iznosa od </w:t>
      </w:r>
      <w:r w:rsidR="006E62EB">
        <w:t>49.737,89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6E62EB">
        <w:t>84620</w:t>
      </w:r>
      <w:r>
        <w:t xml:space="preserve">, a kao podatak drugi broj P2 </w:t>
      </w:r>
      <w:r w:rsidR="000F6F63">
        <w:t xml:space="preserve">treba upisati </w:t>
      </w:r>
      <w:r w:rsidR="006E62EB">
        <w:t>36072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C329C6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 xml:space="preserve">, odnosno uplaćene jamčevine i preostalog dijela kupovnine do </w:t>
      </w:r>
      <w:r w:rsidR="00140052">
        <w:rPr>
          <w:rFonts w:eastAsia="Calibri"/>
          <w:lang w:eastAsia="en-US"/>
        </w:rPr>
        <w:lastRenderedPageBreak/>
        <w:t>ukupne cijene</w:t>
      </w:r>
      <w:r w:rsidR="00B33ED8">
        <w:rPr>
          <w:rFonts w:eastAsia="Calibri"/>
          <w:lang w:eastAsia="en-US"/>
        </w:rPr>
        <w:t xml:space="preserve"> u iznosu od </w:t>
      </w:r>
      <w:r w:rsidR="00C329C6" w:rsidRPr="00C329C6">
        <w:t xml:space="preserve">66.733,48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C329C6" w:rsidRPr="00C329C6">
        <w:rPr>
          <w:bCs/>
        </w:rPr>
        <w:t xml:space="preserve">16.995,59 </w:t>
      </w:r>
      <w:r w:rsidR="00D130E3" w:rsidRPr="009752AC">
        <w:rPr>
          <w:bCs/>
        </w:rPr>
        <w:t xml:space="preserve">kn, te s računa broj HR1123900011300028787 iznos od </w:t>
      </w:r>
      <w:r w:rsidR="00C329C6" w:rsidRPr="00C329C6">
        <w:rPr>
          <w:bCs/>
        </w:rPr>
        <w:t xml:space="preserve">49.737,89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C329C6">
        <w:rPr>
          <w:bCs/>
        </w:rPr>
        <w:t>2894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F64B22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093B99">
        <w:t>drug</w:t>
      </w:r>
      <w:r w:rsidR="00A93365">
        <w:t xml:space="preserve">oj </w:t>
      </w:r>
      <w:r>
        <w:t xml:space="preserve">elektroničkoj javnoj dražbi dana od </w:t>
      </w:r>
      <w:r w:rsidR="00926E70" w:rsidRPr="00926E70">
        <w:t>2</w:t>
      </w:r>
      <w:r w:rsidR="00093B99">
        <w:t>8</w:t>
      </w:r>
      <w:r w:rsidR="00926E70" w:rsidRPr="00926E70">
        <w:t>.0</w:t>
      </w:r>
      <w:r w:rsidR="00093B99">
        <w:t>3</w:t>
      </w:r>
      <w:r w:rsidR="00926E70" w:rsidRPr="00926E70">
        <w:t>.2018</w:t>
      </w:r>
      <w:r w:rsidR="00C34239">
        <w:t>.</w:t>
      </w:r>
      <w:r>
        <w:t xml:space="preserve"> do </w:t>
      </w:r>
      <w:r w:rsidR="00926E70">
        <w:t>1</w:t>
      </w:r>
      <w:r w:rsidR="00093B99">
        <w:t>9</w:t>
      </w:r>
      <w:r>
        <w:t>.</w:t>
      </w:r>
      <w:r w:rsidR="00A70C6D">
        <w:t>0</w:t>
      </w:r>
      <w:r w:rsidR="00093B99">
        <w:t>6</w:t>
      </w:r>
      <w:r>
        <w:t>.201</w:t>
      </w:r>
      <w:r w:rsidR="00A70C6D">
        <w:t>8</w:t>
      </w:r>
      <w:r>
        <w:t>. godine</w:t>
      </w:r>
      <w:r w:rsidR="0027230A">
        <w:t xml:space="preserve"> (ID nadmetanja: </w:t>
      </w:r>
      <w:r w:rsidR="00032C37">
        <w:t>8</w:t>
      </w:r>
      <w:r w:rsidR="00093B99">
        <w:t>462</w:t>
      </w:r>
      <w:r w:rsidR="0027230A">
        <w:t>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093B99">
        <w:t>24</w:t>
      </w:r>
      <w:r w:rsidR="00911262">
        <w:t>.</w:t>
      </w:r>
      <w:r w:rsidR="00093B99">
        <w:t>11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A74364" w:rsidRPr="00A74364">
        <w:t xml:space="preserve">2. srpnja </w:t>
      </w:r>
      <w:r w:rsidR="004B7119" w:rsidRPr="004B7119">
        <w:t>2018</w:t>
      </w:r>
      <w:r>
        <w:t>.</w:t>
      </w:r>
    </w:p>
    <w:p w:rsidRDefault="004F5F89" w:rsidP="005A71D1" w:rsidR="004F5F89">
      <w:pPr>
        <w:jc w:val="center"/>
      </w:pPr>
    </w:p>
    <w:p w:rsidRDefault="00926E70" w:rsidP="00926E70" w:rsidR="00926E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26E70" w:rsidP="00926E70" w:rsidR="00926E7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</w:p>
    <w:p w:rsidRDefault="00926E70" w:rsidP="00926E70" w:rsidR="00926E70">
      <w:pPr>
        <w:jc w:val="both"/>
      </w:pPr>
      <w:r>
        <w:t>POUKA O PRAVNOM LIJEKU:</w:t>
      </w:r>
    </w:p>
    <w:p w:rsidRDefault="00926E70" w:rsidP="00926E70" w:rsidR="00926E7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926E70" w:rsidP="00926E70" w:rsidR="00926E70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4F5F89" w:rsidP="00926E70" w:rsidR="004F5F89">
      <w:pPr>
        <w:jc w:val="both"/>
      </w:pPr>
    </w:p>
    <w:p w:rsidRDefault="00926E70" w:rsidP="00926E70" w:rsidR="00926E70">
      <w:pPr>
        <w:jc w:val="both"/>
      </w:pPr>
      <w:r>
        <w:t>D N A :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 xml:space="preserve">stečajna upraviteljica </w:t>
      </w:r>
      <w:r w:rsidR="0053231A">
        <w:t>Ivana Kalkan</w:t>
      </w:r>
    </w:p>
    <w:p w:rsidRDefault="0053231A" w:rsidP="00935ADF" w:rsidR="00935ADF">
      <w:pPr>
        <w:pStyle w:val="Odlomakpopisa"/>
        <w:numPr>
          <w:ilvl w:val="0"/>
          <w:numId w:val="5"/>
        </w:numPr>
        <w:jc w:val="both"/>
      </w:pPr>
      <w:r>
        <w:t>Valentin Gr</w:t>
      </w:r>
      <w:r w:rsidR="00651746">
        <w:t>ünfelder, Čepin, Kralja Zvonimira 36</w:t>
      </w:r>
    </w:p>
    <w:p w:rsidRDefault="00651746" w:rsidP="00935ADF" w:rsidR="00651746">
      <w:pPr>
        <w:pStyle w:val="Odlomakpopisa"/>
        <w:numPr>
          <w:ilvl w:val="0"/>
          <w:numId w:val="5"/>
        </w:numPr>
        <w:jc w:val="both"/>
      </w:pPr>
      <w:r>
        <w:t>Vedran Šćulac</w:t>
      </w:r>
      <w:r w:rsidR="00D222B9">
        <w:t xml:space="preserve">, </w:t>
      </w:r>
      <w:r w:rsidR="00DD4111">
        <w:t>Pazin</w:t>
      </w:r>
      <w:r w:rsidR="00D222B9">
        <w:t>, Bravari 50A</w:t>
      </w:r>
    </w:p>
    <w:p w:rsidRDefault="00D222B9" w:rsidP="00935ADF" w:rsidR="00D222B9">
      <w:pPr>
        <w:pStyle w:val="Odlomakpopisa"/>
        <w:numPr>
          <w:ilvl w:val="0"/>
          <w:numId w:val="5"/>
        </w:numPr>
        <w:jc w:val="both"/>
      </w:pPr>
      <w:r>
        <w:t>Krunoslav Pokos, Ulica Grada Koblenza 2, 42000 Varaždin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 xml:space="preserve">Općinski sud u Osijeku zk odjel </w:t>
      </w:r>
      <w:r w:rsidR="00D222B9">
        <w:t>Našice</w:t>
      </w:r>
      <w:r>
        <w:t xml:space="preserve">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926E70" w:rsidP="00926E70" w:rsidR="00926E7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FA1D84" w:rsidP="004E0F0A" w:rsidR="00FA1D84">
      <w:pPr>
        <w:jc w:val="both"/>
      </w:pPr>
    </w:p>
    <w:p w:rsidRDefault="00F64B22" w:rsidP="004E0F0A" w:rsidR="00F64B22">
      <w:pPr>
        <w:jc w:val="both"/>
      </w:pP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9A9" w:rsidR="003579A9">
      <w:r>
        <w:separator/>
      </w:r>
    </w:p>
  </w:endnote>
  <w:endnote w:id="0" w:type="continuationSeparator">
    <w:p w:rsidRDefault="003579A9" w:rsidR="0035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9A9" w:rsidR="003579A9">
      <w:r>
        <w:separator/>
      </w:r>
    </w:p>
  </w:footnote>
  <w:footnote w:id="0" w:type="continuationSeparator">
    <w:p w:rsidRDefault="003579A9" w:rsidR="00357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0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A74364" w:rsidRPr="00A74364">
      <w:t>2894/16-68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2C37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3B99"/>
    <w:rsid w:val="000975C1"/>
    <w:rsid w:val="000A12CC"/>
    <w:rsid w:val="000A2033"/>
    <w:rsid w:val="000A5733"/>
    <w:rsid w:val="000B439A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0C1F"/>
    <w:rsid w:val="00123BDD"/>
    <w:rsid w:val="00135243"/>
    <w:rsid w:val="00140052"/>
    <w:rsid w:val="00141C3B"/>
    <w:rsid w:val="0014287E"/>
    <w:rsid w:val="00143FD5"/>
    <w:rsid w:val="001453F8"/>
    <w:rsid w:val="00145BB5"/>
    <w:rsid w:val="00151FF0"/>
    <w:rsid w:val="001569D3"/>
    <w:rsid w:val="001668EF"/>
    <w:rsid w:val="0018257F"/>
    <w:rsid w:val="00183E34"/>
    <w:rsid w:val="0018437A"/>
    <w:rsid w:val="00186F62"/>
    <w:rsid w:val="00190A55"/>
    <w:rsid w:val="00193062"/>
    <w:rsid w:val="00194E0B"/>
    <w:rsid w:val="001A0CD8"/>
    <w:rsid w:val="001A33FF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04939"/>
    <w:rsid w:val="002120F8"/>
    <w:rsid w:val="002221AD"/>
    <w:rsid w:val="00223526"/>
    <w:rsid w:val="00225A74"/>
    <w:rsid w:val="00235A47"/>
    <w:rsid w:val="00253BF7"/>
    <w:rsid w:val="00257080"/>
    <w:rsid w:val="00262793"/>
    <w:rsid w:val="0026470C"/>
    <w:rsid w:val="0027230A"/>
    <w:rsid w:val="00273211"/>
    <w:rsid w:val="0027717E"/>
    <w:rsid w:val="00277491"/>
    <w:rsid w:val="00277A2F"/>
    <w:rsid w:val="00282387"/>
    <w:rsid w:val="002844C1"/>
    <w:rsid w:val="002B2D75"/>
    <w:rsid w:val="002B37E1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6851"/>
    <w:rsid w:val="003573DF"/>
    <w:rsid w:val="003579A9"/>
    <w:rsid w:val="00361758"/>
    <w:rsid w:val="003732DC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89"/>
    <w:rsid w:val="004F5FD3"/>
    <w:rsid w:val="004F68EF"/>
    <w:rsid w:val="00500F4A"/>
    <w:rsid w:val="0050432F"/>
    <w:rsid w:val="00505DD0"/>
    <w:rsid w:val="005131D3"/>
    <w:rsid w:val="005153F9"/>
    <w:rsid w:val="005216BB"/>
    <w:rsid w:val="00525F80"/>
    <w:rsid w:val="00530129"/>
    <w:rsid w:val="0053231A"/>
    <w:rsid w:val="00533684"/>
    <w:rsid w:val="00542A40"/>
    <w:rsid w:val="00542FAD"/>
    <w:rsid w:val="00555A5F"/>
    <w:rsid w:val="005606B3"/>
    <w:rsid w:val="00562DE4"/>
    <w:rsid w:val="00564D26"/>
    <w:rsid w:val="005902D9"/>
    <w:rsid w:val="00591A48"/>
    <w:rsid w:val="00592DAE"/>
    <w:rsid w:val="005A1517"/>
    <w:rsid w:val="005A71D1"/>
    <w:rsid w:val="005B22D3"/>
    <w:rsid w:val="005B7D3E"/>
    <w:rsid w:val="005C15A4"/>
    <w:rsid w:val="005C72BB"/>
    <w:rsid w:val="005D2747"/>
    <w:rsid w:val="005E2DEC"/>
    <w:rsid w:val="005F0872"/>
    <w:rsid w:val="005F4DFA"/>
    <w:rsid w:val="0061543A"/>
    <w:rsid w:val="006407A2"/>
    <w:rsid w:val="00651746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B21A4"/>
    <w:rsid w:val="006C0E18"/>
    <w:rsid w:val="006C25CD"/>
    <w:rsid w:val="006C48A6"/>
    <w:rsid w:val="006D66FA"/>
    <w:rsid w:val="006E614C"/>
    <w:rsid w:val="006E62EB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929AC"/>
    <w:rsid w:val="0079368D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45236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31A7"/>
    <w:rsid w:val="00915282"/>
    <w:rsid w:val="009231C0"/>
    <w:rsid w:val="00926E70"/>
    <w:rsid w:val="00931E58"/>
    <w:rsid w:val="00932A65"/>
    <w:rsid w:val="00935ADF"/>
    <w:rsid w:val="00946437"/>
    <w:rsid w:val="00947B6C"/>
    <w:rsid w:val="009502E3"/>
    <w:rsid w:val="009531E8"/>
    <w:rsid w:val="009532CA"/>
    <w:rsid w:val="009538FE"/>
    <w:rsid w:val="00957FC9"/>
    <w:rsid w:val="00960862"/>
    <w:rsid w:val="009623D3"/>
    <w:rsid w:val="00962B98"/>
    <w:rsid w:val="009645E9"/>
    <w:rsid w:val="00970E12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9F0D37"/>
    <w:rsid w:val="00A0104B"/>
    <w:rsid w:val="00A02BF7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364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2026"/>
    <w:rsid w:val="00AE693D"/>
    <w:rsid w:val="00AF0B43"/>
    <w:rsid w:val="00AF3B44"/>
    <w:rsid w:val="00AF6D89"/>
    <w:rsid w:val="00B00182"/>
    <w:rsid w:val="00B01AEB"/>
    <w:rsid w:val="00B0275D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02EC5"/>
    <w:rsid w:val="00C17E69"/>
    <w:rsid w:val="00C20B4A"/>
    <w:rsid w:val="00C25670"/>
    <w:rsid w:val="00C329C6"/>
    <w:rsid w:val="00C34239"/>
    <w:rsid w:val="00C4763B"/>
    <w:rsid w:val="00C47A65"/>
    <w:rsid w:val="00C57D86"/>
    <w:rsid w:val="00C67A04"/>
    <w:rsid w:val="00C773E3"/>
    <w:rsid w:val="00C80F42"/>
    <w:rsid w:val="00C81FF4"/>
    <w:rsid w:val="00C82547"/>
    <w:rsid w:val="00C834BD"/>
    <w:rsid w:val="00C84F09"/>
    <w:rsid w:val="00C8578B"/>
    <w:rsid w:val="00C8618B"/>
    <w:rsid w:val="00C87352"/>
    <w:rsid w:val="00C90547"/>
    <w:rsid w:val="00C9484A"/>
    <w:rsid w:val="00C94CDF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06B4D"/>
    <w:rsid w:val="00D130E3"/>
    <w:rsid w:val="00D16A63"/>
    <w:rsid w:val="00D176E9"/>
    <w:rsid w:val="00D20031"/>
    <w:rsid w:val="00D204DE"/>
    <w:rsid w:val="00D222B9"/>
    <w:rsid w:val="00D23328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D31F6"/>
    <w:rsid w:val="00DD4111"/>
    <w:rsid w:val="00DE1877"/>
    <w:rsid w:val="00DE53C6"/>
    <w:rsid w:val="00DF00D4"/>
    <w:rsid w:val="00DF0979"/>
    <w:rsid w:val="00DF21ED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45E23"/>
    <w:rsid w:val="00E53416"/>
    <w:rsid w:val="00E575A0"/>
    <w:rsid w:val="00E57B52"/>
    <w:rsid w:val="00E75954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64B22"/>
    <w:rsid w:val="00F708F4"/>
    <w:rsid w:val="00F709CB"/>
    <w:rsid w:val="00F71199"/>
    <w:rsid w:val="00F85DFD"/>
    <w:rsid w:val="00F92185"/>
    <w:rsid w:val="00F92D15"/>
    <w:rsid w:val="00F94F9A"/>
    <w:rsid w:val="00FA1D84"/>
    <w:rsid w:val="00FB13CE"/>
    <w:rsid w:val="00FC03FB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0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0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0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03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03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0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0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0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0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03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765</properties:Words>
  <properties:Characters>4102</properties:Characters>
  <properties:Lines>109</properties:Lines>
  <properties:Paragraphs>36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2018-04-25T12:24:00Z</dcterms:created>
  <dc:creator>banka</dc:creator>
  <cp:lastModifiedBy>Elizabeta Đeke</cp:lastModifiedBy>
  <cp:lastPrinted>2018-07-02T10:13:00Z</cp:lastPrinted>
  <dcterms:modified xmlns:xsi="http://www.w3.org/2001/XMLSchema-instance" xsi:type="dcterms:W3CDTF">2018-07-02T11:42:00Z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