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9775" w14:paraId="8db9775" w:rsidRDefault="00AE649C" w:rsidP="00E553A1" w:rsidR="00AE649C" w:rsidRPr="00B76F3C">
      <w:pPr>
        <w:pStyle w:val="NormaleSPIS"/>
        <w:spacing w:after="0"/>
        <w15:collapsed w:val="false"/>
      </w:pPr>
    </w:p>
    <w:p w:rsidRDefault="00AB4602" w:rsidP="00E553A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53A1" w:rsidP="00E553A1" w:rsidR="00E553A1">
      <w:pPr>
        <w:spacing w:after="0"/>
      </w:pPr>
      <w:r>
        <w:t>REPUBLIKA HRVATSKA</w:t>
      </w:r>
    </w:p>
    <w:p w:rsidRDefault="00E553A1" w:rsidP="00E553A1" w:rsidR="00E553A1">
      <w:pPr>
        <w:spacing w:after="0"/>
      </w:pPr>
      <w:r>
        <w:t>Trgovački sud u Varaždinu</w:t>
      </w:r>
    </w:p>
    <w:p w:rsidRDefault="00E553A1" w:rsidP="00E553A1" w:rsidR="00E553A1">
      <w:pPr>
        <w:spacing w:after="0"/>
      </w:pPr>
      <w:r>
        <w:t>Varaždin, Braće Radić br. 2.</w:t>
      </w:r>
    </w:p>
    <w:p w:rsidRDefault="00E553A1" w:rsidP="00E553A1" w:rsidR="00E553A1">
      <w:pPr>
        <w:spacing w:after="0"/>
        <w:jc w:val="center"/>
      </w:pPr>
    </w:p>
    <w:p w:rsidRDefault="00E553A1" w:rsidP="00E553A1" w:rsidR="00E553A1">
      <w:pPr>
        <w:spacing w:after="0"/>
        <w:jc w:val="center"/>
      </w:pPr>
    </w:p>
    <w:p w:rsidRDefault="00E553A1" w:rsidP="00E553A1" w:rsidR="00E553A1">
      <w:pPr>
        <w:spacing w:after="0"/>
        <w:jc w:val="center"/>
      </w:pPr>
      <w:r>
        <w:t>R E P U B L I K A     H R V A T S K A</w:t>
      </w:r>
    </w:p>
    <w:p w:rsidRDefault="00E553A1" w:rsidP="00E553A1" w:rsidR="00E553A1">
      <w:pPr>
        <w:spacing w:after="0"/>
        <w:jc w:val="center"/>
      </w:pPr>
    </w:p>
    <w:p w:rsidRDefault="00E553A1" w:rsidP="00E553A1" w:rsidR="00E553A1">
      <w:pPr>
        <w:spacing w:after="0"/>
        <w:jc w:val="center"/>
      </w:pPr>
      <w:r>
        <w:t>R J  E  Š  E  N  J  E</w:t>
      </w:r>
    </w:p>
    <w:p w:rsidRDefault="00E553A1" w:rsidP="00E553A1" w:rsidR="00E553A1">
      <w:pPr>
        <w:spacing w:after="0"/>
        <w:jc w:val="center"/>
      </w:pPr>
    </w:p>
    <w:p w:rsidRDefault="00E553A1" w:rsidP="00E553A1" w:rsidR="00E553A1">
      <w:pPr>
        <w:spacing w:after="0"/>
        <w:jc w:val="both"/>
      </w:pPr>
    </w:p>
    <w:p w:rsidRDefault="00E553A1" w:rsidP="00E553A1" w:rsidR="00E553A1">
      <w:pPr>
        <w:spacing w:after="0"/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LARIX d.o.o. iz </w:t>
      </w:r>
      <w:proofErr w:type="spellStart"/>
      <w:r>
        <w:t>Jalkovca</w:t>
      </w:r>
      <w:proofErr w:type="spellEnd"/>
      <w:r>
        <w:t>, Varaždinska ulica odvojak II br. 4, OIB: 30763242770, nakon održanog ročišta radi ispitivanja tražbina 15. ožujka 2017.</w:t>
      </w:r>
    </w:p>
    <w:p w:rsidRDefault="00E553A1" w:rsidP="00E553A1" w:rsidR="00E553A1">
      <w:pPr>
        <w:spacing w:after="0"/>
        <w:jc w:val="both"/>
      </w:pPr>
    </w:p>
    <w:p w:rsidRDefault="00E553A1" w:rsidP="00E553A1" w:rsidR="00E553A1">
      <w:pPr>
        <w:spacing w:after="0"/>
        <w:jc w:val="both"/>
      </w:pPr>
    </w:p>
    <w:p w:rsidRDefault="00E553A1" w:rsidP="00E553A1" w:rsidR="00E553A1">
      <w:pPr>
        <w:spacing w:after="0"/>
        <w:jc w:val="center"/>
      </w:pPr>
      <w:r>
        <w:t>r  i  j  e  š  i  o         j  e</w:t>
      </w:r>
    </w:p>
    <w:p w:rsidRDefault="00E553A1" w:rsidP="00E553A1" w:rsidR="00E553A1">
      <w:pPr>
        <w:spacing w:after="0"/>
        <w:jc w:val="center"/>
      </w:pPr>
    </w:p>
    <w:p w:rsidRDefault="00E553A1" w:rsidP="00E553A1" w:rsidR="00E553A1">
      <w:pPr>
        <w:spacing w:after="0"/>
        <w:jc w:val="center"/>
      </w:pPr>
    </w:p>
    <w:p w:rsidRDefault="00E553A1" w:rsidP="00E553A1" w:rsidR="00082C23">
      <w:pPr>
        <w:spacing w:after="0"/>
        <w:jc w:val="both"/>
        <w:rPr>
          <w:bCs/>
          <w:lang w:eastAsia="hr-HR"/>
        </w:rPr>
      </w:pPr>
      <w:r>
        <w:t xml:space="preserve">I/ </w:t>
      </w:r>
      <w:r w:rsidR="00082C23">
        <w:t xml:space="preserve">U CIJELOSTI PRIZNATE, </w:t>
      </w:r>
      <w:r>
        <w:rPr>
          <w:bCs/>
          <w:lang w:eastAsia="hr-HR"/>
        </w:rPr>
        <w:t xml:space="preserve">DJELOMIČNO PRIZNATE I </w:t>
      </w:r>
      <w:r w:rsidR="00315604">
        <w:rPr>
          <w:bCs/>
          <w:lang w:eastAsia="hr-HR"/>
        </w:rPr>
        <w:t>D</w:t>
      </w:r>
      <w:r w:rsidR="00082C23">
        <w:rPr>
          <w:bCs/>
          <w:lang w:eastAsia="hr-HR"/>
        </w:rPr>
        <w:t xml:space="preserve">JELOMIČNO, ODNOSNO, </w:t>
      </w:r>
    </w:p>
    <w:p w:rsidRDefault="00082C23" w:rsidP="00E553A1" w:rsidR="00E553A1" w:rsidRPr="00082C23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   U CIJELOSTI </w:t>
      </w:r>
      <w:r w:rsidR="00E553A1">
        <w:rPr>
          <w:bCs/>
          <w:lang w:eastAsia="hr-HR"/>
        </w:rPr>
        <w:t>OSPORENE TRAŽBINE  :</w:t>
      </w:r>
    </w:p>
    <w:p w:rsidRDefault="00E553A1" w:rsidP="00E553A1" w:rsidR="00E553A1">
      <w:pPr>
        <w:pStyle w:val="NormaleSPIS"/>
        <w:spacing w:after="0"/>
      </w:pPr>
    </w:p>
    <w:tbl>
      <w:tblPr>
        <w:tblW w:type="pct" w:w="5487"/>
        <w:tblInd w:type="dxa" w:w="-459"/>
        <w:tblLayout w:type="fixed"/>
        <w:tblLook w:val="04A0" w:noVBand="1" w:noHBand="0" w:lastColumn="0" w:firstColumn="1" w:lastRow="0" w:firstRow="1"/>
      </w:tblPr>
      <w:tblGrid>
        <w:gridCol w:w="570"/>
        <w:gridCol w:w="1704"/>
        <w:gridCol w:w="1321"/>
        <w:gridCol w:w="1231"/>
        <w:gridCol w:w="1417"/>
        <w:gridCol w:w="1372"/>
        <w:gridCol w:w="1264"/>
        <w:gridCol w:w="1315"/>
      </w:tblGrid>
      <w:tr w:rsidTr="00942EC5" w:rsidR="00E553A1">
        <w:trPr>
          <w:trHeight w:val="1095"/>
        </w:trPr>
        <w:tc>
          <w:tcPr>
            <w:tcW w:type="pct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082C23" w:rsidR="00E553A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Redni </w:t>
            </w:r>
          </w:p>
          <w:p w:rsidRDefault="00E553A1" w:rsidP="00082C23" w:rsidR="00E553A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broj </w:t>
            </w:r>
          </w:p>
        </w:tc>
        <w:tc>
          <w:tcPr>
            <w:tcW w:type="pct" w:w="8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82C23" w:rsidR="00E553A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Ime i prezime /</w:t>
            </w:r>
          </w:p>
          <w:p w:rsidRDefault="00E553A1" w:rsidP="00082C23" w:rsidR="00E553A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Naziv vjerovnika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82C23" w:rsidR="00E553A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OIB</w:t>
            </w:r>
          </w:p>
          <w:p w:rsidRDefault="00E553A1" w:rsidP="00082C23" w:rsidR="00E553A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vjerovnika</w:t>
            </w:r>
          </w:p>
        </w:tc>
        <w:tc>
          <w:tcPr>
            <w:tcW w:type="pct" w:w="6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82C23" w:rsidR="00E553A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Adresa</w:t>
            </w:r>
          </w:p>
          <w:p w:rsidRDefault="00E553A1" w:rsidP="00082C23" w:rsidR="00E553A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vjerovnika</w:t>
            </w:r>
          </w:p>
        </w:tc>
        <w:tc>
          <w:tcPr>
            <w:tcW w:type="pct" w:w="6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082C23" w:rsidR="00E553A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Iznos</w:t>
            </w:r>
          </w:p>
          <w:p w:rsidRDefault="00E553A1" w:rsidP="00082C23" w:rsidR="00E553A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prijavljene</w:t>
            </w:r>
          </w:p>
          <w:p w:rsidRDefault="00E553A1" w:rsidP="00082C23" w:rsidR="00E553A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tražbine( kn</w:t>
            </w:r>
          </w:p>
        </w:tc>
        <w:tc>
          <w:tcPr>
            <w:tcW w:type="pct" w:w="6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3A1" w:rsidP="00082C23" w:rsidR="00E553A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  <w:p w:rsidRDefault="00E553A1" w:rsidP="00082C23" w:rsidR="00E553A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Iznos</w:t>
            </w:r>
          </w:p>
          <w:p w:rsidRDefault="00E553A1" w:rsidP="00082C23" w:rsidR="00E553A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utvrđene  </w:t>
            </w:r>
          </w:p>
          <w:p w:rsidRDefault="00E553A1" w:rsidP="00082C23" w:rsidR="00E553A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tražbine (kn)</w:t>
            </w:r>
          </w:p>
        </w:tc>
        <w:tc>
          <w:tcPr>
            <w:tcW w:type="pct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3A1" w:rsidP="00082C23" w:rsidR="00E553A1">
            <w:pPr>
              <w:spacing w:after="0"/>
              <w:rPr>
                <w:b/>
                <w:bCs/>
                <w:sz w:val="20"/>
                <w:szCs w:val="20"/>
              </w:rPr>
            </w:pPr>
          </w:p>
          <w:p w:rsidRDefault="00E553A1" w:rsidP="00082C23" w:rsidR="00E553A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Iznos</w:t>
            </w:r>
          </w:p>
          <w:p w:rsidRDefault="00E553A1" w:rsidP="00082C23" w:rsidR="00E553A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osporene tražbine</w:t>
            </w:r>
          </w:p>
          <w:p w:rsidRDefault="00E553A1" w:rsidP="00082C23" w:rsidR="00E553A1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(kn)</w:t>
            </w:r>
          </w:p>
        </w:tc>
        <w:tc>
          <w:tcPr>
            <w:tcW w:type="pct" w:w="6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53A1" w:rsidP="00082C23" w:rsidR="00E553A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  <w:p w:rsidRDefault="00E553A1" w:rsidP="00082C23" w:rsidR="00E553A1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Razlog osporavanja</w:t>
            </w:r>
          </w:p>
        </w:tc>
      </w:tr>
      <w:tr w:rsidTr="00942EC5" w:rsidR="00E553A1">
        <w:trPr>
          <w:trHeight w:val="720"/>
        </w:trPr>
        <w:tc>
          <w:tcPr>
            <w:tcW w:type="pct" w:w="2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type="pct" w:w="8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ATINEL d.o.o. za inženjerstvo u automatici, telekomunikacijama, informatici, elektrici i elektronici, proizvodnju i usluge</w:t>
            </w:r>
          </w:p>
        </w:tc>
        <w:tc>
          <w:tcPr>
            <w:tcW w:type="pct" w:w="6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21867977389</w:t>
            </w:r>
          </w:p>
        </w:tc>
        <w:tc>
          <w:tcPr>
            <w:tcW w:type="pct" w:w="6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5CB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Varaždinska 56,</w:t>
            </w:r>
          </w:p>
          <w:p w:rsidRDefault="00E553A1" w:rsidP="000D5CB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Kućan</w:t>
            </w:r>
            <w:proofErr w:type="spellEnd"/>
            <w:r>
              <w:rPr>
                <w:sz w:val="20"/>
                <w:szCs w:val="20"/>
              </w:rPr>
              <w:t xml:space="preserve"> Marof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8.688,00 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8.688,00 </w:t>
            </w:r>
          </w:p>
        </w:tc>
        <w:tc>
          <w:tcPr>
            <w:tcW w:type="pct" w:w="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750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ATINEL d.o.o. za inženjerstvo u automatici, telekomunikacijama, informatici, elektrici i elektronici, proizvodnju i usluge 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21867977389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5CB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Varaždinska 56,</w:t>
            </w:r>
          </w:p>
          <w:p w:rsidRDefault="00E553A1" w:rsidP="000D5CB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Kućan</w:t>
            </w:r>
            <w:proofErr w:type="spellEnd"/>
            <w:r>
              <w:rPr>
                <w:sz w:val="20"/>
                <w:szCs w:val="20"/>
              </w:rPr>
              <w:t xml:space="preserve"> Marof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8.688,00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8.688,00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AUTOMEHANIČARSKI OBRT, POPRAVAK I SERVISIRANJE </w:t>
            </w:r>
            <w:r>
              <w:rPr>
                <w:sz w:val="20"/>
                <w:szCs w:val="20"/>
              </w:rPr>
              <w:lastRenderedPageBreak/>
              <w:t xml:space="preserve">VOZILA, Saša </w:t>
            </w:r>
            <w:proofErr w:type="spellStart"/>
            <w:r>
              <w:rPr>
                <w:sz w:val="20"/>
                <w:szCs w:val="20"/>
              </w:rPr>
              <w:t>Banjac</w:t>
            </w:r>
            <w:proofErr w:type="spellEnd"/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70737463811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5CB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Braće Radića 26, </w:t>
            </w:r>
          </w:p>
          <w:p w:rsidRDefault="00E553A1" w:rsidP="000D5CBB" w:rsidR="00E553A1">
            <w:pPr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Jalkovec</w:t>
            </w:r>
            <w:proofErr w:type="spellEnd"/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2.000,00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E553A1" w:rsidR="00082C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2.000,00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VERONIKA BARTOL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18187976660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5CB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Varaždinska 14, </w:t>
            </w:r>
          </w:p>
          <w:p w:rsidRDefault="00E553A1" w:rsidP="000D5CBB" w:rsidR="00E553A1">
            <w:pPr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Jalkovec</w:t>
            </w:r>
            <w:proofErr w:type="spellEnd"/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360,00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360,00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BISNODE društvo s ograničenom odgovornošću za trgovinu, posredovanje i usluge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48270876028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5CBB" w:rsidR="00E553A1">
            <w:pPr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Fallerovo</w:t>
            </w:r>
            <w:proofErr w:type="spellEnd"/>
            <w:r>
              <w:rPr>
                <w:sz w:val="20"/>
                <w:szCs w:val="20"/>
              </w:rPr>
              <w:t xml:space="preserve"> šetalište 22,</w:t>
            </w:r>
          </w:p>
          <w:p w:rsidRDefault="00E553A1" w:rsidP="000D5CB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Zagreb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2.496,67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2.496,67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CONTRAST, PROMIDŽBA I USLUGE, </w:t>
            </w:r>
            <w:proofErr w:type="spellStart"/>
            <w:r>
              <w:rPr>
                <w:sz w:val="20"/>
                <w:szCs w:val="20"/>
              </w:rPr>
              <w:t>Tomica</w:t>
            </w:r>
            <w:proofErr w:type="spellEnd"/>
            <w:r>
              <w:rPr>
                <w:sz w:val="20"/>
                <w:szCs w:val="20"/>
              </w:rPr>
              <w:t xml:space="preserve"> Biškup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07095188072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5CBB" w:rsidR="00E553A1">
            <w:pPr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Podevčevo</w:t>
            </w:r>
            <w:proofErr w:type="spellEnd"/>
            <w:r>
              <w:rPr>
                <w:sz w:val="20"/>
                <w:szCs w:val="20"/>
              </w:rPr>
              <w:t xml:space="preserve"> 24, </w:t>
            </w:r>
          </w:p>
          <w:p w:rsidRDefault="00E553A1" w:rsidP="000D5CB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7.694,00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7.694,00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VJERAN BREŠKI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38495317950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5CB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Savica 5, </w:t>
            </w:r>
          </w:p>
          <w:p w:rsidRDefault="00E553A1" w:rsidP="000D5CBB" w:rsidR="00E553A1">
            <w:pPr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Kućan</w:t>
            </w:r>
            <w:proofErr w:type="spellEnd"/>
            <w:r>
              <w:rPr>
                <w:sz w:val="20"/>
                <w:szCs w:val="20"/>
              </w:rPr>
              <w:t xml:space="preserve"> Marof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5.384,23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5.384,23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82C23" w:rsidR="00E553A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COTRA društvo s ograničenom odgovornošću za trgovinu i usluge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36080822108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Ivana Severa 17,</w:t>
            </w:r>
          </w:p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Varaždin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4.383,00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4.240,33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082C23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082C23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082C23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082C23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082C23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082C23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082C23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082C23" w:rsidR="00E553A1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142,67</w:t>
            </w: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poslovnim</w:t>
            </w:r>
          </w:p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knjigama je zadužen manji iznos tražbine. Tražbinu je osporio dužnik,</w:t>
            </w:r>
          </w:p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vjerovnik nema ovršnu ispravu.</w:t>
            </w: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 osiguranje d.d.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26187994862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Vatroslava Jagića 33,</w:t>
            </w:r>
          </w:p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8.192,01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8.166,78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25,23</w:t>
            </w: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poslovnim</w:t>
            </w:r>
          </w:p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knjigama je zadužen manji iznos tražbine. Tražbinu je osporio dužnik,</w:t>
            </w:r>
          </w:p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vjerovnik nema ovršnu ispravu.</w:t>
            </w: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ČISTOĆA društvo s ograničenom odgovornošću za gospodarenje otpadom, čistoću, proizvodnju i usluge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02371889218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Ognjena Price 13, </w:t>
            </w:r>
          </w:p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254,00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254,00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DUWI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Mađarska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4.958,00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4.958,00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ĐIROCOM d.o.o. za </w:t>
            </w:r>
            <w:proofErr w:type="spellStart"/>
            <w:r>
              <w:rPr>
                <w:sz w:val="20"/>
                <w:szCs w:val="20"/>
              </w:rPr>
              <w:t>knjgovodstvene</w:t>
            </w:r>
            <w:proofErr w:type="spellEnd"/>
            <w:r>
              <w:rPr>
                <w:sz w:val="20"/>
                <w:szCs w:val="20"/>
              </w:rPr>
              <w:t xml:space="preserve"> i financijsko-računovodstvene poslove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41943492122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Anina Ulica 11,</w:t>
            </w:r>
          </w:p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Varaždin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800,00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800,00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E-SOLAR društvo s ograničenom odgovornošću za proizvodnju i distribuciju solarne energije   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55384587456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Hrvatskih Pavlina 44,</w:t>
            </w:r>
          </w:p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Lepoglava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32.836,00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32.836,00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EVERFLOURISH EUROPE </w:t>
            </w:r>
            <w:proofErr w:type="spellStart"/>
            <w:r>
              <w:rPr>
                <w:sz w:val="20"/>
                <w:szCs w:val="20"/>
              </w:rPr>
              <w:t>Gmbh</w:t>
            </w:r>
            <w:proofErr w:type="spellEnd"/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Germany</w:t>
            </w:r>
            <w:proofErr w:type="spellEnd"/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64.050,00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64.050,00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FOING-NOVA d.o.o. za informatiku, trgovinu i usluge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41605016397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Braće Radića 52D,</w:t>
            </w:r>
          </w:p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Jalkovec</w:t>
            </w:r>
            <w:proofErr w:type="spellEnd"/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60.000,00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60.000,00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GEOIZMJERA, društvo s ograničenom odgovornošću za geodetske poslove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63231099989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Akademika </w:t>
            </w:r>
          </w:p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Mirka </w:t>
            </w:r>
            <w:proofErr w:type="spellStart"/>
            <w:r>
              <w:rPr>
                <w:sz w:val="20"/>
                <w:szCs w:val="20"/>
              </w:rPr>
              <w:t>Maleza</w:t>
            </w:r>
            <w:proofErr w:type="spellEnd"/>
            <w:r>
              <w:rPr>
                <w:sz w:val="20"/>
                <w:szCs w:val="20"/>
              </w:rPr>
              <w:t xml:space="preserve"> 3, </w:t>
            </w:r>
          </w:p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Ivanec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5.000,00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5.000,00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VARAŽDIN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13269011531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Trg kralja Tomislava 1,</w:t>
            </w:r>
          </w:p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Varaždin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74.094,00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74.094,00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HEP-Operator distribucijskog sustava d.o.o. za distribuciju i opskrbu električne energije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46830600751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grada Vukovara 37, Zagreb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76,00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76,00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HP - Hrvatska pošta d.d.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87311810356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Jurišićeva</w:t>
            </w:r>
            <w:proofErr w:type="spellEnd"/>
            <w:r>
              <w:rPr>
                <w:sz w:val="20"/>
                <w:szCs w:val="20"/>
              </w:rPr>
              <w:t xml:space="preserve"> 13, Zagreb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3.843,00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3.843,00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Telekom d.d.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81793146560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Roberta Frangeša</w:t>
            </w:r>
          </w:p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Mihanovića 9,</w:t>
            </w:r>
          </w:p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Zagreb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43.913,53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rPr>
                <w:sz w:val="20"/>
                <w:szCs w:val="20"/>
              </w:rPr>
            </w:pPr>
          </w:p>
          <w:p w:rsidRDefault="00E553A1" w:rsidR="00E553A1">
            <w:pPr>
              <w:rPr>
                <w:sz w:val="20"/>
                <w:szCs w:val="20"/>
              </w:rPr>
            </w:pPr>
          </w:p>
          <w:p w:rsidRDefault="00082C23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43.913,53</w:t>
            </w:r>
          </w:p>
          <w:p w:rsidRDefault="00E553A1" w:rsidR="00E553A1">
            <w:pPr>
              <w:rPr>
                <w:sz w:val="20"/>
                <w:szCs w:val="20"/>
              </w:rPr>
            </w:pPr>
          </w:p>
          <w:p w:rsidRDefault="00E553A1" w:rsidR="00E553A1">
            <w:pPr>
              <w:rPr>
                <w:sz w:val="20"/>
                <w:szCs w:val="20"/>
              </w:rPr>
            </w:pPr>
          </w:p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43.913,53</w:t>
            </w: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Tražbine je podmirena.</w:t>
            </w:r>
          </w:p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Tražbinu je osporio dužnik,</w:t>
            </w:r>
          </w:p>
          <w:p w:rsidRDefault="00E553A1" w:rsidP="00082C23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 vjerovnik nema ovršnu ispravu.</w:t>
            </w: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A0059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TIME d.o.o. za prijevozničke usluge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18458216879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Velika cesta 78</w:t>
            </w:r>
          </w:p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Hrašće Turopoljsko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3.352,00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1.698,49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1.653,51</w:t>
            </w: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poslovnim</w:t>
            </w:r>
          </w:p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knjigama je zadužen manji iznos tražbine. Tražbinu su osporili povjer</w:t>
            </w:r>
            <w:r w:rsidR="001D118E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nik i dužnik,</w:t>
            </w:r>
          </w:p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 vjerovnik nema ovršnu ispravu.</w:t>
            </w: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D118E" w:rsidP="001D118E" w:rsidR="00E553A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 d.o.o.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2250,Ptuj, </w:t>
            </w:r>
          </w:p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Osojnikova</w:t>
            </w:r>
            <w:proofErr w:type="spellEnd"/>
            <w:r>
              <w:rPr>
                <w:sz w:val="20"/>
                <w:szCs w:val="20"/>
              </w:rPr>
              <w:t xml:space="preserve"> cesta 3</w:t>
            </w:r>
          </w:p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Slovenija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3.406,00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1D118E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1D118E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1D118E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1D118E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1D118E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1D118E" w:rsidR="00E553A1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3.406,00</w:t>
            </w:r>
          </w:p>
          <w:p w:rsidRDefault="00E553A1" w:rsidP="001D118E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1D118E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Tražbine je podmirena .</w:t>
            </w:r>
          </w:p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Tražbinu je osporio dužnik,</w:t>
            </w:r>
          </w:p>
          <w:p w:rsidRDefault="00E553A1" w:rsidP="001D118E" w:rsidR="00E553A1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a vjerovnik nema ovršnu ispravu.</w:t>
            </w: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D118E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IRIS jednostavno društvo s ograničenom odgovornošću za trgovinu i usluge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06228871905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Ivana Kukuljevića 15, </w:t>
            </w:r>
          </w:p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190,00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190,00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D118E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J&amp;T banka d.d.(ranije VABA d.d. Varaždin) 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38182927268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Aleja Kralja Zvonimira 1, Varaždin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3.404.159,30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3.404.159,30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D118E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ZLATNE GORICE, obrt za ugostiteljstvo i usluge, </w:t>
            </w:r>
            <w:proofErr w:type="spellStart"/>
            <w:r>
              <w:rPr>
                <w:sz w:val="20"/>
                <w:szCs w:val="20"/>
              </w:rPr>
              <w:t>vl</w:t>
            </w:r>
            <w:proofErr w:type="spellEnd"/>
            <w:r>
              <w:rPr>
                <w:sz w:val="20"/>
                <w:szCs w:val="20"/>
              </w:rPr>
              <w:t xml:space="preserve">. Dražen </w:t>
            </w:r>
            <w:proofErr w:type="spellStart"/>
            <w:r>
              <w:rPr>
                <w:sz w:val="20"/>
                <w:szCs w:val="20"/>
              </w:rPr>
              <w:t>Jambriško</w:t>
            </w:r>
            <w:proofErr w:type="spellEnd"/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70211782610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Krešimira Filića 39 B,</w:t>
            </w:r>
          </w:p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Varaždin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2.795,00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2.795,00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D118E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LILIJANA KORAČEVIĆ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99979298651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Trakošćanska 9,</w:t>
            </w:r>
          </w:p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Bednja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214.827,00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183.910,44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rPr>
                <w:sz w:val="20"/>
                <w:szCs w:val="20"/>
              </w:rPr>
            </w:pPr>
          </w:p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30.916,56</w:t>
            </w: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poslovnim</w:t>
            </w:r>
          </w:p>
          <w:p w:rsidRDefault="00E553A1" w:rsidP="001D118E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knjigama je zadužen manji iznos tražbine. Tražbinu je osporio povjerenik,</w:t>
            </w:r>
          </w:p>
          <w:p w:rsidRDefault="00E553A1" w:rsidP="001D118E" w:rsidR="00E553A1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vjerovnik nema ovršnu ispravu.</w:t>
            </w: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5605B" w:rsidP="0025605B" w:rsidR="00E553A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MIROSLAV KORAČEVIĆ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99122374590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Trakošćanska 9,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Bednja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604.921,00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25605B" w:rsidR="00E553A1">
            <w:pPr>
              <w:spacing w:after="0"/>
              <w:jc w:val="center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Default="00E553A1" w:rsidP="0025605B" w:rsidR="00E553A1">
            <w:pPr>
              <w:spacing w:after="0"/>
              <w:jc w:val="center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center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center"/>
              <w:rPr>
                <w:sz w:val="20"/>
                <w:szCs w:val="20"/>
              </w:rPr>
            </w:pPr>
          </w:p>
          <w:p w:rsidRDefault="0025605B" w:rsidP="0025605B" w:rsidR="0025605B">
            <w:pPr>
              <w:spacing w:after="0"/>
              <w:jc w:val="center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604.921,00</w:t>
            </w: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E553A1" w:rsidP="0025605B" w:rsidR="00E553A1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U poslovnim</w:t>
            </w:r>
          </w:p>
          <w:p w:rsidRDefault="00E553A1" w:rsidP="0025605B" w:rsidR="00E553A1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knjigama  nema</w:t>
            </w:r>
          </w:p>
          <w:p w:rsidRDefault="00E553A1" w:rsidP="0025605B" w:rsidR="00E553A1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tražbine.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Tražbinu je </w:t>
            </w:r>
            <w:r>
              <w:rPr>
                <w:sz w:val="20"/>
                <w:szCs w:val="20"/>
              </w:rPr>
              <w:lastRenderedPageBreak/>
              <w:t>osporio povjerenik,</w:t>
            </w:r>
          </w:p>
          <w:p w:rsidRDefault="00E553A1" w:rsidP="0025605B" w:rsidR="00E553A1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vjerovnik nema ovršnu ispravu, a dužnik tu tražbinu priznaje u cijelosti.</w:t>
            </w: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7F85" w:rsidP="0025605B" w:rsidR="00E553A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MIROSLAV KORAČEVIĆ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99122374590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Trakošćanska 9, 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Bednja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140.494,00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140.494,00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7F85" w:rsidP="0025605B" w:rsidR="00E553A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MIROSLAV KORAČEVIĆ 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99122374590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Trakošćanska 9, 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Bednja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ind w:firstLine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3.458,54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3.458,54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E553A1" w:rsidP="0025605B" w:rsidR="00E553A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27F85" w:rsidP="0025605B" w:rsidR="00E553A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ZLATKO KORAČEVIĆ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13609428622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Trakošćanska 9, 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Bednja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604.921,00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604.921,00</w:t>
            </w: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E553A1" w:rsidP="0025605B" w:rsidR="00E553A1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poslovnim</w:t>
            </w:r>
          </w:p>
          <w:p w:rsidRDefault="00E553A1" w:rsidP="0025605B" w:rsidR="00E553A1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knjigama  nema</w:t>
            </w:r>
          </w:p>
          <w:p w:rsidRDefault="00E553A1" w:rsidP="0025605B" w:rsidR="00E553A1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tražbine.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Tražbinu je osporio povjerenik,</w:t>
            </w:r>
          </w:p>
          <w:p w:rsidRDefault="00E553A1" w:rsidP="0025605B" w:rsidR="00E553A1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vjerovnik nema ovršnu ispravu, a dužnik tu tražbinu u cijelosti priznaje.</w:t>
            </w: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3F30" w:rsidP="0025605B" w:rsidR="00E553A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ODVJETNIČKI URED TOMISLAV KOVAČ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73852977588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Braće Radića 20, 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49.725,00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49.725,00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3F30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LAGERMAX AED Croatia, d.o.o. za međunarodno otpremništvo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06465158978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Zagorske magistrale 16,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Luka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4.416,00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4.416,00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03F30" w:rsidP="0025605B" w:rsidR="00E553A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LARIX PLUS društvo s ograničenom odgovornošću za usluge, trgovinu i proizvodnju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11726361485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Varaždinska ulica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odvojak II 4, 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Jalkovec</w:t>
            </w:r>
            <w:proofErr w:type="spellEnd"/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345.454,00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345.454,00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603F30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03F30">
              <w:rPr>
                <w:sz w:val="20"/>
                <w:szCs w:val="20"/>
              </w:rPr>
              <w:t>4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LARIX PLUS društvo s ograničenom odgovornošću za usluge, trgovinu i proizvodnju  -  obveza po jamstvu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11726361485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Varaždinska ulica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odvojak II 4, </w:t>
            </w:r>
          </w:p>
          <w:p w:rsidRDefault="00E553A1" w:rsidR="00E553A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Jalkovec</w:t>
            </w:r>
            <w:proofErr w:type="spellEnd"/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588.649,00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603F30" w:rsidR="00E553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588.649,00</w:t>
            </w: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E553A1" w:rsidP="0025605B" w:rsidR="00E553A1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U poslovnim</w:t>
            </w:r>
          </w:p>
          <w:p w:rsidRDefault="00E553A1" w:rsidP="0025605B" w:rsidR="00E553A1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knjigama  nema</w:t>
            </w:r>
          </w:p>
          <w:p w:rsidRDefault="00E553A1" w:rsidP="0025605B" w:rsidR="00E553A1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tražbine.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Tražbinu je osporio povjerenik,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vjerovnik nema ovršnu ispravu, a dužnik tu tražbinu </w:t>
            </w:r>
            <w:r>
              <w:rPr>
                <w:sz w:val="20"/>
                <w:szCs w:val="20"/>
              </w:rPr>
              <w:lastRenderedPageBreak/>
              <w:t>priznaje u cijelosti.</w:t>
            </w: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2B68" w:rsidP="0025605B" w:rsidR="00E553A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LILIJANA KORAČEVIĆ 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99979298651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Trakošćanska 9, 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Bednja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6.671,82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6.671,82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2B68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JOSIP MAJCEN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72755440992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Zeleni put 32, 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Trnovec</w:t>
            </w:r>
            <w:proofErr w:type="spellEnd"/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1.858,00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1.858,00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27A17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MELCOMP d.o.o. za proizvodnju, trgovinu i usluge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75848171530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Ivana Severa 15,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Varaždin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6.721,25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6.721,25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27A17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MERKUR OSIGURANJE d.d.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08937835435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kneza Ljudevita Posavskog 31,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Zagreb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11.496,00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11.496,00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27A17" w:rsidP="0025605B" w:rsidR="00E553A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NABLA PLUS d.o.o. za proizvodnju i trgovinu elektrotehničkim proizvodima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50697070495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Lukoranska</w:t>
            </w:r>
            <w:proofErr w:type="spellEnd"/>
            <w:r>
              <w:rPr>
                <w:sz w:val="20"/>
                <w:szCs w:val="20"/>
              </w:rPr>
              <w:t xml:space="preserve"> 2,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47.351,00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36.796,74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10.554,26</w:t>
            </w: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Tražbine je djelomično podmirena.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Tražbinu su osporili dužnik i povjer</w:t>
            </w:r>
            <w:r w:rsidR="00E27A17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nik,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vjerovnik nema ovršnu ispravu.</w:t>
            </w: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D0C9C" w:rsidP="0025605B" w:rsidR="00E553A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IVA NOVAK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88433827096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Stjepana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Glavača</w:t>
            </w:r>
            <w:proofErr w:type="spellEnd"/>
            <w:r>
              <w:rPr>
                <w:sz w:val="20"/>
                <w:szCs w:val="20"/>
              </w:rPr>
              <w:t xml:space="preserve"> 14, 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170,00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170,00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25605B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D0C9C">
              <w:rPr>
                <w:sz w:val="20"/>
                <w:szCs w:val="20"/>
              </w:rPr>
              <w:t>1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MARKO NOVAK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52410012276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Leštakovec</w:t>
            </w:r>
            <w:proofErr w:type="spellEnd"/>
            <w:r>
              <w:rPr>
                <w:sz w:val="20"/>
                <w:szCs w:val="20"/>
              </w:rPr>
              <w:t xml:space="preserve"> 56,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Leštakovec</w:t>
            </w:r>
            <w:proofErr w:type="spellEnd"/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4.083,44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4.083,44</w:t>
            </w: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Tražbina s osnova plaće ne može biti predmet </w:t>
            </w:r>
            <w:proofErr w:type="spellStart"/>
            <w:r>
              <w:rPr>
                <w:sz w:val="20"/>
                <w:szCs w:val="20"/>
              </w:rPr>
              <w:t>predstečajnog</w:t>
            </w:r>
            <w:proofErr w:type="spellEnd"/>
            <w:r>
              <w:rPr>
                <w:sz w:val="20"/>
                <w:szCs w:val="20"/>
              </w:rPr>
              <w:t xml:space="preserve"> sporazuma.</w:t>
            </w: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D0C9C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3CD0" w:rsidP="002D3CD0" w:rsidR="00E553A1">
            <w:pPr>
              <w:ind w:firstLine="552" w:left="-5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OBLIKOVANJ</w:t>
            </w:r>
            <w:r w:rsidR="00E553A1">
              <w:rPr>
                <w:sz w:val="20"/>
                <w:szCs w:val="20"/>
              </w:rPr>
              <w:t>E d.o.o.</w:t>
            </w:r>
            <w:r>
              <w:rPr>
                <w:sz w:val="20"/>
                <w:szCs w:val="20"/>
              </w:rPr>
              <w:t xml:space="preserve">  d.o.o.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Murska </w:t>
            </w:r>
            <w:proofErr w:type="spellStart"/>
            <w:r>
              <w:rPr>
                <w:sz w:val="20"/>
                <w:szCs w:val="20"/>
              </w:rPr>
              <w:t>Sobota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Slovenija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12.246,00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12.246,00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D0C9C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PARTNER BANKA d.d. ZAGREB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71221608291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Vončinina</w:t>
            </w:r>
            <w:proofErr w:type="spellEnd"/>
            <w:r>
              <w:rPr>
                <w:sz w:val="20"/>
                <w:szCs w:val="20"/>
              </w:rPr>
              <w:t xml:space="preserve"> 2, </w:t>
            </w:r>
          </w:p>
          <w:p w:rsidRDefault="00E553A1" w:rsidP="0025605B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119,00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119,00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D0C9C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LJILJANA PATAFTA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53238924746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Braće Radića 77,</w:t>
            </w:r>
          </w:p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Varaždin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2.153,68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553A1" w:rsidR="00E553A1">
            <w:pPr>
              <w:rPr>
                <w:sz w:val="20"/>
                <w:szCs w:val="20"/>
              </w:rPr>
            </w:pP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P="000D0C9C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2.153,68</w:t>
            </w: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Tražbina s osnova plaće ne može biti predmet </w:t>
            </w:r>
            <w:proofErr w:type="spellStart"/>
            <w:r>
              <w:rPr>
                <w:sz w:val="20"/>
                <w:szCs w:val="20"/>
              </w:rPr>
              <w:t>predstečajno</w:t>
            </w:r>
            <w:r>
              <w:rPr>
                <w:sz w:val="20"/>
                <w:szCs w:val="20"/>
              </w:rPr>
              <w:lastRenderedPageBreak/>
              <w:t>g</w:t>
            </w:r>
            <w:proofErr w:type="spellEnd"/>
            <w:r>
              <w:rPr>
                <w:sz w:val="20"/>
                <w:szCs w:val="20"/>
              </w:rPr>
              <w:t xml:space="preserve"> sporazuma.</w:t>
            </w: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D0C9C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IVAN PISKAČ,</w:t>
            </w:r>
          </w:p>
          <w:p w:rsidRDefault="00E553A1" w:rsidR="00E553A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Gačice</w:t>
            </w:r>
            <w:proofErr w:type="spellEnd"/>
            <w:r>
              <w:rPr>
                <w:sz w:val="20"/>
                <w:szCs w:val="20"/>
              </w:rPr>
              <w:t xml:space="preserve"> 29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63534012356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Gačice</w:t>
            </w:r>
            <w:proofErr w:type="spellEnd"/>
            <w:r>
              <w:rPr>
                <w:sz w:val="20"/>
                <w:szCs w:val="20"/>
              </w:rPr>
              <w:t xml:space="preserve"> 29, </w:t>
            </w:r>
          </w:p>
          <w:p w:rsidRDefault="00E553A1" w:rsidR="00E553A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Gačice</w:t>
            </w:r>
            <w:proofErr w:type="spellEnd"/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155.358,53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155.358,53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D0C9C" w:rsidP="000D0C9C" w:rsidR="00E553A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IVAN PISKAČ,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Gačice</w:t>
            </w:r>
            <w:proofErr w:type="spellEnd"/>
            <w:r>
              <w:rPr>
                <w:sz w:val="20"/>
                <w:szCs w:val="20"/>
              </w:rPr>
              <w:t xml:space="preserve"> 29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63534012356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Gačice</w:t>
            </w:r>
            <w:proofErr w:type="spellEnd"/>
            <w:r>
              <w:rPr>
                <w:sz w:val="20"/>
                <w:szCs w:val="20"/>
              </w:rPr>
              <w:t xml:space="preserve"> 29, 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Gačice</w:t>
            </w:r>
            <w:proofErr w:type="spellEnd"/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100.000,00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0D0C9C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0D0C9C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0D0C9C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0D0C9C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0D0C9C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0D0C9C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  <w:p w:rsidRDefault="00E553A1" w:rsidP="000D0C9C" w:rsidR="00E553A1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100.000,00</w:t>
            </w: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E553A1" w:rsidP="000D0C9C" w:rsidR="00E553A1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poslovnim</w:t>
            </w:r>
          </w:p>
          <w:p w:rsidRDefault="00E553A1" w:rsidP="000D0C9C" w:rsidR="00E553A1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knjigama  nema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tražbine.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Tražbinu je osporio dužnik,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vjerovnik nema ovršnu ispravu.</w:t>
            </w: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D0C9C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PROSIGMA d.o.o.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Ljutomer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Slovenija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3.833.025,00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3.833.025,00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D0C9C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Raiffeisenbank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Austria</w:t>
            </w:r>
            <w:proofErr w:type="spellEnd"/>
            <w:r>
              <w:rPr>
                <w:sz w:val="20"/>
                <w:szCs w:val="20"/>
              </w:rPr>
              <w:t xml:space="preserve"> d.d.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53056966535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Magazinska cesta 69,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Zagreb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343,00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343,00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D0C9C" w:rsidP="000D0C9C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 MINISTARSTVO FINANCIJA - POREZNA UPRAVA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18683136487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Katančićeva 5, 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853.328,16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853.328,16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both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D0C9C">
              <w:rPr>
                <w:sz w:val="20"/>
                <w:szCs w:val="20"/>
              </w:rPr>
              <w:t>0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SERVIS CMREČAK društvo s ograničenom odgovornošću za trgovinu i usluge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78069311047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Vinogradska 37, 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Križanec</w:t>
            </w:r>
            <w:proofErr w:type="spellEnd"/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3.338,00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3.338,00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D0C9C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SITIS društvo s ograničenom odgovornošću za proizvodnju, trgovinu i usluge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92275498041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Hrvatskih pavlina 44,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Lepoglava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588.649,00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588.649,00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D0C9C">
              <w:rPr>
                <w:sz w:val="20"/>
                <w:szCs w:val="20"/>
              </w:rPr>
              <w:t>2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BLAŽENKA STAJIĆ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10958402646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Trakošćanska 20,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Varaždin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3.000,29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553A1" w:rsidR="00E553A1">
            <w:pPr>
              <w:rPr>
                <w:sz w:val="20"/>
                <w:szCs w:val="20"/>
              </w:rPr>
            </w:pP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P="000D0C9C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3.000,29</w:t>
            </w: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Tražbina s osnova plaće ne može biti predmet </w:t>
            </w:r>
            <w:proofErr w:type="spellStart"/>
            <w:r>
              <w:rPr>
                <w:sz w:val="20"/>
                <w:szCs w:val="20"/>
              </w:rPr>
              <w:t>predstečajnog</w:t>
            </w:r>
            <w:proofErr w:type="spellEnd"/>
            <w:r>
              <w:rPr>
                <w:sz w:val="20"/>
                <w:szCs w:val="20"/>
              </w:rPr>
              <w:t xml:space="preserve"> sporazuma.</w:t>
            </w: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D0C9C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SAŠA SVRTAN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42984271867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Tome </w:t>
            </w:r>
            <w:proofErr w:type="spellStart"/>
            <w:r>
              <w:rPr>
                <w:sz w:val="20"/>
                <w:szCs w:val="20"/>
              </w:rPr>
              <w:t>Blažeka</w:t>
            </w:r>
            <w:proofErr w:type="spellEnd"/>
            <w:r>
              <w:rPr>
                <w:sz w:val="20"/>
                <w:szCs w:val="20"/>
              </w:rPr>
              <w:t xml:space="preserve"> 46,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Svibovec</w:t>
            </w:r>
            <w:proofErr w:type="spellEnd"/>
            <w:r>
              <w:rPr>
                <w:sz w:val="20"/>
                <w:szCs w:val="20"/>
              </w:rPr>
              <w:t xml:space="preserve"> Podravski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255,00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255,00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2965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D0C9C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Tagnology</w:t>
            </w:r>
            <w:proofErr w:type="spellEnd"/>
            <w:r>
              <w:rPr>
                <w:sz w:val="20"/>
                <w:szCs w:val="20"/>
              </w:rPr>
              <w:t xml:space="preserve"> društvo s ograničenom odgovornošću za izradu i razvoj sigurnosne i industrijske tehnologije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40890713649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Josipa Kozarca 7, 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Čakovec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188,00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188,00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D0C9C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TELEM d.o.o.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Maribor, 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Slovenija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22.905,00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22.905,00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555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0D0C9C">
              <w:rPr>
                <w:sz w:val="20"/>
                <w:szCs w:val="20"/>
              </w:rPr>
              <w:t>6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VATRO-SERVIS društvo s ograničenom odgovornošću za trgovinu i usluge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91982465916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Dravska 61,</w:t>
            </w:r>
          </w:p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Trnovec</w:t>
            </w:r>
            <w:proofErr w:type="spellEnd"/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890,00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890,00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D0C9C" w:rsidP="000D0C9C" w:rsidR="00E553A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VIZOR ekologija-zaštita-konzalting d.o.o.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28579840610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Koprivnička 1,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Varaždin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35,00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35,00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0D0C9C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0D0C9C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D0C9C" w:rsidP="000D0C9C" w:rsidR="00E553A1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WEBGRADNJA društvo s ograničenom odgovornošću za trgovinu i usluge</w:t>
            </w: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05331618056</w:t>
            </w: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Marijana </w:t>
            </w:r>
            <w:proofErr w:type="spellStart"/>
            <w:r>
              <w:rPr>
                <w:sz w:val="20"/>
                <w:szCs w:val="20"/>
              </w:rPr>
              <w:t>Haberlea</w:t>
            </w:r>
            <w:proofErr w:type="spellEnd"/>
            <w:r>
              <w:rPr>
                <w:sz w:val="20"/>
                <w:szCs w:val="20"/>
              </w:rPr>
              <w:t xml:space="preserve"> 10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Zagreb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375,00 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375,00 </w:t>
            </w: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0D0C9C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P="000D0C9C" w:rsidR="00E553A1">
            <w:pPr>
              <w:spacing w:after="0"/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0D0C9C" w:rsidR="00E553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type="pct" w:w="836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ZAGREBAČKA BANKA d.d. </w:t>
            </w:r>
          </w:p>
        </w:tc>
        <w:tc>
          <w:tcPr>
            <w:tcW w:type="pct" w:w="64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92963223473</w:t>
            </w:r>
          </w:p>
        </w:tc>
        <w:tc>
          <w:tcPr>
            <w:tcW w:type="pct" w:w="604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Trg bana 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Josipa Jelačića 10, </w:t>
            </w:r>
          </w:p>
          <w:p w:rsidRDefault="00E553A1" w:rsidP="000D0C9C" w:rsidR="00E553A1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type="pct" w:w="695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E553A1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546.883,48</w:t>
            </w:r>
          </w:p>
        </w:tc>
        <w:tc>
          <w:tcPr>
            <w:tcW w:type="pct" w:w="673"/>
            <w:tcBorders>
              <w:top w:val="nil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0D0C9C" w:rsidR="00E553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546.883,</w:t>
            </w:r>
            <w:r w:rsidR="00E553A1">
              <w:rPr>
                <w:sz w:val="20"/>
                <w:szCs w:val="20"/>
              </w:rPr>
              <w:t xml:space="preserve">48 </w:t>
            </w:r>
          </w:p>
        </w:tc>
        <w:tc>
          <w:tcPr>
            <w:tcW w:type="pct" w:w="620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  <w:tr w:rsidTr="00942EC5" w:rsidR="00E553A1">
        <w:trPr>
          <w:trHeight w:val="498"/>
        </w:trPr>
        <w:tc>
          <w:tcPr>
            <w:tcW w:type="pct" w:w="2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553A1" w:rsidR="00E5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8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553A1" w:rsidR="00E553A1">
            <w:pPr>
              <w:rPr>
                <w:sz w:val="20"/>
                <w:szCs w:val="20"/>
              </w:rPr>
            </w:pPr>
          </w:p>
        </w:tc>
        <w:tc>
          <w:tcPr>
            <w:tcW w:type="pct" w:w="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553A1" w:rsidR="00E553A1">
            <w:pPr>
              <w:rPr>
                <w:sz w:val="20"/>
                <w:szCs w:val="20"/>
              </w:rPr>
            </w:pPr>
          </w:p>
        </w:tc>
        <w:tc>
          <w:tcPr>
            <w:tcW w:type="pct" w:w="6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553A1" w:rsidR="00E553A1">
            <w:pPr>
              <w:rPr>
                <w:sz w:val="20"/>
                <w:szCs w:val="20"/>
              </w:rPr>
            </w:pP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E553A1" w:rsidR="00E553A1">
            <w:pPr>
              <w:rPr>
                <w:sz w:val="20"/>
                <w:szCs w:val="20"/>
              </w:rPr>
            </w:pP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553A1" w:rsidR="00E553A1">
            <w:pPr>
              <w:rPr>
                <w:sz w:val="20"/>
                <w:szCs w:val="20"/>
              </w:rPr>
            </w:pPr>
          </w:p>
        </w:tc>
        <w:tc>
          <w:tcPr>
            <w:tcW w:type="pct" w:w="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553A1" w:rsidR="00E553A1">
            <w:pPr>
              <w:jc w:val="right"/>
              <w:rPr>
                <w:sz w:val="20"/>
                <w:szCs w:val="20"/>
              </w:rPr>
            </w:pPr>
          </w:p>
        </w:tc>
      </w:tr>
    </w:tbl>
    <w:p w:rsidRDefault="00315604" w:rsidP="00315604" w:rsidR="00315604">
      <w:pPr>
        <w:jc w:val="both"/>
        <w:rPr>
          <w:sz w:val="20"/>
          <w:szCs w:val="20"/>
        </w:rPr>
      </w:pPr>
    </w:p>
    <w:p w:rsidRDefault="00315604" w:rsidP="00315604" w:rsidR="00E553A1" w:rsidRPr="00315604">
      <w:pPr>
        <w:ind w:firstLine="708"/>
        <w:jc w:val="both"/>
      </w:pPr>
      <w:r>
        <w:t>II/</w:t>
      </w:r>
      <w:r>
        <w:rPr>
          <w:bCs/>
          <w:lang w:eastAsia="hr-HR"/>
        </w:rPr>
        <w:t xml:space="preserve"> Vjerovnici iz točke I</w:t>
      </w:r>
      <w:r w:rsidR="00E553A1">
        <w:rPr>
          <w:bCs/>
          <w:lang w:eastAsia="hr-HR"/>
        </w:rPr>
        <w:t xml:space="preserve"> izreke </w:t>
      </w:r>
      <w:r>
        <w:rPr>
          <w:bCs/>
          <w:lang w:eastAsia="hr-HR"/>
        </w:rPr>
        <w:t>ovog rješenja čije su tražbine u cijelosti, odnosno,</w:t>
      </w:r>
      <w:r w:rsidR="00E553A1">
        <w:rPr>
          <w:bCs/>
          <w:lang w:eastAsia="hr-HR"/>
        </w:rPr>
        <w:t xml:space="preserve"> djelomično osporen</w:t>
      </w:r>
      <w:r>
        <w:rPr>
          <w:bCs/>
          <w:lang w:eastAsia="hr-HR"/>
        </w:rPr>
        <w:t>e</w:t>
      </w:r>
      <w:r w:rsidR="001F6AF7">
        <w:rPr>
          <w:bCs/>
          <w:lang w:eastAsia="hr-HR"/>
        </w:rPr>
        <w:t xml:space="preserve"> i to </w:t>
      </w:r>
      <w:proofErr w:type="spellStart"/>
      <w:r w:rsidR="001F6AF7">
        <w:rPr>
          <w:bCs/>
          <w:lang w:eastAsia="hr-HR"/>
        </w:rPr>
        <w:t>Cotra</w:t>
      </w:r>
      <w:proofErr w:type="spellEnd"/>
      <w:r w:rsidR="001F6AF7">
        <w:rPr>
          <w:bCs/>
          <w:lang w:eastAsia="hr-HR"/>
        </w:rPr>
        <w:t xml:space="preserve"> d.o.o. iz Varaždina, Croatia osiguranje d.d. iz</w:t>
      </w:r>
      <w:r>
        <w:rPr>
          <w:bCs/>
          <w:lang w:eastAsia="hr-HR"/>
        </w:rPr>
        <w:t xml:space="preserve"> </w:t>
      </w:r>
      <w:r w:rsidR="00534221">
        <w:rPr>
          <w:bCs/>
          <w:lang w:eastAsia="hr-HR"/>
        </w:rPr>
        <w:t xml:space="preserve">Zagreba, Hrvatski </w:t>
      </w:r>
      <w:proofErr w:type="spellStart"/>
      <w:r w:rsidR="00534221">
        <w:rPr>
          <w:bCs/>
          <w:lang w:eastAsia="hr-HR"/>
        </w:rPr>
        <w:t>telekom</w:t>
      </w:r>
      <w:proofErr w:type="spellEnd"/>
      <w:r w:rsidR="00534221">
        <w:rPr>
          <w:bCs/>
          <w:lang w:eastAsia="hr-HR"/>
        </w:rPr>
        <w:t xml:space="preserve"> d.d. iz Zagreba, </w:t>
      </w:r>
      <w:proofErr w:type="spellStart"/>
      <w:r w:rsidR="00534221">
        <w:rPr>
          <w:bCs/>
          <w:lang w:eastAsia="hr-HR"/>
        </w:rPr>
        <w:t>In</w:t>
      </w:r>
      <w:proofErr w:type="spellEnd"/>
      <w:r w:rsidR="00534221">
        <w:rPr>
          <w:bCs/>
          <w:lang w:eastAsia="hr-HR"/>
        </w:rPr>
        <w:t xml:space="preserve"> Time d.o.o. iz Hrašća </w:t>
      </w:r>
      <w:proofErr w:type="spellStart"/>
      <w:r w:rsidR="00534221">
        <w:rPr>
          <w:bCs/>
          <w:lang w:eastAsia="hr-HR"/>
        </w:rPr>
        <w:t>Turopljskog</w:t>
      </w:r>
      <w:proofErr w:type="spellEnd"/>
      <w:r w:rsidR="00534221">
        <w:rPr>
          <w:bCs/>
          <w:lang w:eastAsia="hr-HR"/>
        </w:rPr>
        <w:t xml:space="preserve">, </w:t>
      </w:r>
      <w:proofErr w:type="spellStart"/>
      <w:r w:rsidR="00534221">
        <w:rPr>
          <w:bCs/>
          <w:lang w:eastAsia="hr-HR"/>
        </w:rPr>
        <w:t>Intera</w:t>
      </w:r>
      <w:proofErr w:type="spellEnd"/>
      <w:r w:rsidR="00534221">
        <w:rPr>
          <w:bCs/>
          <w:lang w:eastAsia="hr-HR"/>
        </w:rPr>
        <w:t xml:space="preserve"> d.o.o. iz Ptuja, Republika Slovenija, Ljiljana </w:t>
      </w:r>
      <w:proofErr w:type="spellStart"/>
      <w:r w:rsidR="00534221">
        <w:rPr>
          <w:bCs/>
          <w:lang w:eastAsia="hr-HR"/>
        </w:rPr>
        <w:t>Koračević</w:t>
      </w:r>
      <w:proofErr w:type="spellEnd"/>
      <w:r w:rsidR="00534221">
        <w:rPr>
          <w:bCs/>
          <w:lang w:eastAsia="hr-HR"/>
        </w:rPr>
        <w:t xml:space="preserve"> iz Bednje, Miroslav </w:t>
      </w:r>
      <w:proofErr w:type="spellStart"/>
      <w:r w:rsidR="00534221">
        <w:rPr>
          <w:bCs/>
          <w:lang w:eastAsia="hr-HR"/>
        </w:rPr>
        <w:t>Koračević</w:t>
      </w:r>
      <w:proofErr w:type="spellEnd"/>
      <w:r w:rsidR="00534221">
        <w:rPr>
          <w:bCs/>
          <w:lang w:eastAsia="hr-HR"/>
        </w:rPr>
        <w:t xml:space="preserve"> iz Bednje, Zlatko </w:t>
      </w:r>
      <w:proofErr w:type="spellStart"/>
      <w:r w:rsidR="00534221">
        <w:rPr>
          <w:bCs/>
          <w:lang w:eastAsia="hr-HR"/>
        </w:rPr>
        <w:t>Koračević</w:t>
      </w:r>
      <w:proofErr w:type="spellEnd"/>
      <w:r w:rsidR="00534221">
        <w:rPr>
          <w:bCs/>
          <w:lang w:eastAsia="hr-HR"/>
        </w:rPr>
        <w:t xml:space="preserve"> iz Bednje, </w:t>
      </w:r>
      <w:proofErr w:type="spellStart"/>
      <w:r w:rsidR="00534221">
        <w:rPr>
          <w:bCs/>
          <w:lang w:eastAsia="hr-HR"/>
        </w:rPr>
        <w:t>Larix</w:t>
      </w:r>
      <w:proofErr w:type="spellEnd"/>
      <w:r w:rsidR="00534221">
        <w:rPr>
          <w:bCs/>
          <w:lang w:eastAsia="hr-HR"/>
        </w:rPr>
        <w:t xml:space="preserve"> Plus d.o.o. iz </w:t>
      </w:r>
      <w:proofErr w:type="spellStart"/>
      <w:r w:rsidR="00534221">
        <w:rPr>
          <w:bCs/>
          <w:lang w:eastAsia="hr-HR"/>
        </w:rPr>
        <w:t>Jalkovca</w:t>
      </w:r>
      <w:proofErr w:type="spellEnd"/>
      <w:r w:rsidR="00534221">
        <w:rPr>
          <w:bCs/>
          <w:lang w:eastAsia="hr-HR"/>
        </w:rPr>
        <w:t xml:space="preserve">, Marko Novak iz </w:t>
      </w:r>
      <w:proofErr w:type="spellStart"/>
      <w:r w:rsidR="00534221">
        <w:rPr>
          <w:bCs/>
          <w:lang w:eastAsia="hr-HR"/>
        </w:rPr>
        <w:t>Leštakovca</w:t>
      </w:r>
      <w:proofErr w:type="spellEnd"/>
      <w:r w:rsidR="00534221">
        <w:rPr>
          <w:bCs/>
          <w:lang w:eastAsia="hr-HR"/>
        </w:rPr>
        <w:t xml:space="preserve">, Ljiljana </w:t>
      </w:r>
      <w:proofErr w:type="spellStart"/>
      <w:r w:rsidR="00534221">
        <w:rPr>
          <w:bCs/>
          <w:lang w:eastAsia="hr-HR"/>
        </w:rPr>
        <w:t>Patafta</w:t>
      </w:r>
      <w:proofErr w:type="spellEnd"/>
      <w:r w:rsidR="00534221">
        <w:rPr>
          <w:bCs/>
          <w:lang w:eastAsia="hr-HR"/>
        </w:rPr>
        <w:t xml:space="preserve"> iz Varaždina, Ivan </w:t>
      </w:r>
      <w:proofErr w:type="spellStart"/>
      <w:r w:rsidR="00534221">
        <w:rPr>
          <w:bCs/>
          <w:lang w:eastAsia="hr-HR"/>
        </w:rPr>
        <w:t>Piskač</w:t>
      </w:r>
      <w:proofErr w:type="spellEnd"/>
      <w:r w:rsidR="00534221">
        <w:rPr>
          <w:bCs/>
          <w:lang w:eastAsia="hr-HR"/>
        </w:rPr>
        <w:t xml:space="preserve"> iz </w:t>
      </w:r>
      <w:proofErr w:type="spellStart"/>
      <w:r w:rsidR="00534221">
        <w:rPr>
          <w:bCs/>
          <w:lang w:eastAsia="hr-HR"/>
        </w:rPr>
        <w:t>Gačica</w:t>
      </w:r>
      <w:proofErr w:type="spellEnd"/>
      <w:r w:rsidR="00534221">
        <w:rPr>
          <w:bCs/>
          <w:lang w:eastAsia="hr-HR"/>
        </w:rPr>
        <w:t xml:space="preserve"> te Blaženka </w:t>
      </w:r>
      <w:proofErr w:type="spellStart"/>
      <w:r w:rsidR="00534221">
        <w:rPr>
          <w:bCs/>
          <w:lang w:eastAsia="hr-HR"/>
        </w:rPr>
        <w:t>Stajić</w:t>
      </w:r>
      <w:proofErr w:type="spellEnd"/>
      <w:r w:rsidR="00534221">
        <w:rPr>
          <w:bCs/>
          <w:lang w:eastAsia="hr-HR"/>
        </w:rPr>
        <w:t xml:space="preserve"> iz Varaždina </w:t>
      </w:r>
      <w:r>
        <w:rPr>
          <w:bCs/>
          <w:lang w:eastAsia="hr-HR"/>
        </w:rPr>
        <w:t>upućuju</w:t>
      </w:r>
      <w:r w:rsidR="00E553A1">
        <w:rPr>
          <w:bCs/>
          <w:lang w:eastAsia="hr-HR"/>
        </w:rPr>
        <w:t xml:space="preserve"> se na pokretanje parnice protiv dužnika, radi utvrđivanja osporenog iznosa tražbine.</w:t>
      </w:r>
    </w:p>
    <w:p w:rsidRDefault="00315604" w:rsidP="00E553A1" w:rsidR="00334C9E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 xml:space="preserve">          </w:t>
      </w:r>
      <w:r>
        <w:rPr>
          <w:bCs/>
          <w:lang w:eastAsia="hr-HR"/>
        </w:rPr>
        <w:tab/>
        <w:t>IV/ Ako vjerovnici iz točke I</w:t>
      </w:r>
      <w:r w:rsidR="00E553A1">
        <w:rPr>
          <w:bCs/>
          <w:lang w:eastAsia="hr-HR"/>
        </w:rPr>
        <w:t xml:space="preserve"> izreke </w:t>
      </w:r>
      <w:r>
        <w:rPr>
          <w:bCs/>
          <w:lang w:eastAsia="hr-HR"/>
        </w:rPr>
        <w:t>ovog rješenja ne pokrenu</w:t>
      </w:r>
      <w:r w:rsidR="00E553A1">
        <w:rPr>
          <w:bCs/>
          <w:lang w:eastAsia="hr-HR"/>
        </w:rPr>
        <w:t xml:space="preserve"> parnicu u roku od 8 dana od dana primitka ovoga rješenja o upućivanju na parnicu, smatrat</w:t>
      </w:r>
      <w:r>
        <w:rPr>
          <w:bCs/>
          <w:lang w:eastAsia="hr-HR"/>
        </w:rPr>
        <w:t>i će se da su odustali</w:t>
      </w:r>
      <w:r w:rsidR="00E553A1">
        <w:rPr>
          <w:bCs/>
          <w:lang w:eastAsia="hr-HR"/>
        </w:rPr>
        <w:t xml:space="preserve"> od prava na vođenje parnice. </w:t>
      </w:r>
    </w:p>
    <w:p w:rsidRDefault="00334C9E" w:rsidP="00E553A1" w:rsidR="00334C9E">
      <w:pPr>
        <w:spacing w:after="0"/>
        <w:jc w:val="both"/>
        <w:rPr>
          <w:bCs/>
          <w:lang w:eastAsia="hr-HR"/>
        </w:rPr>
      </w:pPr>
    </w:p>
    <w:p w:rsidRDefault="00E553A1" w:rsidP="00E553A1" w:rsidR="00E553A1">
      <w:pPr>
        <w:spacing w:after="0"/>
        <w:rPr>
          <w:bCs/>
          <w:lang w:eastAsia="hr-HR"/>
        </w:rPr>
      </w:pPr>
    </w:p>
    <w:p w:rsidRDefault="00A61DC7" w:rsidP="00E553A1" w:rsidR="00A61DC7">
      <w:pPr>
        <w:spacing w:after="0"/>
        <w:rPr>
          <w:bCs/>
          <w:lang w:eastAsia="hr-HR"/>
        </w:rPr>
      </w:pPr>
    </w:p>
    <w:p w:rsidRDefault="00A61DC7" w:rsidP="00E553A1" w:rsidR="00A61DC7">
      <w:pPr>
        <w:spacing w:after="0"/>
        <w:rPr>
          <w:bCs/>
          <w:lang w:eastAsia="hr-HR"/>
        </w:rPr>
      </w:pPr>
    </w:p>
    <w:p w:rsidRDefault="00E553A1" w:rsidP="00E553A1" w:rsidR="00E553A1">
      <w:pPr>
        <w:spacing w:after="0"/>
        <w:jc w:val="center"/>
        <w:rPr>
          <w:bCs/>
          <w:lang w:eastAsia="hr-HR"/>
        </w:rPr>
      </w:pPr>
      <w:r>
        <w:rPr>
          <w:bCs/>
          <w:lang w:eastAsia="hr-HR"/>
        </w:rPr>
        <w:lastRenderedPageBreak/>
        <w:t>Obrazloženje</w:t>
      </w:r>
    </w:p>
    <w:p w:rsidRDefault="00E553A1" w:rsidP="00E553A1" w:rsidR="00E553A1">
      <w:pPr>
        <w:pStyle w:val="Tijeloteksta"/>
        <w:spacing w:after="0"/>
        <w:rPr>
          <w:lang w:eastAsia="hr-HR"/>
        </w:rPr>
      </w:pPr>
    </w:p>
    <w:p w:rsidRDefault="00E553A1" w:rsidP="00E553A1" w:rsidR="00E553A1">
      <w:pPr>
        <w:spacing w:after="0"/>
        <w:ind w:firstLine="708"/>
        <w:jc w:val="both"/>
      </w:pPr>
      <w:r>
        <w:t xml:space="preserve">Dužnik je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(Narodne novine br. 71/2015.,  dalje : SZ-a), nakon čega je ovaj sud donio rješenje o otvaranju </w:t>
      </w:r>
      <w:proofErr w:type="spellStart"/>
      <w:r>
        <w:t>predstečajnog</w:t>
      </w:r>
      <w:proofErr w:type="spellEnd"/>
      <w:r>
        <w:t xml:space="preserve"> postupka, kojim je između ostalog imenovao povjerenika i odredio ročište radi ispitivanja tražbina. </w:t>
      </w:r>
    </w:p>
    <w:p w:rsidRDefault="00E553A1" w:rsidP="00E553A1" w:rsidR="00E553A1">
      <w:pPr>
        <w:spacing w:after="0"/>
        <w:jc w:val="both"/>
        <w:rPr>
          <w:bCs/>
          <w:lang w:eastAsia="hr-HR"/>
        </w:rPr>
      </w:pPr>
      <w:r>
        <w:tab/>
        <w:t xml:space="preserve">Na ročištu radi ispitivanja tražbina </w:t>
      </w:r>
      <w:r w:rsidR="00517394">
        <w:t>15. ožujka</w:t>
      </w:r>
      <w:r>
        <w:t xml:space="preserve"> 2017. sud je sastavio tablicu ispitanih tražbina (čl. 49. st. 1. SZ-a), na temelju koje je donijeto ovo rješenje (čl. 50. st. 1. SZ-a), </w:t>
      </w:r>
      <w:r>
        <w:rPr>
          <w:bCs/>
          <w:lang w:eastAsia="hr-HR"/>
        </w:rPr>
        <w:t>kojim je odlučeno u kojem su iznosu pojedine tražbine utvrđene, odnosno</w:t>
      </w:r>
      <w:r w:rsidR="00517394">
        <w:rPr>
          <w:bCs/>
          <w:lang w:eastAsia="hr-HR"/>
        </w:rPr>
        <w:t>,</w:t>
      </w:r>
      <w:r>
        <w:rPr>
          <w:bCs/>
          <w:lang w:eastAsia="hr-HR"/>
        </w:rPr>
        <w:t xml:space="preserve"> osporene, uz naznaku razloga osporavanja.</w:t>
      </w:r>
    </w:p>
    <w:p w:rsidRDefault="00E553A1" w:rsidP="00334C9E" w:rsidR="00E553A1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>Tražbin</w:t>
      </w:r>
      <w:r w:rsidR="009707C1">
        <w:rPr>
          <w:bCs/>
          <w:lang w:eastAsia="hr-HR"/>
        </w:rPr>
        <w:t>e</w:t>
      </w:r>
      <w:r w:rsidR="00CF4F78">
        <w:rPr>
          <w:bCs/>
          <w:lang w:eastAsia="hr-HR"/>
        </w:rPr>
        <w:t xml:space="preserve"> vjerovnika prijavljen</w:t>
      </w:r>
      <w:r w:rsidR="009707C1">
        <w:rPr>
          <w:bCs/>
          <w:lang w:eastAsia="hr-HR"/>
        </w:rPr>
        <w:t>e</w:t>
      </w:r>
      <w:r>
        <w:rPr>
          <w:bCs/>
          <w:lang w:eastAsia="hr-HR"/>
        </w:rPr>
        <w:t xml:space="preserve"> u</w:t>
      </w:r>
      <w:r w:rsidR="00CF4F78">
        <w:rPr>
          <w:bCs/>
          <w:lang w:eastAsia="hr-HR"/>
        </w:rPr>
        <w:t xml:space="preserve"> propisanom roku smatra</w:t>
      </w:r>
      <w:r w:rsidR="009707C1">
        <w:rPr>
          <w:bCs/>
          <w:lang w:eastAsia="hr-HR"/>
        </w:rPr>
        <w:t>ju</w:t>
      </w:r>
      <w:r>
        <w:rPr>
          <w:bCs/>
          <w:lang w:eastAsia="hr-HR"/>
        </w:rPr>
        <w:t xml:space="preserve"> se utvrđenima ako ih nije osporio dužnik, povjerenik ili vjerovnik (čl. 47. SZ-a), a navedene su u </w:t>
      </w:r>
      <w:r w:rsidR="009707C1">
        <w:rPr>
          <w:bCs/>
          <w:lang w:eastAsia="hr-HR"/>
        </w:rPr>
        <w:t>točki I izreke ovog rješenja.</w:t>
      </w:r>
    </w:p>
    <w:p w:rsidRDefault="009707C1" w:rsidP="00E553A1" w:rsidR="009707C1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>Tražbine</w:t>
      </w:r>
      <w:r w:rsidR="00E553A1">
        <w:rPr>
          <w:bCs/>
          <w:lang w:eastAsia="hr-HR"/>
        </w:rPr>
        <w:t xml:space="preserve"> vjerovnika</w:t>
      </w:r>
      <w:r w:rsidR="001F6AF7">
        <w:rPr>
          <w:bCs/>
          <w:lang w:eastAsia="hr-HR"/>
        </w:rPr>
        <w:t xml:space="preserve"> </w:t>
      </w:r>
      <w:proofErr w:type="spellStart"/>
      <w:r w:rsidR="00EB6F98">
        <w:rPr>
          <w:bCs/>
          <w:lang w:eastAsia="hr-HR"/>
        </w:rPr>
        <w:t>Cotra</w:t>
      </w:r>
      <w:proofErr w:type="spellEnd"/>
      <w:r w:rsidR="00EB6F98">
        <w:rPr>
          <w:bCs/>
          <w:lang w:eastAsia="hr-HR"/>
        </w:rPr>
        <w:t xml:space="preserve"> d.o.o. iz Varaždina, Croatia osiguranje d.d. iz Zagreba, Hrvatski </w:t>
      </w:r>
      <w:proofErr w:type="spellStart"/>
      <w:r w:rsidR="00EB6F98">
        <w:rPr>
          <w:bCs/>
          <w:lang w:eastAsia="hr-HR"/>
        </w:rPr>
        <w:t>telekom</w:t>
      </w:r>
      <w:proofErr w:type="spellEnd"/>
      <w:r w:rsidR="00EB6F98">
        <w:rPr>
          <w:bCs/>
          <w:lang w:eastAsia="hr-HR"/>
        </w:rPr>
        <w:t xml:space="preserve"> d.d. iz Zagreba, </w:t>
      </w:r>
      <w:proofErr w:type="spellStart"/>
      <w:r w:rsidR="00EB6F98">
        <w:rPr>
          <w:bCs/>
          <w:lang w:eastAsia="hr-HR"/>
        </w:rPr>
        <w:t>In</w:t>
      </w:r>
      <w:proofErr w:type="spellEnd"/>
      <w:r w:rsidR="00EB6F98">
        <w:rPr>
          <w:bCs/>
          <w:lang w:eastAsia="hr-HR"/>
        </w:rPr>
        <w:t xml:space="preserve"> Time d.o.o. iz Hrašća </w:t>
      </w:r>
      <w:proofErr w:type="spellStart"/>
      <w:r w:rsidR="00EB6F98">
        <w:rPr>
          <w:bCs/>
          <w:lang w:eastAsia="hr-HR"/>
        </w:rPr>
        <w:t>Turopljskog</w:t>
      </w:r>
      <w:proofErr w:type="spellEnd"/>
      <w:r w:rsidR="00EB6F98">
        <w:rPr>
          <w:bCs/>
          <w:lang w:eastAsia="hr-HR"/>
        </w:rPr>
        <w:t xml:space="preserve">, </w:t>
      </w:r>
      <w:proofErr w:type="spellStart"/>
      <w:r w:rsidR="00EB6F98">
        <w:rPr>
          <w:bCs/>
          <w:lang w:eastAsia="hr-HR"/>
        </w:rPr>
        <w:t>Intera</w:t>
      </w:r>
      <w:proofErr w:type="spellEnd"/>
      <w:r w:rsidR="00EB6F98">
        <w:rPr>
          <w:bCs/>
          <w:lang w:eastAsia="hr-HR"/>
        </w:rPr>
        <w:t xml:space="preserve"> d.o.o. iz Ptuja, Republika Slovenija,</w:t>
      </w:r>
      <w:r w:rsidR="00EB6F98">
        <w:rPr>
          <w:bCs/>
          <w:lang w:eastAsia="hr-HR"/>
        </w:rPr>
        <w:t xml:space="preserve"> Ljiljane</w:t>
      </w:r>
      <w:r w:rsidR="00EB6F98">
        <w:rPr>
          <w:bCs/>
          <w:lang w:eastAsia="hr-HR"/>
        </w:rPr>
        <w:t xml:space="preserve"> </w:t>
      </w:r>
      <w:proofErr w:type="spellStart"/>
      <w:r w:rsidR="00EB6F98">
        <w:rPr>
          <w:bCs/>
          <w:lang w:eastAsia="hr-HR"/>
        </w:rPr>
        <w:t>Koračević</w:t>
      </w:r>
      <w:proofErr w:type="spellEnd"/>
      <w:r w:rsidR="00EB6F98">
        <w:rPr>
          <w:bCs/>
          <w:lang w:eastAsia="hr-HR"/>
        </w:rPr>
        <w:t xml:space="preserve"> iz Bednje, Miroslav</w:t>
      </w:r>
      <w:r w:rsidR="00EB6F98">
        <w:rPr>
          <w:bCs/>
          <w:lang w:eastAsia="hr-HR"/>
        </w:rPr>
        <w:t>a</w:t>
      </w:r>
      <w:r w:rsidR="00EB6F98">
        <w:rPr>
          <w:bCs/>
          <w:lang w:eastAsia="hr-HR"/>
        </w:rPr>
        <w:t xml:space="preserve"> </w:t>
      </w:r>
      <w:proofErr w:type="spellStart"/>
      <w:r w:rsidR="00EB6F98">
        <w:rPr>
          <w:bCs/>
          <w:lang w:eastAsia="hr-HR"/>
        </w:rPr>
        <w:t>Koračević</w:t>
      </w:r>
      <w:r w:rsidR="00EB6F98">
        <w:rPr>
          <w:bCs/>
          <w:lang w:eastAsia="hr-HR"/>
        </w:rPr>
        <w:t>a</w:t>
      </w:r>
      <w:proofErr w:type="spellEnd"/>
      <w:r w:rsidR="00EB6F98">
        <w:rPr>
          <w:bCs/>
          <w:lang w:eastAsia="hr-HR"/>
        </w:rPr>
        <w:t xml:space="preserve"> iz Bednje, Zlatka</w:t>
      </w:r>
      <w:r w:rsidR="00EB6F98">
        <w:rPr>
          <w:bCs/>
          <w:lang w:eastAsia="hr-HR"/>
        </w:rPr>
        <w:t xml:space="preserve"> </w:t>
      </w:r>
      <w:proofErr w:type="spellStart"/>
      <w:r w:rsidR="00EB6F98">
        <w:rPr>
          <w:bCs/>
          <w:lang w:eastAsia="hr-HR"/>
        </w:rPr>
        <w:t>Koračević</w:t>
      </w:r>
      <w:r w:rsidR="00EB6F98">
        <w:rPr>
          <w:bCs/>
          <w:lang w:eastAsia="hr-HR"/>
        </w:rPr>
        <w:t>a</w:t>
      </w:r>
      <w:proofErr w:type="spellEnd"/>
      <w:r w:rsidR="00EB6F98">
        <w:rPr>
          <w:bCs/>
          <w:lang w:eastAsia="hr-HR"/>
        </w:rPr>
        <w:t xml:space="preserve"> iz Bednje, </w:t>
      </w:r>
      <w:proofErr w:type="spellStart"/>
      <w:r w:rsidR="00EB6F98">
        <w:rPr>
          <w:bCs/>
          <w:lang w:eastAsia="hr-HR"/>
        </w:rPr>
        <w:t>Larix</w:t>
      </w:r>
      <w:proofErr w:type="spellEnd"/>
      <w:r w:rsidR="00EB6F98">
        <w:rPr>
          <w:bCs/>
          <w:lang w:eastAsia="hr-HR"/>
        </w:rPr>
        <w:t xml:space="preserve"> </w:t>
      </w:r>
      <w:r w:rsidR="00EB6F98">
        <w:rPr>
          <w:bCs/>
          <w:lang w:eastAsia="hr-HR"/>
        </w:rPr>
        <w:t xml:space="preserve">Plus d.o.o. iz </w:t>
      </w:r>
      <w:proofErr w:type="spellStart"/>
      <w:r w:rsidR="00EB6F98">
        <w:rPr>
          <w:bCs/>
          <w:lang w:eastAsia="hr-HR"/>
        </w:rPr>
        <w:t>Jalkovca</w:t>
      </w:r>
      <w:proofErr w:type="spellEnd"/>
      <w:r w:rsidR="00EB6F98">
        <w:rPr>
          <w:bCs/>
          <w:lang w:eastAsia="hr-HR"/>
        </w:rPr>
        <w:t>, Marka</w:t>
      </w:r>
      <w:r w:rsidR="00EB6F98">
        <w:rPr>
          <w:bCs/>
          <w:lang w:eastAsia="hr-HR"/>
        </w:rPr>
        <w:t xml:space="preserve"> Novak</w:t>
      </w:r>
      <w:r w:rsidR="00EB6F98">
        <w:rPr>
          <w:bCs/>
          <w:lang w:eastAsia="hr-HR"/>
        </w:rPr>
        <w:t xml:space="preserve">a iz </w:t>
      </w:r>
      <w:proofErr w:type="spellStart"/>
      <w:r w:rsidR="00EB6F98">
        <w:rPr>
          <w:bCs/>
          <w:lang w:eastAsia="hr-HR"/>
        </w:rPr>
        <w:t>Leštakovca</w:t>
      </w:r>
      <w:proofErr w:type="spellEnd"/>
      <w:r w:rsidR="00EB6F98">
        <w:rPr>
          <w:bCs/>
          <w:lang w:eastAsia="hr-HR"/>
        </w:rPr>
        <w:t>, Ljiljane</w:t>
      </w:r>
      <w:r w:rsidR="00EB6F98">
        <w:rPr>
          <w:bCs/>
          <w:lang w:eastAsia="hr-HR"/>
        </w:rPr>
        <w:t xml:space="preserve"> </w:t>
      </w:r>
      <w:proofErr w:type="spellStart"/>
      <w:r w:rsidR="00EB6F98">
        <w:rPr>
          <w:bCs/>
          <w:lang w:eastAsia="hr-HR"/>
        </w:rPr>
        <w:t>Patafta</w:t>
      </w:r>
      <w:proofErr w:type="spellEnd"/>
      <w:r w:rsidR="00EB6F98">
        <w:rPr>
          <w:bCs/>
          <w:lang w:eastAsia="hr-HR"/>
        </w:rPr>
        <w:t xml:space="preserve"> iz Varaždina, Ivan</w:t>
      </w:r>
      <w:r w:rsidR="00EB6F98">
        <w:rPr>
          <w:bCs/>
          <w:lang w:eastAsia="hr-HR"/>
        </w:rPr>
        <w:t>a</w:t>
      </w:r>
      <w:r w:rsidR="00EB6F98">
        <w:rPr>
          <w:bCs/>
          <w:lang w:eastAsia="hr-HR"/>
        </w:rPr>
        <w:t xml:space="preserve"> </w:t>
      </w:r>
      <w:proofErr w:type="spellStart"/>
      <w:r w:rsidR="00EB6F98">
        <w:rPr>
          <w:bCs/>
          <w:lang w:eastAsia="hr-HR"/>
        </w:rPr>
        <w:t>Piskač</w:t>
      </w:r>
      <w:r w:rsidR="00EB6F98">
        <w:rPr>
          <w:bCs/>
          <w:lang w:eastAsia="hr-HR"/>
        </w:rPr>
        <w:t>a</w:t>
      </w:r>
      <w:proofErr w:type="spellEnd"/>
      <w:r w:rsidR="00EB6F98">
        <w:rPr>
          <w:bCs/>
          <w:lang w:eastAsia="hr-HR"/>
        </w:rPr>
        <w:t xml:space="preserve"> iz </w:t>
      </w:r>
      <w:proofErr w:type="spellStart"/>
      <w:r w:rsidR="00EB6F98">
        <w:rPr>
          <w:bCs/>
          <w:lang w:eastAsia="hr-HR"/>
        </w:rPr>
        <w:t>Gačica</w:t>
      </w:r>
      <w:proofErr w:type="spellEnd"/>
      <w:r w:rsidR="00EB6F98">
        <w:rPr>
          <w:bCs/>
          <w:lang w:eastAsia="hr-HR"/>
        </w:rPr>
        <w:t xml:space="preserve"> te Blaž</w:t>
      </w:r>
      <w:r w:rsidR="00EB6F98">
        <w:rPr>
          <w:bCs/>
          <w:lang w:eastAsia="hr-HR"/>
        </w:rPr>
        <w:t>enke</w:t>
      </w:r>
      <w:r w:rsidR="00EB6F98">
        <w:rPr>
          <w:bCs/>
          <w:lang w:eastAsia="hr-HR"/>
        </w:rPr>
        <w:t xml:space="preserve"> </w:t>
      </w:r>
      <w:proofErr w:type="spellStart"/>
      <w:r w:rsidR="00EB6F98">
        <w:rPr>
          <w:bCs/>
          <w:lang w:eastAsia="hr-HR"/>
        </w:rPr>
        <w:t>Stajić</w:t>
      </w:r>
      <w:proofErr w:type="spellEnd"/>
      <w:r w:rsidR="00EB6F98">
        <w:rPr>
          <w:bCs/>
          <w:lang w:eastAsia="hr-HR"/>
        </w:rPr>
        <w:t xml:space="preserve"> iz Varaždina</w:t>
      </w:r>
      <w:r w:rsidR="00201603">
        <w:rPr>
          <w:bCs/>
          <w:lang w:eastAsia="hr-HR"/>
        </w:rPr>
        <w:t>, djelomično su, odnosno, u cijelosti osporene</w:t>
      </w:r>
      <w:r w:rsidR="00862740">
        <w:rPr>
          <w:bCs/>
          <w:lang w:eastAsia="hr-HR"/>
        </w:rPr>
        <w:t xml:space="preserve"> ili od strane du</w:t>
      </w:r>
      <w:r w:rsidR="000052E4">
        <w:rPr>
          <w:bCs/>
          <w:lang w:eastAsia="hr-HR"/>
        </w:rPr>
        <w:t>žnika ili od strane povjerenika, uz obrazloženja navede</w:t>
      </w:r>
      <w:r w:rsidR="00CD29EB">
        <w:rPr>
          <w:bCs/>
          <w:lang w:eastAsia="hr-HR"/>
        </w:rPr>
        <w:t>na na ročištu održanom 15. ožujka 2017., te u tablici ispitanih tražbina.</w:t>
      </w:r>
    </w:p>
    <w:p w:rsidRDefault="00B57B1C" w:rsidP="00E553A1" w:rsidR="00E553A1">
      <w:pPr>
        <w:spacing w:after="0"/>
        <w:jc w:val="both"/>
        <w:rPr>
          <w:bCs/>
          <w:lang w:eastAsia="hr-HR"/>
        </w:rPr>
      </w:pPr>
      <w:r>
        <w:rPr>
          <w:bCs/>
          <w:lang w:eastAsia="hr-HR"/>
        </w:rPr>
        <w:tab/>
        <w:t xml:space="preserve">Temeljem iznijetog, gore navedeni vjerovnici čije su tražbine u cijelosti, odnosno, djelomično osporene </w:t>
      </w:r>
      <w:r w:rsidR="00E553A1">
        <w:rPr>
          <w:bCs/>
          <w:lang w:eastAsia="hr-HR"/>
        </w:rPr>
        <w:t>upućen</w:t>
      </w:r>
      <w:r>
        <w:rPr>
          <w:bCs/>
          <w:lang w:eastAsia="hr-HR"/>
        </w:rPr>
        <w:t>i su</w:t>
      </w:r>
      <w:r w:rsidR="00E553A1">
        <w:rPr>
          <w:bCs/>
          <w:lang w:eastAsia="hr-HR"/>
        </w:rPr>
        <w:t xml:space="preserve"> na parnicu protiv dužnika radi utvrđivanja osporene tražbine, temeljem čl. </w:t>
      </w:r>
      <w:r>
        <w:rPr>
          <w:bCs/>
          <w:lang w:eastAsia="hr-HR"/>
        </w:rPr>
        <w:t xml:space="preserve">266. </w:t>
      </w:r>
      <w:r w:rsidR="00E553A1">
        <w:rPr>
          <w:bCs/>
          <w:lang w:eastAsia="hr-HR"/>
        </w:rPr>
        <w:t xml:space="preserve">st. 1. i </w:t>
      </w:r>
      <w:r>
        <w:rPr>
          <w:bCs/>
          <w:lang w:eastAsia="hr-HR"/>
        </w:rPr>
        <w:t xml:space="preserve">st. </w:t>
      </w:r>
      <w:r w:rsidR="00A940DC">
        <w:rPr>
          <w:bCs/>
          <w:lang w:eastAsia="hr-HR"/>
        </w:rPr>
        <w:t xml:space="preserve">2., a u svezi </w:t>
      </w:r>
      <w:r>
        <w:rPr>
          <w:bCs/>
          <w:lang w:eastAsia="hr-HR"/>
        </w:rPr>
        <w:t>čl.</w:t>
      </w:r>
      <w:r w:rsidR="00E553A1">
        <w:rPr>
          <w:bCs/>
          <w:lang w:eastAsia="hr-HR"/>
        </w:rPr>
        <w:t xml:space="preserve"> 50. st. </w:t>
      </w:r>
      <w:r>
        <w:rPr>
          <w:bCs/>
          <w:lang w:eastAsia="hr-HR"/>
        </w:rPr>
        <w:t xml:space="preserve">2. i st. </w:t>
      </w:r>
      <w:r w:rsidR="00E553A1">
        <w:rPr>
          <w:bCs/>
          <w:lang w:eastAsia="hr-HR"/>
        </w:rPr>
        <w:t>3. SZ-a</w:t>
      </w:r>
      <w:r>
        <w:rPr>
          <w:bCs/>
          <w:lang w:eastAsia="hr-HR"/>
        </w:rPr>
        <w:t>.</w:t>
      </w:r>
      <w:r w:rsidR="00E553A1">
        <w:rPr>
          <w:bCs/>
          <w:lang w:eastAsia="hr-HR"/>
        </w:rPr>
        <w:t xml:space="preserve"> </w:t>
      </w:r>
    </w:p>
    <w:p w:rsidRDefault="00101AFF" w:rsidP="00E553A1" w:rsidR="00E553A1">
      <w:pPr>
        <w:spacing w:after="0"/>
        <w:jc w:val="both"/>
      </w:pPr>
      <w:r>
        <w:tab/>
        <w:t>Radi svega navedenog valjalo je temeljem odredbe čl. 50. SZ-a, odlučiti kao u izreci ovog rješenja.</w:t>
      </w:r>
    </w:p>
    <w:p w:rsidRDefault="00E553A1" w:rsidP="00E553A1" w:rsidR="00E553A1">
      <w:pPr>
        <w:spacing w:after="0"/>
        <w:jc w:val="center"/>
      </w:pPr>
    </w:p>
    <w:p w:rsidRDefault="007E5273" w:rsidP="00E553A1" w:rsidR="007E5273">
      <w:pPr>
        <w:spacing w:after="0"/>
        <w:jc w:val="center"/>
      </w:pPr>
    </w:p>
    <w:p w:rsidRDefault="007E5273" w:rsidP="00E553A1" w:rsidR="007E5273">
      <w:pPr>
        <w:spacing w:after="0"/>
        <w:jc w:val="center"/>
      </w:pPr>
    </w:p>
    <w:p w:rsidRDefault="00D0496F" w:rsidP="00E553A1" w:rsidR="00E553A1">
      <w:pPr>
        <w:spacing w:after="0"/>
        <w:jc w:val="center"/>
      </w:pPr>
      <w:r>
        <w:t>U Varaždinu, 15. ožujka</w:t>
      </w:r>
      <w:r w:rsidR="00E553A1">
        <w:t xml:space="preserve"> 2017.</w:t>
      </w:r>
    </w:p>
    <w:p w:rsidRDefault="00E553A1" w:rsidP="00E553A1" w:rsidR="00E553A1">
      <w:pPr>
        <w:spacing w:after="0"/>
        <w:jc w:val="center"/>
      </w:pPr>
    </w:p>
    <w:p w:rsidRDefault="007E5273" w:rsidP="00E553A1" w:rsidR="007E5273">
      <w:pPr>
        <w:spacing w:after="0"/>
        <w:jc w:val="center"/>
      </w:pPr>
    </w:p>
    <w:p w:rsidRDefault="00E553A1" w:rsidP="00E553A1" w:rsidR="00E553A1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334C9E" w:rsidP="00E553A1" w:rsidR="00E553A1" w:rsidRPr="00D0496F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 xml:space="preserve">      </w:t>
      </w:r>
      <w:r w:rsidR="00E553A1" w:rsidRPr="00D0496F">
        <w:rPr>
          <w:rFonts w:hAnsi="Times New Roman" w:ascii="Times New Roman"/>
          <w:i w:val="false"/>
          <w:color w:val="auto"/>
        </w:rPr>
        <w:t>SUDAC :</w:t>
      </w:r>
    </w:p>
    <w:p w:rsidRDefault="00E553A1" w:rsidP="00E553A1" w:rsidR="00E553A1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E553A1" w:rsidP="00E553A1" w:rsidR="00E553A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Hugo </w:t>
      </w:r>
      <w:proofErr w:type="spellStart"/>
      <w:r>
        <w:t>Wedemeyer</w:t>
      </w:r>
      <w:proofErr w:type="spellEnd"/>
      <w:r>
        <w:t>, v.r.</w:t>
      </w:r>
    </w:p>
    <w:p w:rsidRDefault="00E553A1" w:rsidP="00E553A1" w:rsidR="00E553A1">
      <w:pPr>
        <w:spacing w:after="0"/>
      </w:pPr>
    </w:p>
    <w:p w:rsidRDefault="00E553A1" w:rsidP="00E553A1" w:rsidR="00E553A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2A7609" w:rsidP="00E553A1" w:rsidR="002A7609">
      <w:pPr>
        <w:spacing w:after="0"/>
      </w:pPr>
    </w:p>
    <w:p w:rsidRDefault="002A7609" w:rsidP="00E553A1" w:rsidR="002A7609">
      <w:pPr>
        <w:spacing w:after="0"/>
      </w:pPr>
    </w:p>
    <w:p w:rsidRDefault="00E553A1" w:rsidP="00E553A1" w:rsidR="00E553A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E553A1" w:rsidP="00E553A1" w:rsidR="00E553A1">
      <w:pPr>
        <w:spacing w:after="0"/>
      </w:pPr>
    </w:p>
    <w:p w:rsidRDefault="00E553A1" w:rsidP="00E553A1" w:rsidR="00E553A1">
      <w:pPr>
        <w:spacing w:after="0"/>
        <w:rPr>
          <w:u w:val="single"/>
        </w:rPr>
      </w:pPr>
      <w:r>
        <w:rPr>
          <w:u w:val="single"/>
        </w:rPr>
        <w:t>UPUTA  O  PRAVNOM  LIJEKU  :</w:t>
      </w:r>
    </w:p>
    <w:p w:rsidRDefault="00E553A1" w:rsidP="00E553A1" w:rsidR="00E553A1">
      <w:pPr>
        <w:spacing w:after="0"/>
        <w:ind w:firstLine="708"/>
        <w:jc w:val="both"/>
      </w:pPr>
      <w:r>
        <w:t xml:space="preserve">Protiv ovog rješenja pravo na žalbu ima dužnik i svaki vjerovnik u dijelu koji se odnosi na njegovu prijavljenu tražbinu i tražbinu koju je osporio (čl. </w:t>
      </w:r>
      <w:r w:rsidR="004E1490">
        <w:t>265. st. 3</w:t>
      </w:r>
      <w:r>
        <w:t>. S</w:t>
      </w:r>
      <w:r w:rsidR="0068385C">
        <w:t>Z-a</w:t>
      </w:r>
      <w:r>
        <w:t>), u roku od osam (8) dana od isteka osmog dana od dana objave ovog rješenja na mrežnoj stranici e-Oglasna ploča. Žalba se podnosi u tri (3) primjerka putem ovoga suda, a o žalbi odlučuje Visoki trgovački sud Republike Hrvatske u Zagrebu.</w:t>
      </w:r>
    </w:p>
    <w:p w:rsidRDefault="00E553A1" w:rsidP="00E553A1" w:rsidR="00E553A1">
      <w:pPr>
        <w:spacing w:after="0"/>
      </w:pPr>
      <w:bookmarkStart w:name="_GoBack" w:id="0"/>
      <w:bookmarkEnd w:id="0"/>
      <w:r>
        <w:lastRenderedPageBreak/>
        <w:t>DNA :</w:t>
      </w:r>
    </w:p>
    <w:p w:rsidRDefault="00E553A1" w:rsidP="00E553A1" w:rsidR="00E553A1">
      <w:pPr>
        <w:spacing w:after="0"/>
      </w:pPr>
    </w:p>
    <w:p w:rsidRDefault="00E553A1" w:rsidP="00E553A1" w:rsidR="00E553A1">
      <w:pPr>
        <w:spacing w:after="0"/>
      </w:pPr>
      <w:r>
        <w:t xml:space="preserve">e-Oglasna ploča ovoga suda, </w:t>
      </w:r>
    </w:p>
    <w:p w:rsidRDefault="00E553A1" w:rsidP="00E553A1" w:rsidR="00E553A1">
      <w:pPr>
        <w:spacing w:after="0"/>
      </w:pPr>
    </w:p>
    <w:p w:rsidRDefault="00E553A1" w:rsidP="00E553A1" w:rsidR="00E553A1">
      <w:pPr>
        <w:spacing w:after="0"/>
      </w:pPr>
    </w:p>
    <w:p w:rsidRDefault="00E553A1" w:rsidP="00E553A1" w:rsidR="00E553A1">
      <w:pPr>
        <w:spacing w:after="0"/>
      </w:pPr>
    </w:p>
    <w:p w:rsidRDefault="00E553A1" w:rsidP="00E553A1" w:rsidR="00E553A1">
      <w:pPr>
        <w:spacing w:after="0"/>
      </w:pPr>
    </w:p>
    <w:p w:rsidRDefault="00E553A1" w:rsidP="00E553A1" w:rsidR="00E553A1">
      <w:pPr>
        <w:spacing w:after="0"/>
      </w:pPr>
      <w:r>
        <w:t>Pisarnica – kal. pravomoćnosti – 8 dana.</w:t>
      </w:r>
    </w:p>
    <w:p w:rsidRDefault="00E553A1" w:rsidP="00E553A1" w:rsidR="00E553A1">
      <w:pPr>
        <w:spacing w:after="0"/>
      </w:pPr>
    </w:p>
    <w:p w:rsidRDefault="00E553A1" w:rsidP="00E553A1" w:rsidR="00E553A1">
      <w:pPr>
        <w:spacing w:after="0"/>
      </w:pPr>
    </w:p>
    <w:p w:rsidRDefault="00D0496F" w:rsidP="00E553A1" w:rsidR="00E553A1">
      <w:pPr>
        <w:spacing w:after="0"/>
        <w:jc w:val="center"/>
      </w:pPr>
      <w:r>
        <w:t xml:space="preserve">U Varaždinu, </w:t>
      </w:r>
      <w:r w:rsidR="007E5273">
        <w:t>24</w:t>
      </w:r>
      <w:r>
        <w:t>. srpnja</w:t>
      </w:r>
      <w:r w:rsidR="00E553A1">
        <w:t xml:space="preserve"> 2017.</w:t>
      </w:r>
    </w:p>
    <w:p w:rsidRDefault="00E553A1" w:rsidP="00E553A1" w:rsidR="00E553A1">
      <w:pPr>
        <w:spacing w:after="0"/>
      </w:pPr>
    </w:p>
    <w:p w:rsidRDefault="00E553A1" w:rsidP="00E553A1" w:rsidR="00E553A1">
      <w:pPr>
        <w:spacing w:after="0"/>
      </w:pPr>
    </w:p>
    <w:p w:rsidRDefault="00E553A1" w:rsidP="00E553A1" w:rsidR="00E553A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 :</w:t>
      </w:r>
    </w:p>
    <w:p w:rsidRDefault="00E553A1" w:rsidP="00E553A1" w:rsidR="00E553A1">
      <w:pPr>
        <w:spacing w:after="0"/>
      </w:pPr>
    </w:p>
    <w:p w:rsidRDefault="00E553A1" w:rsidP="00E553A1" w:rsidR="00E553A1">
      <w:pPr>
        <w:spacing w:after="0"/>
      </w:pPr>
    </w:p>
    <w:p w:rsidRDefault="00E553A1" w:rsidP="00E553A1" w:rsidR="00E553A1">
      <w:pPr>
        <w:spacing w:after="0"/>
      </w:pPr>
    </w:p>
    <w:p w:rsidRDefault="00E553A1" w:rsidP="00E553A1" w:rsidR="00E553A1" w:rsidRPr="00B76F3C">
      <w:pPr>
        <w:pStyle w:val="NormaleSPIS"/>
        <w:spacing w:after="0"/>
      </w:pPr>
    </w:p>
    <w:sectPr w:rsidSect="0032366B" w:rsidR="00E553A1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2D3" w:rsidP="00537B78" w:rsidR="00D202D3">
      <w:r>
        <w:separator/>
      </w:r>
    </w:p>
  </w:endnote>
  <w:endnote w:id="0" w:type="continuationSeparator">
    <w:p w:rsidRDefault="00D202D3" w:rsidP="00537B78" w:rsidR="00D20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4474093"/>
      <w:docPartObj>
        <w:docPartGallery w:val="Page Numbers (Bottom of Page)"/>
        <w:docPartUnique/>
      </w:docPartObj>
    </w:sdtPr>
    <w:sdtContent>
      <w:p w:rsidRDefault="005A0059" w:rsidR="005A005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8B3">
          <w:t>10</w:t>
        </w:r>
        <w:r>
          <w:fldChar w:fldCharType="end"/>
        </w:r>
      </w:p>
    </w:sdtContent>
  </w:sdt>
  <w:p w:rsidRDefault="005A0059" w:rsidR="005A00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2D3" w:rsidP="00537B78" w:rsidR="00D202D3">
      <w:r>
        <w:separator/>
      </w:r>
    </w:p>
  </w:footnote>
  <w:footnote w:id="0" w:type="continuationSeparator">
    <w:p w:rsidRDefault="00D202D3" w:rsidP="00537B78" w:rsidR="00D202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059" w:rsidR="005A0059">
    <w:pPr>
      <w:pStyle w:val="Zaglavlje"/>
    </w:pPr>
    <w:r>
      <w:rPr>
        <w:rStyle w:val="PozadinaSvijetloCrvena"/>
        <w:shd w:fill="auto" w:color="auto" w:val="clear"/>
      </w:rPr>
      <w:t>POSL. BROJ : 6 St-1050/16-12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2E4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C23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0C9C"/>
    <w:rsid w:val="000D1B54"/>
    <w:rsid w:val="000D1DD2"/>
    <w:rsid w:val="000D2656"/>
    <w:rsid w:val="000D3126"/>
    <w:rsid w:val="000D4BEE"/>
    <w:rsid w:val="000D5BFE"/>
    <w:rsid w:val="000D5CBB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AFF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18E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AF7"/>
    <w:rsid w:val="001F6D19"/>
    <w:rsid w:val="001F6F2D"/>
    <w:rsid w:val="00200211"/>
    <w:rsid w:val="00201085"/>
    <w:rsid w:val="00201603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05B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609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3CD0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604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27F85"/>
    <w:rsid w:val="00331764"/>
    <w:rsid w:val="00331CE9"/>
    <w:rsid w:val="003323A1"/>
    <w:rsid w:val="00332488"/>
    <w:rsid w:val="00332D0F"/>
    <w:rsid w:val="00334C9E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A58"/>
    <w:rsid w:val="00357DC0"/>
    <w:rsid w:val="003608B3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E29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490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394"/>
    <w:rsid w:val="005203F0"/>
    <w:rsid w:val="00521CA6"/>
    <w:rsid w:val="0052303A"/>
    <w:rsid w:val="0052328B"/>
    <w:rsid w:val="00523434"/>
    <w:rsid w:val="00531269"/>
    <w:rsid w:val="00533860"/>
    <w:rsid w:val="00534221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B68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5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F3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385C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197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273"/>
    <w:rsid w:val="007E666B"/>
    <w:rsid w:val="007E757F"/>
    <w:rsid w:val="007E7853"/>
    <w:rsid w:val="007F0894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4A46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16E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2740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2EC5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7C1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695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1DC7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0DC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B1C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85D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29EB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4F78"/>
    <w:rsid w:val="00CF5212"/>
    <w:rsid w:val="00D000D0"/>
    <w:rsid w:val="00D007D1"/>
    <w:rsid w:val="00D01082"/>
    <w:rsid w:val="00D0153F"/>
    <w:rsid w:val="00D02146"/>
    <w:rsid w:val="00D024C8"/>
    <w:rsid w:val="00D0496F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2D3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A17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53A1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F98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0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35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St-1050/2016-12</izvorni_sadrzaj>
    <derivirana_varijabla naziv="DomainObject.Oznaka_1">St-1050/2016-12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12</izvorni_sadrzaj>
    <derivirana_varijabla naziv="DomainObject.BrojStranica_1">12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St-1147/16</izvorni_sadrzaj>
    <derivirana_varijabla naziv="DomainObject.Predmet.PrimjedbaSuca_1">6 St-1147/16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LARIX društvo s ograničenom odgovornošću za proizvodnju, usluge i trgovinu</izvorni_sadrzaj>
    <derivirana_varijabla naziv="DomainObject.Predmet.StrankaFormated_1">  LARIX društvo s ograničenom odgovornošću za proizvodnju, usluge i trgovinu</derivirana_varijabla>
  </DomainObject.Predmet.StrankaFormated>
  <DomainObject.Predmet.StrankaFormatedOIB>
    <izvorni_sadrzaj>  LARIX društvo s ograničenom odgovornošću za proizvodnju, usluge i trgovinu, OIB 30763242770</izvorni_sadrzaj>
    <derivirana_varijabla naziv="DomainObject.Predmet.StrankaFormatedOIB_1">  LARIX društvo s ograničenom odgovornošću za proizvodnju, usluge i trgovinu, OIB 30763242770</derivirana_varijabla>
  </DomainObject.Predmet.StrankaFormatedOIB>
  <DomainObject.Predmet.StrankaFormatedWithAdress>
    <izvorni_sadrzaj> LARIX društvo s ograničenom odgovornošću za proizvodnju, usluge i trgovinu, Varaždinska ulica odvojak II 4, 42000 Jalkovec</izvorni_sadrzaj>
    <derivirana_varijabla naziv="DomainObject.Predmet.StrankaFormatedWithAdress_1"> LARIX društvo s ograničenom odgovornošću za proizvodnju, usluge i trgovinu, Varaždinska ulica odvojak II 4, 42000 Jalkovec</derivirana_varijabla>
  </DomainObject.Predmet.StrankaFormatedWithAdress>
  <DomainObject.Predmet.StrankaFormatedWithAdressOIB>
    <izvorni_sadrzaj> LARIX društvo s ograničenom odgovornošću za proizvodnju, usluge i trgovinu, OIB 30763242770, Varaždinska ulica odvojak II 4, 42000 Jalkovec</izvorni_sadrzaj>
    <derivirana_varijabla naziv="DomainObject.Predmet.StrankaFormatedWithAdressOIB_1"> LARIX društvo s ograničenom odgovornošću za proizvodnju, usluge i trgovinu, OIB 30763242770, Varaždinska ulica odvojak II 4, 42000 Jalkovec</derivirana_varijabla>
  </DomainObject.Predmet.StrankaFormatedWithAdressOIB>
  <DomainObject.Predmet.StrankaWithAdress>
    <izvorni_sadrzaj>LARIX društvo s ograničenom odgovornošću za proizvodnju, usluge i trgovinu Varaždinska ulica odvojak II 4,42000 Jalkovec</izvorni_sadrzaj>
    <derivirana_varijabla naziv="DomainObject.Predmet.StrankaWithAdress_1">LARIX društvo s ograničenom odgovornošću za proizvodnju, usluge i trgovinu Varaždinska ulica odvojak II 4,42000 Jalkovec</derivirana_varijabla>
  </DomainObject.Predmet.StrankaWithAdress>
  <DomainObject.Predmet.StrankaWithAdressOIB>
    <izvorni_sadrzaj>LARIX društvo s ograničenom odgovornošću za proizvodnju, usluge i trgovinu, OIB 30763242770, Varaždinska ulica odvojak II 4,42000 Jalkovec</izvorni_sadrzaj>
    <derivirana_varijabla naziv="DomainObject.Predmet.StrankaWithAdressOIB_1">LARIX društvo s ograničenom odgovornošću za proizvodnju, usluge i trgovinu, OIB 30763242770, Varaždinska ulica odvojak II 4,42000 Jalkovec</derivirana_varijabla>
  </DomainObject.Predmet.StrankaWithAdressOIB>
  <DomainObject.Predmet.StrankaNazivFormated>
    <izvorni_sadrzaj>LARIX društvo s ograničenom odgovornošću za proizvodnju, usluge i trgovinu</izvorni_sadrzaj>
    <derivirana_varijabla naziv="DomainObject.Predmet.StrankaNazivFormated_1">LARIX društvo s ograničenom odgovornošću za proizvodnju, usluge i trgovinu</derivirana_varijabla>
  </DomainObject.Predmet.StrankaNazivFormated>
  <DomainObject.Predmet.StrankaNazivFormatedOIB>
    <izvorni_sadrzaj>LARIX društvo s ograničenom odgovornošću za proizvodnju, usluge i trgovinu, OIB 30763242770</izvorni_sadrzaj>
    <derivirana_varijabla naziv="DomainObject.Predmet.StrankaNazivFormatedOIB_1">LARIX društvo s ograničenom odgovornošću za proizvodnju, usluge i trgovinu, OIB 30763242770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3443989.23</izvorni_sadrzaj>
    <derivirana_varijabla naziv="DomainObject.Predmet.TrenutnaVrijednost_1">3443989.23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LARIX društvo s ograničenom odgovornošću za proizvodnju, usluge i trgovinu</item>
    </izvorni_sadrzaj>
    <derivirana_varijabla naziv="DomainObject.Predmet.StrankaListFormated_1">
      <item>LARIX društvo s ograničenom odgovornošću za proizvodnju, usluge i trgovinu</item>
    </derivirana_varijabla>
  </DomainObject.Predmet.StrankaListFormated>
  <DomainObject.Predmet.StrankaListFormatedOIB>
    <izvorni_sadrzaj>
      <item>LARIX društvo s ograničenom odgovornošću za proizvodnju, usluge i trgovinu, OIB 30763242770</item>
    </izvorni_sadrzaj>
    <derivirana_varijabla naziv="DomainObject.Predmet.StrankaListFormatedOIB_1">
      <item>LARIX društvo s ograničenom odgovornošću za proizvodnju, usluge i trgovinu, OIB 30763242770</item>
    </derivirana_varijabla>
  </DomainObject.Predmet.StrankaListFormatedOIB>
  <DomainObject.Predmet.StrankaListFormatedWithAdress>
    <izvorni_sadrzaj>
      <item>LARIX društvo s ograničenom odgovornošću za proizvodnju, usluge i trgovinu, Varaždinska ulica odvojak II 4, 42000 Jalkovec</item>
    </izvorni_sadrzaj>
    <derivirana_varijabla naziv="DomainObject.Predmet.StrankaListFormatedWithAdress_1">
      <item>LARIX društvo s ograničenom odgovornošću za proizvodnju, usluge i trgovinu, Varaždinska ulica odvojak II 4, 42000 Jalkovec</item>
    </derivirana_varijabla>
  </DomainObject.Predmet.StrankaListFormatedWithAdress>
  <DomainObject.Predmet.StrankaListFormatedWithAdressOIB>
    <izvorni_sadrzaj>
      <item>LARIX društvo s ograničenom odgovornošću za proizvodnju, usluge i trgovinu, OIB 30763242770, Varaždinska ulica odvojak II 4, 42000 Jalkovec</item>
    </izvorni_sadrzaj>
    <derivirana_varijabla naziv="DomainObject.Predmet.StrankaListFormatedWithAdressOIB_1">
      <item>LARIX društvo s ograničenom odgovornošću za proizvodnju, usluge i trgovinu, OIB 30763242770, Varaždinska ulica odvojak II 4, 42000 Jalkovec</item>
    </derivirana_varijabla>
  </DomainObject.Predmet.StrankaListFormatedWithAdressOIB>
  <DomainObject.Predmet.StrankaListNazivFormated>
    <izvorni_sadrzaj>
      <item>LARIX društvo s ograničenom odgovornošću za proizvodnju, usluge i trgovinu</item>
    </izvorni_sadrzaj>
    <derivirana_varijabla naziv="DomainObject.Predmet.StrankaListNazivFormated_1">
      <item>LARIX društvo s ograničenom odgovornošću za proizvodnju, usluge i trgovinu</item>
    </derivirana_varijabla>
  </DomainObject.Predmet.StrankaListNazivFormated>
  <DomainObject.Predmet.StrankaListNazivFormatedOIB>
    <izvorni_sadrzaj>
      <item>LARIX društvo s ograničenom odgovornošću za proizvodnju, usluge i trgovinu, OIB 30763242770</item>
    </izvorni_sadrzaj>
    <derivirana_varijabla naziv="DomainObject.Predmet.StrankaListNazivFormatedOIB_1">
      <item>LARIX društvo s ograničenom odgovornošću za proizvodnju, usluge i trgovinu, OIB 30763242770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 Trgovačkog suda u Varaždinu</item>
      <item>Miroslav Koračević</item>
      <item>DAVOR IVANČIĆ, povjerenik</item>
      <item>Ivan Piskač, vl. obrta PI-MEHANIKA</item>
      <item>Bojana Marčelan</item>
      <item>Goran Jujnović Lučić</item>
      <item>Tomo Božić, zamjenik ŽDO</item>
      <item>Saša Šamec, punomoćnik Zagrebačke banke d.d.</item>
    </izvorni_sadrzaj>
    <derivirana_varijabla naziv="DomainObject.Predmet.OstaliListFormated_1">
      <item>e-Oglasna</item>
      <item>Sudski registar Trgovačkog suda u Varaždinu</item>
      <item>Miroslav Koračević</item>
      <item>DAVOR IVANČIĆ, povjerenik</item>
      <item>Ivan Piskač, vl. obrta PI-MEHANIKA</item>
      <item>Bojana Marčelan</item>
      <item>Goran Jujnović Lučić</item>
      <item>Tomo Božić, zamjenik ŽDO</item>
      <item>Saša Šamec, punomoćnik Zagrebačke banke d.d.</item>
    </derivirana_varijabla>
  </DomainObject.Predmet.OstaliListFormated>
  <DomainObject.Predmet.OstaliListFormatedOIB>
    <izvorni_sadrzaj>
      <item>e-Oglasna</item>
      <item>Sudski registar Trgovačkog suda u Varaždinu</item>
      <item>Miroslav Koračević, OIB 99122374590</item>
      <item>DAVOR IVANČIĆ, povjerenik, OIB 21146522885</item>
      <item>Ivan Piskač, vl. obrta PI-MEHANIKA, OIB 63534012356</item>
      <item>Bojana Marčelan</item>
      <item>Goran Jujnović Lučić</item>
      <item>Tomo Božić, zamjenik ŽDO</item>
      <item>Saša Šamec, punomoćnik Zagrebačke banke d.d.</item>
    </izvorni_sadrzaj>
    <derivirana_varijabla naziv="DomainObject.Predmet.OstaliListFormatedOIB_1">
      <item>e-Oglasna</item>
      <item>Sudski registar Trgovačkog suda u Varaždinu</item>
      <item>Miroslav Koračević, OIB 99122374590</item>
      <item>DAVOR IVANČIĆ, povjerenik, OIB 21146522885</item>
      <item>Ivan Piskač, vl. obrta PI-MEHANIKA, OIB 63534012356</item>
      <item>Bojana Marčelan</item>
      <item>Goran Jujnović Lučić</item>
      <item>Tomo Božić, zamjenik ŽDO</item>
      <item>Saša Šamec, punomoćnik Zagrebačke banke d.d.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Miroslav Koračević, Trakošćanska Ulica 9, 42253 Bednja</item>
      <item>DAVOR IVANČIĆ, povjerenik, Ivana pl. Zajca br. 17., 40000 Čakovec</item>
      <item>Ivan Piskač, vl. obrta PI-MEHANIKA, Gačice 29, 42242 Gačice</item>
      <item>Bojana Marčelan, Braće Radića 8 b, 42000 Varaždin</item>
      <item>Goran Jujnović Lučić</item>
      <item>Tomo Božić, zamjenik ŽDO</item>
      <item>Saša Šamec, punomoćnik Zagrebačke banke d.d.</item>
    </izvorni_sadrzaj>
    <derivirana_varijabla naziv="DomainObject.Predmet.OstaliListFormatedWithAdress_1">
      <item>e-Oglasna</item>
      <item>Sudski registar Trgovačkog suda u Varaždinu, B.Radića 2, 42000 Varaždin</item>
      <item>Miroslav Koračević, Trakošćanska Ulica 9, 42253 Bednja</item>
      <item>DAVOR IVANČIĆ, povjerenik, Ivana pl. Zajca br. 17., 40000 Čakovec</item>
      <item>Ivan Piskač, vl. obrta PI-MEHANIKA, Gačice 29, 42242 Gačice</item>
      <item>Bojana Marčelan, Braće Radića 8 b, 42000 Varaždin</item>
      <item>Goran Jujnović Lučić</item>
      <item>Tomo Božić, zamjenik ŽDO</item>
      <item>Saša Šamec, punomoćnik Zagrebačke banke d.d.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Miroslav Koračević, OIB 99122374590, Trakošćanska Ulica 9, 42253 Bednja</item>
      <item>DAVOR IVANČIĆ, povjerenik, OIB 21146522885, Ivana pl. Zajca br. 17., 40000 Čakovec</item>
      <item>Ivan Piskač, vl. obrta PI-MEHANIKA, OIB 63534012356, Gačice 29, 42242 Gačice</item>
      <item>Bojana Marčelan, Braće Radića 8 b, 42000 Varaždin</item>
      <item>Goran Jujnović Lučić</item>
      <item>Tomo Božić, zamjenik ŽDO</item>
      <item>Saša Šamec, punomoćnik Zagrebačke banke d.d.</item>
    </izvorni_sadrzaj>
    <derivirana_varijabla naziv="DomainObject.Predmet.OstaliListFormatedWithAdressOIB_1">
      <item>e-Oglasna</item>
      <item>Sudski registar Trgovačkog suda u Varaždinu, B.Radića 2, 42000 Varaždin</item>
      <item>Miroslav Koračević, OIB 99122374590, Trakošćanska Ulica 9, 42253 Bednja</item>
      <item>DAVOR IVANČIĆ, povjerenik, OIB 21146522885, Ivana pl. Zajca br. 17., 40000 Čakovec</item>
      <item>Ivan Piskač, vl. obrta PI-MEHANIKA, OIB 63534012356, Gačice 29, 42242 Gačice</item>
      <item>Bojana Marčelan, Braće Radića 8 b, 42000 Varaždin</item>
      <item>Goran Jujnović Lučić</item>
      <item>Tomo Božić, zamjenik ŽDO</item>
      <item>Saša Šamec, punomoćnik Zagrebačke banke d.d.</item>
    </derivirana_varijabla>
  </DomainObject.Predmet.OstaliListFormatedWithAdressOIB>
  <DomainObject.Predmet.OstaliListNazivFormated>
    <izvorni_sadrzaj>
      <item>e-Oglasna</item>
      <item>Sudski registar Trgovačkog suda u Varaždinu</item>
      <item>Miroslav Koračević</item>
      <item>DAVOR IVANČIĆ, povjerenik</item>
      <item>Ivan Piskač, vl. obrta PI-MEHANIKA</item>
      <item>Bojana Marčelan</item>
      <item>Goran Jujnović Lučić</item>
      <item>Tomo Božić, zamjenik ŽDO</item>
      <item>Saša Šamec, punomoćnik Zagrebačke banke d.d.</item>
    </izvorni_sadrzaj>
    <derivirana_varijabla naziv="DomainObject.Predmet.OstaliListNazivFormated_1">
      <item>e-Oglasna</item>
      <item>Sudski registar Trgovačkog suda u Varaždinu</item>
      <item>Miroslav Koračević</item>
      <item>DAVOR IVANČIĆ, povjerenik</item>
      <item>Ivan Piskač, vl. obrta PI-MEHANIKA</item>
      <item>Bojana Marčelan</item>
      <item>Goran Jujnović Lučić</item>
      <item>Tomo Božić, zamjenik ŽDO</item>
      <item>Saša Šamec, punomoćnik Zagrebačke banke d.d.</item>
    </derivirana_varijabla>
  </DomainObject.Predmet.OstaliListNazivFormated>
  <DomainObject.Predmet.OstaliListNazivFormatedOIB>
    <izvorni_sadrzaj>
      <item>e-Oglasna</item>
      <item>Sudski registar Trgovačkog suda u Varaždinu</item>
      <item>Miroslav Koračević, OIB 99122374590</item>
      <item>DAVOR IVANČIĆ, povjerenik, OIB 21146522885</item>
      <item>Ivan Piskač, vl. obrta PI-MEHANIKA, OIB 63534012356</item>
      <item>Bojana Marčelan</item>
      <item>Goran Jujnović Lučić</item>
      <item>Tomo Božić, zamjenik ŽDO</item>
      <item>Saša Šamec, punomoćnik Zagrebačke banke d.d.</item>
    </izvorni_sadrzaj>
    <derivirana_varijabla naziv="DomainObject.Predmet.OstaliListNazivFormatedOIB_1">
      <item>e-Oglasna</item>
      <item>Sudski registar Trgovačkog suda u Varaždinu</item>
      <item>Miroslav Koračević, OIB 99122374590</item>
      <item>DAVOR IVANČIĆ, povjerenik, OIB 21146522885</item>
      <item>Ivan Piskač, vl. obrta PI-MEHANIKA, OIB 63534012356</item>
      <item>Bojana Marčelan</item>
      <item>Goran Jujnović Lučić</item>
      <item>Tomo Božić, zamjenik ŽDO</item>
      <item>Saša Šamec, punomoćnik Zagrebačke banke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>St-1050/2016-12</izvorni_sadrzaj>
    <derivirana_varijabla naziv="DomainObject.PoslovniBrojDokumenta_1">St-1050/2016-12</derivirana_varijabla>
  </DomainObject.PoslovniBrojDokumenta>
  <DomainObject.Predmet.StrankaIDrugi>
    <izvorni_sadrzaj>LARIX društvo s ograničenom odgovornošću za proizvodnju, usluge i trgovinu</izvorni_sadrzaj>
    <derivirana_varijabla naziv="DomainObject.Predmet.StrankaIDrugi_1">LARIX društvo s ograničenom odgovornošću za proizvodnju,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LARIX društvo s ograničenom odgovornošću za proizvodnju, usluge i trgovinu, OIB 30763242770, Varaždinska ulica odvojak II 4, 42000 Jalkovec</izvorni_sadrzaj>
    <derivirana_varijabla naziv="DomainObject.Predmet.StrankaIDrugiAdressOIB_1">LARIX društvo s ograničenom odgovornošću za proizvodnju, usluge i trgovinu, OIB 30763242770, Varaždinska ulica odvojak II 4,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LARIX društvo s ograničenom odgovornošću za proizvodnju, usluge i trgovinu</item>
      <item>e-Oglasna</item>
      <item>Sudski registar Trgovačkog suda u Varaždinu</item>
      <item>Miroslav Koračević</item>
      <item>DAVOR IVANČIĆ, povjerenik</item>
      <item>Ivan Piskač, vl. obrta PI-MEHANIKA</item>
      <item>Bojana Marčelan</item>
      <item>Goran Jujnović Lučić</item>
      <item>Tomo Božić, zamjenik ŽDO</item>
      <item>Saša Šamec, punomoćnik Zagrebačke banke d.d.</item>
    </izvorni_sadrzaj>
    <derivirana_varijabla naziv="DomainObject.Predmet.SudioniciListNaziv_1">
      <item>LARIX društvo s ograničenom odgovornošću za proizvodnju, usluge i trgovinu</item>
      <item>e-Oglasna</item>
      <item>Sudski registar Trgovačkog suda u Varaždinu</item>
      <item>Miroslav Koračević</item>
      <item>DAVOR IVANČIĆ, povjerenik</item>
      <item>Ivan Piskač, vl. obrta PI-MEHANIKA</item>
      <item>Bojana Marčelan</item>
      <item>Goran Jujnović Lučić</item>
      <item>Tomo Božić, zamjenik ŽDO</item>
      <item>Saša Šamec, punomoćnik Zagrebačke banke d.d.</item>
    </derivirana_varijabla>
  </DomainObject.Predmet.SudioniciListNaziv>
  <DomainObject.Predmet.SudioniciListAdressOIB>
    <izvorni_sadrzaj>
      <item>LARIX društvo s ograničenom odgovornošću za proizvodnju, usluge i trgovinu, OIB 30763242770, Varaždinska ulica odvojak II 4,42000 Jalkovec</item>
      <item>e-Oglasna</item>
      <item>Sudski registar Trgovačkog suda u Varaždinu, B.Radića 2,42000 Varaždin</item>
      <item>Miroslav Koračević, OIB 99122374590, Trakošćanska Ulica 9,42253 Bednja</item>
      <item>DAVOR IVANČIĆ, povjerenik, OIB 21146522885, Ivana pl. Zajca br. 17.,40000 Čakovec</item>
      <item>Ivan Piskač, vl. obrta PI-MEHANIKA, OIB 63534012356, Gačice 29,42242 Gačice</item>
      <item>Bojana Marčelan, Braće Radića 8 b,42000 Varaždin</item>
      <item>Goran Jujnović Lučić</item>
      <item>Tomo Božić, zamjenik ŽDO</item>
      <item>Saša Šamec, punomoćnik Zagrebačke banke d.d.</item>
    </izvorni_sadrzaj>
    <derivirana_varijabla naziv="DomainObject.Predmet.SudioniciListAdressOIB_1">
      <item>LARIX društvo s ograničenom odgovornošću za proizvodnju, usluge i trgovinu, OIB 30763242770, Varaždinska ulica odvojak II 4,42000 Jalkovec</item>
      <item>e-Oglasna</item>
      <item>Sudski registar Trgovačkog suda u Varaždinu, B.Radića 2,42000 Varaždin</item>
      <item>Miroslav Koračević, OIB 99122374590, Trakošćanska Ulica 9,42253 Bednja</item>
      <item>DAVOR IVANČIĆ, povjerenik, OIB 21146522885, Ivana pl. Zajca br. 17.,40000 Čakovec</item>
      <item>Ivan Piskač, vl. obrta PI-MEHANIKA, OIB 63534012356, Gačice 29,42242 Gačice</item>
      <item>Bojana Marčelan, Braće Radića 8 b,42000 Varaždin</item>
      <item>Goran Jujnović Lučić</item>
      <item>Tomo Božić, zamjenik ŽDO</item>
      <item>Saša Šamec, punomoćnik Zagrebačke banke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CC074-1C65-418F-98D0-C17F644428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1638</properties:Words>
  <properties:Characters>9910</properties:Characters>
  <properties:Lines>1102</properties:Lines>
  <properties:Paragraphs>507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2017-07-24T12:49:00Z</cp:lastPrinted>
  <dcterms:modified xmlns:xsi="http://www.w3.org/2001/XMLSchema-instance" xsi:type="dcterms:W3CDTF">2017-07-24T12:51:00Z</dcterms:modified>
  <cp:revision>42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10</vt:i4>
  </prop:property>
  <prop:property name="Naslov" pid="5" fmtid="{D5CDD505-2E9C-101B-9397-08002B2CF9AE}">
    <vt:lpwstr>St-1050/2016-12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