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f7ea" w14:paraId="400f7e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274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23B20" w:rsidP="00D23B20" w:rsidR="00D23B20">
      <w:pPr>
        <w:pStyle w:val="Bezproreda"/>
        <w:ind w:firstLine="708" w:left="5664"/>
      </w:pPr>
      <w:r>
        <w:t>1 St-273/2016-7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br/>
      </w:r>
    </w:p>
    <w:p w:rsidRDefault="00D23B20" w:rsidP="00D23B20" w:rsidR="00D23B20">
      <w:pPr>
        <w:pStyle w:val="Bezproreda"/>
        <w:jc w:val="center"/>
      </w:pPr>
    </w:p>
    <w:p w:rsidRDefault="00D23B20" w:rsidP="00D23B20" w:rsidR="00D23B20">
      <w:pPr>
        <w:pStyle w:val="Bezproreda"/>
        <w:jc w:val="center"/>
      </w:pPr>
      <w:r>
        <w:t>R E P U B L I K A  H R V A T S K A</w:t>
      </w:r>
    </w:p>
    <w:p w:rsidRDefault="00D23B20" w:rsidP="00D23B20" w:rsidR="00D23B20">
      <w:pPr>
        <w:pStyle w:val="Bezproreda"/>
        <w:jc w:val="center"/>
      </w:pPr>
    </w:p>
    <w:p w:rsidRDefault="00D23B20" w:rsidP="00D23B20" w:rsidR="00D23B20">
      <w:pPr>
        <w:pStyle w:val="Bezproreda"/>
        <w:jc w:val="center"/>
      </w:pPr>
      <w:r>
        <w:t>R J E Š E N J E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MIGRAD d.o.o. za građevinarstvo, trgovinu, proizvodnju i usluge DOMANKUŠ 16, Općina Rovišće, OIB: 61114031548</w:t>
      </w:r>
      <w:r>
        <w:t xml:space="preserve">, </w:t>
      </w:r>
      <w:r>
        <w:rPr>
          <w:noProof/>
        </w:rPr>
        <w:t>dana 2. svibnja 2016.</w:t>
      </w:r>
    </w:p>
    <w:p w:rsidRDefault="00D23B20" w:rsidP="00D23B20" w:rsidR="00D23B20">
      <w:pPr>
        <w:pStyle w:val="Bezproreda"/>
        <w:rPr>
          <w:noProof/>
        </w:rPr>
      </w:pPr>
    </w:p>
    <w:p w:rsidRDefault="00D23B20" w:rsidP="00D23B20" w:rsidR="00D23B2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MIGRAD d.o.o. za građevinarstvo, trgovinu, proizvodnju i usluge DOMANKUŠ 16, Općina Rovišće, OIB: 61114031548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HR05 540-273-16.</w:t>
      </w:r>
    </w:p>
    <w:p w:rsidRDefault="00D23B20" w:rsidP="00D23B20" w:rsidR="00D23B20">
      <w:pPr>
        <w:pStyle w:val="Bezproreda"/>
        <w:rPr>
          <w:lang w:val="en-GB"/>
        </w:rPr>
      </w:pPr>
    </w:p>
    <w:p w:rsidRDefault="00D23B20" w:rsidP="00D23B20" w:rsidR="00D23B20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  <w:jc w:val="center"/>
      </w:pPr>
      <w:r>
        <w:t>Obrazloženje</w:t>
      </w:r>
    </w:p>
    <w:p w:rsidRDefault="00D23B20" w:rsidP="00D23B20" w:rsidR="00D23B20">
      <w:pPr>
        <w:pStyle w:val="Bezproreda"/>
        <w:jc w:val="center"/>
      </w:pPr>
    </w:p>
    <w:p w:rsidRDefault="00D23B20" w:rsidP="00D23B20" w:rsidR="00D23B20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predstečajnoj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MIGRAD d.o.o. za građevinarstvo, trgovinu, proizvodnju i usluge DOMANKUŠ 16, Općina Rovišće, OIB: 61114031548</w:t>
      </w:r>
      <w:r>
        <w:t>. Istim rješenjem sazvano je ročište radi izjašnjenja o prijedlogu i raspravi o uvjetima za otvaranje stečajnog postupka.</w:t>
      </w:r>
    </w:p>
    <w:p w:rsidRDefault="00D23B20" w:rsidP="00D23B20" w:rsidR="00D23B20">
      <w:pPr>
        <w:pStyle w:val="Bezproreda"/>
      </w:pPr>
      <w:r>
        <w:t xml:space="preserve"> </w:t>
      </w:r>
    </w:p>
    <w:p w:rsidRDefault="00D23B20" w:rsidP="00D23B20" w:rsidR="00D23B20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>Provođenjem prethodnog i stečajnog postupka nastaju troškovi koje sud procjenjuje u iznosu od 10.000,00 kn.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 xml:space="preserve">Slijedom navedenog riješeno je kao u izreci. 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>U Bjelovaru, 2. svibnja 2016.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PLESKALT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</w:p>
    <w:p w:rsidRDefault="00D23B20" w:rsidP="00D23B20" w:rsidR="00D23B20">
      <w:pPr>
        <w:pStyle w:val="Bezproreda"/>
      </w:pPr>
      <w:r>
        <w:t>Rj.</w:t>
      </w:r>
    </w:p>
    <w:p w:rsidRDefault="00D23B20" w:rsidP="00D23B20" w:rsidR="00D23B20">
      <w:pPr>
        <w:pStyle w:val="Bezproreda"/>
      </w:pPr>
      <w:r>
        <w:t>DNA: e-oglasna ploča suda</w:t>
      </w:r>
    </w:p>
    <w:p w:rsidRDefault="00D23B20" w:rsidP="00D23B20" w:rsidR="00D23B20">
      <w:pPr>
        <w:pStyle w:val="Bezproreda"/>
      </w:pPr>
      <w:r>
        <w:t xml:space="preserve">            kal. 15 dana</w:t>
      </w:r>
    </w:p>
    <w:p w:rsidRDefault="00D23B20" w:rsidP="00D23B20" w:rsidR="00D23B20">
      <w:pPr>
        <w:pStyle w:val="Bezproreda"/>
      </w:pPr>
      <w:r>
        <w:t xml:space="preserve">Bjelovar, 2.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4F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B20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23B2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23B2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4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St-273/2016-7</izvorni_sadrzaj>
    <derivirana_varijabla naziv="DomainObject.Oznaka_1">St-273/2016-7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MIGRAD društvo s ograničenom odgovornošću za građevinarstvo, trgvinu, proizvodnju i usluge, Domankuš</izvorni_sadrzaj>
    <derivirana_varijabla naziv="DomainObject.Predmet.ProtustrankaFormated_1">  MIGRAD društvo s ograničenom odgovornošću za građevinarstvo, trgvinu, proizvodnju i usluge, Domankuš</derivirana_varijabla>
  </DomainObject.Predmet.ProtustrankaFormated>
  <DomainObject.Predmet.ProtustrankaFormatedOIB>
    <izvorni_sadrzaj>  MIGRAD društvo s ograničenom odgovornošću za građevinarstvo, trgvinu, proizvodnju i usluge, Domankuš, OIB 61114031548</izvorni_sadrzaj>
    <derivirana_varijabla naziv="DomainObject.Predmet.ProtustrankaFormatedOIB_1">  MIGRAD društvo s ograničenom odgovornošću za građevinarstvo, trgvinu, proizvodnju i usluge, Domankuš, OIB 61114031548</derivirana_varijabla>
  </DomainObject.Predmet.ProtustrankaFormatedOIB>
  <DomainObject.Predmet.ProtustrankaFormatedWithAdress>
    <izvorni_sadrzaj> MIGRAD društvo s ograničenom odgovornošću za građevinarstvo, trgvinu, proizvodnju i usluge, Domankuš, Domankuš 16, 43000 Domankuš</izvorni_sadrzaj>
    <derivirana_varijabla naziv="DomainObject.Predmet.ProtustrankaFormatedWithAdress_1"> MIGRAD društvo s ograničenom odgovornošću za građevinarstvo, trgvinu, proizvodnju i usluge, Domankuš, Domankuš 16, 43000 Domankuš</derivirana_varijabla>
  </DomainObject.Predmet.ProtustrankaFormatedWithAdress>
  <DomainObject.Predmet.ProtustrankaFormatedWithAdressOIB>
    <izvorni_sadrzaj> MIGRAD društvo s ograničenom odgovornošću za građevinarstvo, trgvinu, proizvodnju i usluge, Domankuš, OIB 61114031548, Domankuš 16, 43000 Domankuš</izvorni_sadrzaj>
    <derivirana_varijabla naziv="DomainObject.Predmet.ProtustrankaFormatedWithAdressOIB_1"> MIGRAD društvo s ograničenom odgovornošću za građevinarstvo, trgvinu, proizvodnju i usluge, Domankuš, OIB 61114031548, Domankuš 16, 43000 Domankuš</derivirana_varijabla>
  </DomainObject.Predmet.ProtustrankaFormatedWithAdressOIB>
  <DomainObject.Predmet.ProtustrankaWithAdress>
    <izvorni_sadrzaj>MIGRAD društvo s ograničenom odgovornošću za građevinarstvo, trgvinu, proizvodnju i usluge, Domankuš Domankuš 16, 43000 Domankuš</izvorni_sadrzaj>
    <derivirana_varijabla naziv="DomainObject.Predmet.ProtustrankaWithAdress_1">MIGRAD društvo s ograničenom odgovornošću za građevinarstvo, trgvinu, proizvodnju i usluge, Domankuš Domankuš 16, 43000 Domankuš</derivirana_varijabla>
  </DomainObject.Predmet.ProtustrankaWithAdress>
  <DomainObject.Predmet.ProtustrankaWithAdressOIB>
    <izvorni_sadrzaj>MIGRAD društvo s ograničenom odgovornošću za građevinarstvo, trgvinu, proizvodnju i usluge, Domankuš, OIB 61114031548, Domankuš 16, 43000 Domankuš</izvorni_sadrzaj>
    <derivirana_varijabla naziv="DomainObject.Predmet.ProtustrankaWithAdressOIB_1">MIGRAD društvo s ograničenom odgovornošću za građevinarstvo, trgvinu, proizvodnju i usluge, Domankuš, OIB 61114031548, Domankuš 16, 43000 Domankuš</derivirana_varijabla>
  </DomainObject.Predmet.ProtustrankaWithAdressOIB>
  <DomainObject.Predmet.ProtustrankaNazivFormated>
    <izvorni_sadrzaj>MIGRAD društvo s ograničenom odgovornošću za građevinarstvo, trgvinu, proizvodnju i usluge, Domankuš</izvorni_sadrzaj>
    <derivirana_varijabla naziv="DomainObject.Predmet.ProtustrankaNazivFormated_1">MIGRAD društvo s ograničenom odgovornošću za građevinarstvo, trgvinu, proizvodnju i usluge, Domankuš</derivirana_varijabla>
  </DomainObject.Predmet.ProtustrankaNazivFormated>
  <DomainObject.Predmet.ProtustrankaNazivFormatedOIB>
    <izvorni_sadrzaj>MIGRAD društvo s ograničenom odgovornošću za građevinarstvo, trgvinu, proizvodnju i usluge, Domankuš, OIB 61114031548</izvorni_sadrzaj>
    <derivirana_varijabla naziv="DomainObject.Predmet.ProtustrankaNazivFormatedOIB_1">MIGRAD društvo s ograničenom odgovornošću za građevinarstvo, trgvinu, proizvodnju i usluge, Domankuš, OIB 61114031548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MIGRAD društvo s ograničenom odgovornošću za građevinarstvo, trgvinu, proizvodnju i usluge, Domankuš</item>
    </izvorni_sadrzaj>
    <derivirana_varijabla naziv="DomainObject.Predmet.ProtuStrankaListFormated_1">
      <item>MIGRAD društvo s ograničenom odgovornošću za građevinarstvo, trgvinu, proizvodnju i usluge, Domankuš</item>
    </derivirana_varijabla>
  </DomainObject.Predmet.ProtuStrankaListFormated>
  <DomainObject.Predmet.ProtuStrankaListFormatedOIB>
    <izvorni_sadrzaj>
      <item>MIGRAD društvo s ograničenom odgovornošću za građevinarstvo, trgvinu, proizvodnju i usluge, Domankuš, OIB 61114031548</item>
    </izvorni_sadrzaj>
    <derivirana_varijabla naziv="DomainObject.Predmet.ProtuStrankaListFormatedOIB_1">
      <item>MIGRAD društvo s ograničenom odgovornošću za građevinarstvo, trgvinu, proizvodnju i usluge, Domankuš, OIB 61114031548</item>
    </derivirana_varijabla>
  </DomainObject.Predmet.ProtuStrankaListFormatedOIB>
  <DomainObject.Predmet.ProtuStrankaListFormatedWithAdress>
    <izvorni_sadrzaj>
      <item>MIGRAD društvo s ograničenom odgovornošću za građevinarstvo, trgvinu, proizvodnju i usluge, Domankuš, Domankuš 16, 43000 Domankuš</item>
    </izvorni_sadrzaj>
    <derivirana_varijabla naziv="DomainObject.Predmet.ProtuStrankaListFormatedWithAdress_1">
      <item>MIGRAD društvo s ograničenom odgovornošću za građevinarstvo, trgvinu, proizvodnju i usluge, Domankuš, Domankuš 16, 43000 Domankuš</item>
    </derivirana_varijabla>
  </DomainObject.Predmet.ProtuStrankaListFormatedWithAdress>
  <DomainObject.Predmet.ProtuStrankaListFormatedWithAdressOIB>
    <izvorni_sadrzaj>
      <item>MIGRAD društvo s ograničenom odgovornošću za građevinarstvo, trgvinu, proizvodnju i usluge, Domankuš, OIB 61114031548, Domankuš 16, 43000 Domankuš</item>
    </izvorni_sadrzaj>
    <derivirana_varijabla naziv="DomainObject.Predmet.ProtuStrankaListFormatedWithAdressOIB_1">
      <item>MIGRAD društvo s ograničenom odgovornošću za građevinarstvo, trgvinu, proizvodnju i usluge, Domankuš, OIB 61114031548, Domankuš 16, 43000 Domankuš</item>
    </derivirana_varijabla>
  </DomainObject.Predmet.ProtuStrankaListFormatedWithAdressOIB>
  <DomainObject.Predmet.ProtuStrankaListNazivFormated>
    <izvorni_sadrzaj>
      <item>MIGRAD društvo s ograničenom odgovornošću za građevinarstvo, trgvinu, proizvodnju i usluge, Domankuš</item>
    </izvorni_sadrzaj>
    <derivirana_varijabla naziv="DomainObject.Predmet.ProtuStrankaListNazivFormated_1">
      <item>MIGRAD društvo s ograničenom odgovornošću za građevinarstvo, trgvinu, proizvodnju i usluge, Domankuš</item>
    </derivirana_varijabla>
  </DomainObject.Predmet.ProtuStrankaListNazivFormated>
  <DomainObject.Predmet.ProtuStrankaListNazivFormatedOIB>
    <izvorni_sadrzaj>
      <item>MIGRAD društvo s ograničenom odgovornošću za građevinarstvo, trgvinu, proizvodnju i usluge, Domankuš, OIB 61114031548</item>
    </izvorni_sadrzaj>
    <derivirana_varijabla naziv="DomainObject.Predmet.ProtuStrankaListNazivFormatedOIB_1">
      <item>MIGRAD društvo s ograničenom odgovornošću za građevinarstvo, trgvinu, proizvodnju i usluge, Domankuš, OIB 61114031548</item>
    </derivirana_varijabla>
  </DomainObject.Predmet.ProtuStrankaListNazivFormatedOIB>
  <DomainObject.Predmet.OstaliListFormated>
    <izvorni_sadrzaj>
      <item>Đerđ Orošaj</item>
    </izvorni_sadrzaj>
    <derivirana_varijabla naziv="DomainObject.Predmet.OstaliListFormated_1">
      <item>Đerđ Orošaj</item>
    </derivirana_varijabla>
  </DomainObject.Predmet.OstaliListFormated>
  <DomainObject.Predmet.OstaliListFormatedOIB>
    <izvorni_sadrzaj>
      <item>Đerđ Orošaj, OIB 67185275725</item>
    </izvorni_sadrzaj>
    <derivirana_varijabla naziv="DomainObject.Predmet.OstaliListFormatedOIB_1">
      <item>Đerđ Orošaj, OIB 67185275725</item>
    </derivirana_varijabla>
  </DomainObject.Predmet.OstaliListFormatedOIB>
  <DomainObject.Predmet.OstaliListFormatedWithAdress>
    <izvorni_sadrzaj>
      <item>Đerđ Orošaj, Domankuš kbr. 15., 43000 Domankuš</item>
    </izvorni_sadrzaj>
    <derivirana_varijabla naziv="DomainObject.Predmet.OstaliListFormatedWithAdress_1">
      <item>Đerđ Orošaj, Domankuš kbr. 15., 43000 Domankuš</item>
    </derivirana_varijabla>
  </DomainObject.Predmet.OstaliListFormatedWithAdress>
  <DomainObject.Predmet.OstaliListFormatedWithAdressOIB>
    <izvorni_sadrzaj>
      <item>Đerđ Orošaj, OIB 67185275725, Domankuš kbr. 15., 43000 Domankuš</item>
    </izvorni_sadrzaj>
    <derivirana_varijabla naziv="DomainObject.Predmet.OstaliListFormatedWithAdressOIB_1">
      <item>Đerđ Orošaj, OIB 67185275725, Domankuš kbr. 15., 43000 Domankuš</item>
    </derivirana_varijabla>
  </DomainObject.Predmet.OstaliListFormatedWithAdressOIB>
  <DomainObject.Predmet.OstaliListNazivFormated>
    <izvorni_sadrzaj>
      <item>Đerđ Orošaj</item>
    </izvorni_sadrzaj>
    <derivirana_varijabla naziv="DomainObject.Predmet.OstaliListNazivFormated_1">
      <item>Đerđ Orošaj</item>
    </derivirana_varijabla>
  </DomainObject.Predmet.OstaliListNazivFormated>
  <DomainObject.Predmet.OstaliListNazivFormatedOIB>
    <izvorni_sadrzaj>
      <item>Đerđ Orošaj, OIB 67185275725</item>
    </izvorni_sadrzaj>
    <derivirana_varijabla naziv="DomainObject.Predmet.OstaliListNazivFormatedOIB_1">
      <item>Đerđ Orošaj, OIB 67185275725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St-273/2016-7</izvorni_sadrzaj>
    <derivirana_varijabla naziv="DomainObject.PoslovniBrojDokumenta_1">St-273/2016-7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MIGRAD društvo s ograničenom odgovornošću za građevinarstvo, trgvinu, proizvodnju i usluge, Domankuš</izvorni_sadrzaj>
    <derivirana_varijabla naziv="DomainObject.Predmet.ProtustrankaIDrugi_1">MIGRAD društvo s ograničenom odgovornošću za građevinarstvo, trgvinu, proizvodnju i usluge, Domankuš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MIGRAD društvo s ograničenom odgovornošću za građevinarstvo, trgvinu, proizvodnju i usluge, Domankuš, OIB 61114031548, Domankuš 16, 43000 Domankuš</izvorni_sadrzaj>
    <derivirana_varijabla naziv="DomainObject.Predmet.ProtustrankaIDrugiAdressOIB_1">MIGRAD društvo s ograničenom odgovornošću za građevinarstvo, trgvinu, proizvodnju i usluge, Domankuš, OIB 61114031548, Domankuš 16, 43000 Domankuš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MIGRAD društvo s ograničenom odgovornošću za građevinarstvo, trgvinu, proizvodnju i usluge, Domankuš</item>
      <item>Đerđ Orošaj</item>
    </izvorni_sadrzaj>
    <derivirana_varijabla naziv="DomainObject.Predmet.SudioniciListNaziv_1">
      <item>FINA, RC ZAGREB, Podružnica Bjelovar</item>
      <item>MIGRAD društvo s ograničenom odgovornošću za građevinarstvo, trgvinu, proizvodnju i usluge, Domankuš</item>
      <item>Đerđ Orošaj</item>
    </derivirana_varijabla>
  </DomainObject.Predmet.SudioniciListNaziv>
  <DomainObject.Predmet.SudioniciListAdressOIB>
    <izvorni_sadrzaj>
      <item>FINA, RC ZAGREB, Podružnica Bjelovar, OIB 85821130368, F. Supila 4,43000 Bjelovar</item>
      <item>MIGRAD društvo s ograničenom odgovornošću za građevinarstvo, trgvinu, proizvodnju i usluge, Domankuš, OIB 61114031548, Domankuš 16,43000 Domankuš</item>
      <item>Đerđ Orošaj, OIB 67185275725, Domankuš kbr. 15.,43000 Domankuš</item>
    </izvorni_sadrzaj>
    <derivirana_varijabla naziv="DomainObject.Predmet.SudioniciListAdressOIB_1">
      <item>FINA, RC ZAGREB, Podružnica Bjelovar, OIB 85821130368, F. Supila 4,43000 Bjelovar</item>
      <item>MIGRAD društvo s ograničenom odgovornošću za građevinarstvo, trgvinu, proizvodnju i usluge, Domankuš, OIB 61114031548, Domankuš 16,43000 Domankuš</item>
      <item>Đerđ Orošaj, OIB 67185275725, Domankuš kbr. 15.,43000 Domankuš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60027-0589-46FF-9DAD-91C81B6C6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2434</properties:Characters>
  <properties:Lines>79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2016-05-02T12:07:00Z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