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16d49" w14:paraId="6016d49" w:rsidRDefault="004F40AB" w:rsidP="004F40AB" w:rsidR="004F40AB">
      <w:pPr>
        <w:widowControl w:val="false"/>
        <w:jc w:val="both"/>
        <w15:collapsed w:val="false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4F40AB" w:rsidP="004F40AB" w:rsidR="004F40AB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4F40AB" w:rsidP="004F40AB" w:rsidR="004F40AB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4F40AB" w:rsidP="004F40AB" w:rsidR="004F40AB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4F40AB" w:rsidP="004F40AB" w:rsidR="004F40AB">
      <w:pPr>
        <w:spacing w:after="0"/>
      </w:pPr>
    </w:p>
    <w:p w:rsidRDefault="004F40AB" w:rsidP="004F40AB" w:rsidR="004F40AB">
      <w:pPr>
        <w:spacing w:after="0"/>
      </w:pPr>
    </w:p>
    <w:p w:rsidRDefault="004F40AB" w:rsidP="004F40AB" w:rsidR="004F40AB">
      <w:pPr>
        <w:spacing w:after="0"/>
        <w:jc w:val="center"/>
        <w:rPr>
          <w:lang w:eastAsia="hr-HR"/>
        </w:rPr>
      </w:pPr>
      <w:r>
        <w:t>U  I M E  R E P U B L I K E  H R V A T S K E</w:t>
      </w:r>
    </w:p>
    <w:p w:rsidRDefault="004F40AB" w:rsidP="004F40AB" w:rsidR="004F40AB">
      <w:pPr>
        <w:spacing w:after="0"/>
      </w:pPr>
    </w:p>
    <w:p w:rsidRDefault="004F40AB" w:rsidP="004F40AB" w:rsidR="004F40AB">
      <w:pPr>
        <w:spacing w:after="0"/>
        <w:jc w:val="center"/>
      </w:pPr>
      <w:r>
        <w:t>R J E Š E NJ E</w:t>
      </w:r>
    </w:p>
    <w:p w:rsidRDefault="004F40AB" w:rsidP="004F40AB" w:rsidR="004F40AB">
      <w:pPr>
        <w:spacing w:after="0"/>
      </w:pPr>
    </w:p>
    <w:p w:rsidRDefault="004F40AB" w:rsidP="004F40AB" w:rsidR="004F40AB">
      <w:pPr>
        <w:spacing w:after="0"/>
        <w:jc w:val="both"/>
      </w:pPr>
      <w:r>
        <w:tab/>
        <w:t xml:space="preserve">Trgovački sud u Varaždinu po sucu toga suda Hugu </w:t>
      </w:r>
      <w:proofErr w:type="spellStart"/>
      <w:r>
        <w:t>Wedemeyeru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 w:rsidR="00930F0F">
        <w:t>TRIKOTAŽA FRITZ j.d.o.o., OIB: 16290611393 sa sjedištem u Istarska 38, 48260 Križevci</w:t>
      </w:r>
      <w:r>
        <w:t>, dana 5. rujna 2016.,</w:t>
      </w:r>
    </w:p>
    <w:p w:rsidRDefault="004F40AB" w:rsidP="004F40AB" w:rsidR="004F40AB">
      <w:pPr>
        <w:spacing w:after="0"/>
        <w:jc w:val="both"/>
      </w:pPr>
    </w:p>
    <w:p w:rsidRDefault="004F40AB" w:rsidP="004F40AB" w:rsidR="004F40AB">
      <w:pPr>
        <w:spacing w:after="0"/>
        <w:jc w:val="center"/>
        <w:rPr>
          <w:szCs w:val="20"/>
        </w:rPr>
      </w:pPr>
      <w:r>
        <w:t>r i j e š i o  j e</w:t>
      </w:r>
    </w:p>
    <w:p w:rsidRDefault="004F40AB" w:rsidP="004F40AB" w:rsidR="004F40AB">
      <w:pPr>
        <w:spacing w:after="0"/>
        <w:jc w:val="center"/>
      </w:pPr>
    </w:p>
    <w:p w:rsidRDefault="004F40AB" w:rsidP="004F40AB" w:rsidR="004F40AB">
      <w:pPr>
        <w:spacing w:after="0"/>
      </w:pPr>
    </w:p>
    <w:p w:rsidRDefault="004F40AB" w:rsidP="004F40AB" w:rsidR="004F40AB">
      <w:pPr>
        <w:spacing w:after="0"/>
        <w:jc w:val="both"/>
      </w:pPr>
      <w:r>
        <w:tab/>
        <w:t xml:space="preserve">I Otvara se stečajni postupak nad stečajnim dužnikom </w:t>
      </w:r>
      <w:r w:rsidR="00930F0F">
        <w:t>TRIKOTAŽA FRITZ j.d.o.o., OIB: 16290611393 sa sjedištem u Istarska 38, 48260 Križevci</w:t>
      </w:r>
      <w:r>
        <w:t>, s danom 5. rujna 2016. u 15,00 sati.</w:t>
      </w:r>
    </w:p>
    <w:p w:rsidRDefault="004F40AB" w:rsidP="004F40AB" w:rsidR="004F40AB">
      <w:pPr>
        <w:spacing w:after="0"/>
        <w:jc w:val="both"/>
      </w:pPr>
    </w:p>
    <w:p w:rsidRDefault="004F40AB" w:rsidP="004F40AB" w:rsidR="004F40AB">
      <w:pPr>
        <w:spacing w:after="0"/>
        <w:jc w:val="both"/>
      </w:pPr>
      <w:r>
        <w:tab/>
        <w:t xml:space="preserve">II Zaključuje se stečajni postupak nad stečajnim dužnikom </w:t>
      </w:r>
      <w:r w:rsidR="00930F0F">
        <w:t>TRIKOTAŽA FRITZ j.d.o.o., OIB: 16290611393 sa sjedištem u Istarska 38, 48260 Križevci</w:t>
      </w:r>
      <w:r>
        <w:t>.</w:t>
      </w:r>
    </w:p>
    <w:p w:rsidRDefault="004F40AB" w:rsidP="004F40AB" w:rsidR="004F40AB">
      <w:pPr>
        <w:spacing w:after="0"/>
        <w:jc w:val="both"/>
      </w:pPr>
    </w:p>
    <w:p w:rsidRDefault="004F40AB" w:rsidP="004F40AB" w:rsidR="004F40AB">
      <w:pPr>
        <w:spacing w:after="0"/>
        <w:jc w:val="both"/>
      </w:pPr>
      <w:r>
        <w:tab/>
        <w:t xml:space="preserve">III Za stečajnog upravitelja imenuje se </w:t>
      </w:r>
      <w:r w:rsidR="00930F0F">
        <w:t xml:space="preserve">Ivan </w:t>
      </w:r>
      <w:proofErr w:type="spellStart"/>
      <w:r w:rsidR="00930F0F">
        <w:t>Gjurašić</w:t>
      </w:r>
      <w:proofErr w:type="spellEnd"/>
      <w:r w:rsidR="00930F0F">
        <w:t>, OIB: 66025260916, Petrinjska 28, 10000 Zagreb.</w:t>
      </w:r>
    </w:p>
    <w:p w:rsidRDefault="00930F0F" w:rsidP="004F40AB" w:rsidR="00930F0F">
      <w:pPr>
        <w:spacing w:after="0"/>
        <w:jc w:val="both"/>
        <w:rPr>
          <w:color w:val="FF0000"/>
        </w:rPr>
      </w:pPr>
    </w:p>
    <w:p w:rsidRDefault="004F40AB" w:rsidP="004F40AB" w:rsidR="004F40AB">
      <w:pPr>
        <w:spacing w:after="0"/>
        <w:jc w:val="both"/>
      </w:pPr>
      <w:r>
        <w:tab/>
        <w:t>IV Ovo rješenje objavit će se na e-oglasnoj ploči suda.</w:t>
      </w:r>
    </w:p>
    <w:p w:rsidRDefault="004F40AB" w:rsidP="004F40AB" w:rsidR="004F40AB">
      <w:pPr>
        <w:spacing w:after="0"/>
        <w:jc w:val="both"/>
      </w:pPr>
    </w:p>
    <w:p w:rsidRDefault="004F40AB" w:rsidP="004F40AB" w:rsidR="004F40AB">
      <w:pPr>
        <w:spacing w:after="0"/>
        <w:jc w:val="both"/>
      </w:pPr>
      <w:r>
        <w:tab/>
        <w:t xml:space="preserve">V Po pravomoćnosti ovoga rješenja stečajni dužnik </w:t>
      </w:r>
      <w:r w:rsidR="00930F0F">
        <w:t>TRIKOTAŽA FRITZ j.d.o.o., OIB: 16290611393 sa sjedištem u Istarska 38, 48260 Križevci</w:t>
      </w:r>
      <w:r>
        <w:t>, bit će brisan iz sudskog registra.</w:t>
      </w:r>
    </w:p>
    <w:p w:rsidRDefault="004F40AB" w:rsidP="004F40AB" w:rsidR="004F40AB">
      <w:pPr>
        <w:spacing w:after="0"/>
      </w:pPr>
    </w:p>
    <w:p w:rsidRDefault="004F40AB" w:rsidP="004F40AB" w:rsidR="004F40AB">
      <w:pPr>
        <w:spacing w:after="0"/>
        <w:jc w:val="center"/>
      </w:pPr>
      <w:r>
        <w:t>Obrazloženje</w:t>
      </w:r>
    </w:p>
    <w:p w:rsidRDefault="004F40AB" w:rsidP="004F40AB" w:rsidR="004F40AB">
      <w:pPr>
        <w:spacing w:after="0"/>
        <w:jc w:val="center"/>
      </w:pPr>
    </w:p>
    <w:p w:rsidRDefault="004F40AB" w:rsidP="004F40AB" w:rsidR="004F40AB">
      <w:pPr>
        <w:spacing w:after="0"/>
      </w:pPr>
    </w:p>
    <w:p w:rsidRDefault="004F40AB" w:rsidP="004F40AB" w:rsidR="004F40AB">
      <w:pPr>
        <w:spacing w:after="0"/>
        <w:jc w:val="both"/>
      </w:pPr>
      <w:r>
        <w:tab/>
        <w:t>Predlagatelj je dan</w:t>
      </w:r>
      <w:r w:rsidR="00930F0F">
        <w:t>a 14</w:t>
      </w:r>
      <w:r>
        <w:t xml:space="preserve">. siječnja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</w:t>
      </w:r>
      <w:r>
        <w:lastRenderedPageBreak/>
        <w:t>pozvao vjerovnike da najkasnije u roku od četrdeset pet dana od objave oglasa predlože otvaranje stečajnoga postupka.</w:t>
      </w:r>
    </w:p>
    <w:p w:rsidRDefault="004F40AB" w:rsidP="004F40AB" w:rsidR="004F40AB">
      <w:pPr>
        <w:spacing w:after="0"/>
      </w:pPr>
    </w:p>
    <w:p w:rsidRDefault="004F40AB" w:rsidP="004F40AB" w:rsidR="004F40AB">
      <w:pPr>
        <w:spacing w:after="0"/>
        <w:jc w:val="both"/>
      </w:pPr>
      <w:r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4F40AB" w:rsidP="004F40AB" w:rsidR="004F40AB">
      <w:pPr>
        <w:spacing w:after="0"/>
      </w:pPr>
    </w:p>
    <w:p w:rsidRDefault="004F40AB" w:rsidP="004F40AB" w:rsidR="004F40AB">
      <w:pPr>
        <w:spacing w:after="0"/>
      </w:pPr>
    </w:p>
    <w:p w:rsidRDefault="004F40AB" w:rsidP="004F40AB" w:rsidR="004F40AB">
      <w:pPr>
        <w:spacing w:after="0"/>
        <w:jc w:val="center"/>
      </w:pPr>
      <w:r>
        <w:t>U Varaždinu, 5. rujna 2016.</w:t>
      </w:r>
    </w:p>
    <w:p w:rsidRDefault="004F40AB" w:rsidP="004F40AB" w:rsidR="004F40AB">
      <w:pPr>
        <w:spacing w:after="0"/>
      </w:pPr>
      <w:r>
        <w:t xml:space="preserve">                                                                                                  </w:t>
      </w:r>
    </w:p>
    <w:p w:rsidRDefault="004F40AB" w:rsidP="004F40AB" w:rsidR="004F40AB">
      <w:pPr>
        <w:spacing w:after="0"/>
      </w:pPr>
      <w:r>
        <w:t xml:space="preserve">     </w:t>
      </w:r>
    </w:p>
    <w:p w:rsidRDefault="004F40AB" w:rsidP="004F40AB" w:rsidR="004F40A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4F40AB" w:rsidP="004F40AB" w:rsidR="004F40AB">
      <w:pPr>
        <w:spacing w:after="0"/>
      </w:pPr>
    </w:p>
    <w:p w:rsidRDefault="004F40AB" w:rsidP="004F40AB" w:rsidR="004F40AB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Hugo </w:t>
      </w:r>
      <w:proofErr w:type="spellStart"/>
      <w:r>
        <w:t>Wedemeyer</w:t>
      </w:r>
      <w:proofErr w:type="spellEnd"/>
    </w:p>
    <w:p w:rsidRDefault="004F40AB" w:rsidP="004F40AB" w:rsidR="004F40AB">
      <w:pPr>
        <w:spacing w:after="0"/>
      </w:pPr>
      <w:r>
        <w:t xml:space="preserve"> </w:t>
      </w:r>
    </w:p>
    <w:p w:rsidRDefault="004F40AB" w:rsidP="004F40AB" w:rsidR="004F40AB">
      <w:pPr>
        <w:spacing w:after="0"/>
      </w:pPr>
    </w:p>
    <w:p w:rsidRDefault="004F40AB" w:rsidP="004F40AB" w:rsidR="004F40AB">
      <w:pPr>
        <w:spacing w:after="0"/>
      </w:pPr>
      <w:r>
        <w:t xml:space="preserve">                              </w:t>
      </w:r>
    </w:p>
    <w:p w:rsidRDefault="004F40AB" w:rsidP="004F40AB" w:rsidR="004F40AB">
      <w:pPr>
        <w:spacing w:after="0"/>
      </w:pPr>
      <w:r>
        <w:tab/>
        <w:t>Uputa o pravnom lijeku:</w:t>
      </w:r>
    </w:p>
    <w:p w:rsidRDefault="004F40AB" w:rsidP="004F40AB" w:rsidR="004F40AB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4F40AB" w:rsidP="004F40AB" w:rsidR="004F40AB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4F40AB" w:rsidP="004F40AB" w:rsidR="004F40AB">
      <w:pPr>
        <w:spacing w:after="0"/>
      </w:pPr>
    </w:p>
    <w:p w:rsidRDefault="004F40AB" w:rsidP="004F40AB" w:rsidR="004F40AB">
      <w:pPr>
        <w:spacing w:after="0"/>
      </w:pPr>
    </w:p>
    <w:p w:rsidRDefault="004F40AB" w:rsidP="004F40AB" w:rsidR="004F40AB">
      <w:pPr>
        <w:spacing w:after="0"/>
      </w:pPr>
      <w:r>
        <w:t>DNA:</w:t>
      </w:r>
    </w:p>
    <w:p w:rsidRDefault="004F40AB" w:rsidP="004F40AB" w:rsidR="004F40AB">
      <w:pPr>
        <w:numPr>
          <w:ilvl w:val="0"/>
          <w:numId w:val="47"/>
        </w:numPr>
        <w:spacing w:after="0"/>
        <w:jc w:val="both"/>
      </w:pPr>
      <w:r>
        <w:t>Predlagatelj Financijska agencija, Regionalni centar Zagreb, Podružnica Varaždin, Augusta Cesarca 2, Varaždin</w:t>
      </w:r>
    </w:p>
    <w:p w:rsidRDefault="004F40AB" w:rsidP="004F40AB" w:rsidR="004F40AB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4F40AB" w:rsidP="004F40AB" w:rsidR="004F40AB">
      <w:pPr>
        <w:numPr>
          <w:ilvl w:val="0"/>
          <w:numId w:val="47"/>
        </w:numPr>
        <w:spacing w:after="0"/>
        <w:rPr>
          <w:szCs w:val="20"/>
        </w:rPr>
      </w:pPr>
      <w:r>
        <w:t xml:space="preserve">Dužnik </w:t>
      </w:r>
      <w:r w:rsidR="00930F0F">
        <w:t>TRIKOTAŽA FRITZ</w:t>
      </w:r>
      <w:bookmarkStart w:name="_GoBack" w:id="0"/>
      <w:bookmarkEnd w:id="0"/>
      <w:r w:rsidR="00930F0F">
        <w:t xml:space="preserve"> j.d.o.o., Istarska 38, 48260 Križevci</w:t>
      </w:r>
    </w:p>
    <w:p w:rsidRDefault="004F40AB" w:rsidP="004F40AB" w:rsidR="004F40AB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4F40AB" w:rsidP="00930F0F" w:rsidR="00930F0F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 xml:space="preserve">Ministarstvo financija, Porezna uprava, Područni ured Sjeverna Hrvatska, </w:t>
      </w:r>
      <w:r w:rsidR="00930F0F" w:rsidRPr="00930F0F">
        <w:rPr>
          <w:rFonts w:cs="Times New Roman"/>
        </w:rPr>
        <w:t>Ispostava Koprivnica, 48000 Koprivnica, Hrvatske državnosti 7</w:t>
      </w:r>
    </w:p>
    <w:p w:rsidRDefault="004F40AB" w:rsidP="00930F0F" w:rsidR="004F40AB" w:rsidRPr="00930F0F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>Stečajni upravitelj</w:t>
      </w:r>
      <w:r w:rsidRPr="00930F0F">
        <w:rPr>
          <w:color w:val="FF0000"/>
        </w:rPr>
        <w:t xml:space="preserve"> </w:t>
      </w:r>
      <w:r w:rsidR="00930F0F">
        <w:t xml:space="preserve">Ivan </w:t>
      </w:r>
      <w:proofErr w:type="spellStart"/>
      <w:r w:rsidR="00930F0F">
        <w:t>Gjurašić</w:t>
      </w:r>
      <w:proofErr w:type="spellEnd"/>
      <w:r w:rsidR="00930F0F">
        <w:t>, Petrinjska 28, 10000 Zagreb</w:t>
      </w:r>
    </w:p>
    <w:p w:rsidRDefault="004F40AB" w:rsidP="00930F0F" w:rsidR="004F40AB">
      <w:pPr>
        <w:pStyle w:val="Odlomakpopisa"/>
        <w:widowControl w:val="false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e-oglasna ploča suda</w:t>
      </w:r>
    </w:p>
    <w:p w:rsidRDefault="00AE649C" w:rsidP="00FA5B5E" w:rsidR="00AE649C" w:rsidRPr="00B76F3C">
      <w:pPr>
        <w:pStyle w:val="Naslov3"/>
      </w:pPr>
    </w:p>
    <w:p w:rsidRDefault="00D11EB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DA0242" w:rsidP="00930F0F" w:rsidR="00DA0242">
      <w:pPr>
        <w:pStyle w:val="ZapisniarPotpis"/>
        <w:ind w:left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1EBB" w:rsidP="00537B78" w:rsidR="00D11EBB">
      <w:r>
        <w:separator/>
      </w:r>
    </w:p>
  </w:endnote>
  <w:endnote w:id="0" w:type="continuationSeparator">
    <w:p w:rsidRDefault="00D11EBB" w:rsidP="00537B78" w:rsidR="00D11E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1EBB" w:rsidP="00537B78" w:rsidR="00D11EBB">
      <w:r>
        <w:separator/>
      </w:r>
    </w:p>
  </w:footnote>
  <w:footnote w:id="0" w:type="continuationSeparator">
    <w:p w:rsidRDefault="00D11EBB" w:rsidP="00537B78" w:rsidR="00D11E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40AB" w:rsidR="008333A9">
    <w:pPr>
      <w:pStyle w:val="Zaglavlje"/>
    </w:pPr>
    <w:r>
      <w:rPr>
        <w:rStyle w:val="PozadinaSvijetloCrvena"/>
        <w:shd w:fill="auto" w:color="auto" w:val="clear"/>
      </w:rPr>
      <w:t>Poslovni broj: 6 St-62/16-5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AB12480E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</w:num>
  <w:num w:numId="48">
    <w:abstractNumId w:val="3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8B0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40AB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F0F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1EBB"/>
    <w:rsid w:val="00D131C6"/>
    <w:rsid w:val="00D1323D"/>
    <w:rsid w:val="00D13302"/>
    <w:rsid w:val="00D13D5B"/>
    <w:rsid w:val="00D1763A"/>
    <w:rsid w:val="00D1784E"/>
    <w:rsid w:val="00D20E7F"/>
    <w:rsid w:val="00D23706"/>
    <w:rsid w:val="00D25FF3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844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228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St-62/2016-5</izvorni_sadrzaj>
    <derivirana_varijabla naziv="DomainObject.Oznaka_1">St-62/2016-5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St-62/2016</izvorni_sadrzaj>
    <derivirana_varijabla naziv="DomainObject.Predmet.OznakaBroj_1">St-62/2016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TRIKOTAŽA FRITZ  jednostavno društvo s ograničenom odgovornošću za proizvodnju</izvorni_sadrzaj>
    <derivirana_varijabla naziv="DomainObject.Predmet.ProtustrankaFormated_1">  TRIKOTAŽA FRITZ  jednostavno društvo s ograničenom odgovornošću za proizvodnju</derivirana_varijabla>
  </DomainObject.Predmet.ProtustrankaFormated>
  <DomainObject.Predmet.ProtustrankaFormatedOIB>
    <izvorni_sadrzaj>  TRIKOTAŽA FRITZ  jednostavno društvo s ograničenom odgovornošću za proizvodnju, OIB 16290611393</izvorni_sadrzaj>
    <derivirana_varijabla naziv="DomainObject.Predmet.ProtustrankaFormatedOIB_1">  TRIKOTAŽA FRITZ  jednostavno društvo s ograničenom odgovornošću za proizvodnju, OIB 16290611393</derivirana_varijabla>
  </DomainObject.Predmet.ProtustrankaFormatedOIB>
  <DomainObject.Predmet.ProtustrankaFormatedWithAdress>
    <izvorni_sadrzaj> TRIKOTAŽA FRITZ  jednostavno društvo s ograničenom odgovornošću za proizvodnju, Istarska 38, 48260 Križevci</izvorni_sadrzaj>
    <derivirana_varijabla naziv="DomainObject.Predmet.ProtustrankaFormatedWithAdress_1"> TRIKOTAŽA FRITZ  jednostavno društvo s ograničenom odgovornošću za proizvodnju, Istarska 38, 48260 Križevci</derivirana_varijabla>
  </DomainObject.Predmet.ProtustrankaFormatedWithAdress>
  <DomainObject.Predmet.ProtustrankaFormatedWithAdressOIB>
    <izvorni_sadrzaj> TRIKOTAŽA FRITZ  jednostavno društvo s ograničenom odgovornošću za proizvodnju, OIB 16290611393, Istarska 38, 48260 Križevci</izvorni_sadrzaj>
    <derivirana_varijabla naziv="DomainObject.Predmet.ProtustrankaFormatedWithAdressOIB_1"> TRIKOTAŽA FRITZ  jednostavno društvo s ograničenom odgovornošću za proizvodnju, OIB 16290611393, Istarska 38, 48260 Križevci</derivirana_varijabla>
  </DomainObject.Predmet.ProtustrankaFormatedWithAdressOIB>
  <DomainObject.Predmet.ProtustrankaWithAdress>
    <izvorni_sadrzaj>TRIKOTAŽA FRITZ  jednostavno društvo s ograničenom odgovornošću za proizvodnju Istarska 38, 48260 Križevci</izvorni_sadrzaj>
    <derivirana_varijabla naziv="DomainObject.Predmet.ProtustrankaWithAdress_1">TRIKOTAŽA FRITZ  jednostavno društvo s ograničenom odgovornošću za proizvodnju Istarska 38, 48260 Križevci</derivirana_varijabla>
  </DomainObject.Predmet.ProtustrankaWithAdress>
  <DomainObject.Predmet.ProtustrankaWithAdressOIB>
    <izvorni_sadrzaj>TRIKOTAŽA FRITZ  jednostavno društvo s ograničenom odgovornošću za proizvodnju, OIB 16290611393, Istarska 38, 48260 Križevci</izvorni_sadrzaj>
    <derivirana_varijabla naziv="DomainObject.Predmet.ProtustrankaWithAdressOIB_1">TRIKOTAŽA FRITZ  jednostavno društvo s ograničenom odgovornošću za proizvodnju, OIB 16290611393, Istarska 38, 48260 Križevci</derivirana_varijabla>
  </DomainObject.Predmet.ProtustrankaWithAdressOIB>
  <DomainObject.Predmet.ProtustrankaNazivFormated>
    <izvorni_sadrzaj>TRIKOTAŽA FRITZ  jednostavno društvo s ograničenom odgovornošću za proizvodnju</izvorni_sadrzaj>
    <derivirana_varijabla naziv="DomainObject.Predmet.ProtustrankaNazivFormated_1">TRIKOTAŽA FRITZ  jednostavno društvo s ograničenom odgovornošću za proizvodnju</derivirana_varijabla>
  </DomainObject.Predmet.ProtustrankaNazivFormated>
  <DomainObject.Predmet.ProtustrankaNazivFormatedOIB>
    <izvorni_sadrzaj>TRIKOTAŽA FRITZ  jednostavno društvo s ograničenom odgovornošću za proizvodnju, OIB 16290611393</izvorni_sadrzaj>
    <derivirana_varijabla naziv="DomainObject.Predmet.ProtustrankaNazivFormatedOIB_1">TRIKOTAŽA FRITZ  jednostavno društvo s ograničenom odgovornošću za proizvodnju, OIB 16290611393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19096.44</izvorni_sadrzaj>
    <derivirana_varijabla naziv="DomainObject.Predmet.TrenutnaVrijednost_1">19096.44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TRIKOTAŽA FRITZ  jednostavno društvo s ograničenom odgovornošću za proizvodnju</item>
    </izvorni_sadrzaj>
    <derivirana_varijabla naziv="DomainObject.Predmet.ProtuStrankaListFormated_1">
      <item>TRIKOTAŽA FRITZ  jednostavno društvo s ograničenom odgovornošću za proizvodnju</item>
    </derivirana_varijabla>
  </DomainObject.Predmet.ProtuStrankaListFormated>
  <DomainObject.Predmet.ProtuStrankaListFormatedOIB>
    <izvorni_sadrzaj>
      <item>TRIKOTAŽA FRITZ  jednostavno društvo s ograničenom odgovornošću za proizvodnju, OIB 16290611393</item>
    </izvorni_sadrzaj>
    <derivirana_varijabla naziv="DomainObject.Predmet.ProtuStrankaListFormatedOIB_1">
      <item>TRIKOTAŽA FRITZ  jednostavno društvo s ograničenom odgovornošću za proizvodnju, OIB 16290611393</item>
    </derivirana_varijabla>
  </DomainObject.Predmet.ProtuStrankaListFormatedOIB>
  <DomainObject.Predmet.ProtuStrankaListFormatedWithAdress>
    <izvorni_sadrzaj>
      <item>TRIKOTAŽA FRITZ  jednostavno društvo s ograničenom odgovornošću za proizvodnju, Istarska 38, 48260 Križevci</item>
    </izvorni_sadrzaj>
    <derivirana_varijabla naziv="DomainObject.Predmet.ProtuStrankaListFormatedWithAdress_1">
      <item>TRIKOTAŽA FRITZ  jednostavno društvo s ograničenom odgovornošću za proizvodnju, Istarska 38, 48260 Križevci</item>
    </derivirana_varijabla>
  </DomainObject.Predmet.ProtuStrankaListFormatedWithAdress>
  <DomainObject.Predmet.ProtuStrankaListFormatedWithAdressOIB>
    <izvorni_sadrzaj>
      <item>TRIKOTAŽA FRITZ  jednostavno društvo s ograničenom odgovornošću za proizvodnju, OIB 16290611393, Istarska 38, 48260 Križevci</item>
    </izvorni_sadrzaj>
    <derivirana_varijabla naziv="DomainObject.Predmet.ProtuStrankaListFormatedWithAdressOIB_1">
      <item>TRIKOTAŽA FRITZ  jednostavno društvo s ograničenom odgovornošću za proizvodnju, OIB 16290611393, Istarska 38, 48260 Križevci</item>
    </derivirana_varijabla>
  </DomainObject.Predmet.ProtuStrankaListFormatedWithAdressOIB>
  <DomainObject.Predmet.ProtuStrankaListNazivFormated>
    <izvorni_sadrzaj>
      <item>TRIKOTAŽA FRITZ  jednostavno društvo s ograničenom odgovornošću za proizvodnju</item>
    </izvorni_sadrzaj>
    <derivirana_varijabla naziv="DomainObject.Predmet.ProtuStrankaListNazivFormated_1">
      <item>TRIKOTAŽA FRITZ  jednostavno društvo s ograničenom odgovornošću za proizvodnju</item>
    </derivirana_varijabla>
  </DomainObject.Predmet.ProtuStrankaListNazivFormated>
  <DomainObject.Predmet.ProtuStrankaListNazivFormatedOIB>
    <izvorni_sadrzaj>
      <item>TRIKOTAŽA FRITZ  jednostavno društvo s ograničenom odgovornošću za proizvodnju, OIB 16290611393</item>
    </izvorni_sadrzaj>
    <derivirana_varijabla naziv="DomainObject.Predmet.ProtuStrankaListNazivFormatedOIB_1">
      <item>TRIKOTAŽA FRITZ  jednostavno društvo s ograničenom odgovornošću za proizvodnju, OIB 16290611393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St-62/2016-5</izvorni_sadrzaj>
    <derivirana_varijabla naziv="DomainObject.PoslovniBrojDokumenta_1">St-62/2016-5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TRIKOTAŽA FRITZ  jednostavno društvo s ograničenom odgovornošću za proizvodnju</izvorni_sadrzaj>
    <derivirana_varijabla naziv="DomainObject.Predmet.ProtustrankaIDrugi_1">TRIKOTAŽA FRITZ  jednostavno društvo s ograničenom odgovornošću za proizvodnju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TRIKOTAŽA FRITZ  jednostavno društvo s ograničenom odgovornošću za proizvodnju, OIB 16290611393, Istarska 38, 48260 Križevci</izvorni_sadrzaj>
    <derivirana_varijabla naziv="DomainObject.Predmet.ProtustrankaIDrugiAdressOIB_1">TRIKOTAŽA FRITZ  jednostavno društvo s ograničenom odgovornošću za proizvodnju, OIB 16290611393, Istarska 38,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TRIKOTAŽA FRITZ  jednostavno društvo s ograničenom odgovornošću za proizvodnju</item>
      <item>E-oglasna ploča</item>
      <item>Sudski registar</item>
    </izvorni_sadrzaj>
    <derivirana_varijabla naziv="DomainObject.Predmet.SudioniciListNaziv_1">
      <item>Financijska agencija</item>
      <item>TRIKOTAŽA FRITZ  jednostavno društvo s ograničenom odgovornošću za proizvodnju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TRIKOTAŽA FRITZ  jednostavno društvo s ograničenom odgovornošću za proizvodnju, OIB 16290611393, Istarska 38,48260 Križevci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TRIKOTAŽA FRITZ  jednostavno društvo s ograničenom odgovornošću za proizvodnju, OIB 16290611393, Istarska 38,48260 Križevci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8AD2AD-EE49-47A0-984A-8A8C81E8D2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2723</properties:Characters>
  <properties:Lines>86</properties:Lines>
  <properties:Paragraphs>29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2016-09-05T10:02:00Z</cp:lastPrinted>
  <dcterms:modified xmlns:xsi="http://www.w3.org/2001/XMLSchema-instance" xsi:type="dcterms:W3CDTF">2016-09-05T10:02:00Z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