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31b2" w14:paraId="7a431b2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C430DF">
        <w:t>2115</w:t>
      </w:r>
      <w:r w:rsidR="000C46EC">
        <w:t>/1</w:t>
      </w:r>
      <w:r w:rsidR="00F77ECE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05FED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C430DF" w:rsidRPr="007230EE">
        <w:t>A JEDAN IMMOBILE d.o.o. u stečaju, Zagreb, Ilica 261, OIB 07589118060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C430DF">
        <w:t>4. rujna</w:t>
      </w:r>
      <w:r w:rsidR="006007B5">
        <w:t xml:space="preserve"> 2017. godine</w:t>
      </w:r>
      <w:r w:rsidR="00514F89">
        <w:t>,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C430DF" w:rsidP="00C430DF" w:rsidR="00C430DF" w:rsidRPr="00C957F2">
      <w:pPr>
        <w:jc w:val="both"/>
      </w:pPr>
    </w:p>
    <w:p w:rsidRDefault="00C430DF" w:rsidP="00C430DF" w:rsidR="00C430DF">
      <w:pPr>
        <w:jc w:val="both"/>
      </w:pPr>
      <w:r w:rsidRPr="00730688">
        <w:t xml:space="preserve">I. Utvrđene su slijedeće tražbine prvog višeg isplatnog reda: </w:t>
      </w:r>
    </w:p>
    <w:p w:rsidRDefault="00C430DF" w:rsidP="00C430DF" w:rsidR="00C430DF" w:rsidRPr="00730688">
      <w:pPr>
        <w:jc w:val="both"/>
      </w:pPr>
    </w:p>
    <w:p w:rsidRDefault="00C430DF" w:rsidP="00C430DF" w:rsidR="00C430DF">
      <w:pPr>
        <w:jc w:val="both"/>
      </w:pPr>
      <w:r>
        <w:t>I.1. Andrija Rašić, Zagreb, II Anina 5,</w:t>
      </w:r>
    </w:p>
    <w:p w:rsidRDefault="00C430DF" w:rsidP="00C430DF" w:rsidR="00C430DF">
      <w:pPr>
        <w:jc w:val="both"/>
      </w:pPr>
      <w:r>
        <w:t xml:space="preserve">      </w:t>
      </w:r>
      <w:r w:rsidRPr="00674568">
        <w:t xml:space="preserve">OIB </w:t>
      </w:r>
      <w:r>
        <w:t xml:space="preserve">75788965667                                                                   128.805,41 kn - neto </w:t>
      </w:r>
    </w:p>
    <w:p w:rsidRDefault="00C430DF" w:rsidP="00C430DF" w:rsidR="00C430DF">
      <w:pPr>
        <w:jc w:val="both"/>
      </w:pPr>
      <w:r>
        <w:t xml:space="preserve">                                                                                                       161.855,00 kn - bruto</w:t>
      </w:r>
    </w:p>
    <w:p w:rsidRDefault="00C430DF" w:rsidP="00C430DF" w:rsidR="00C430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9.828,00 kn - otpremnina,   </w:t>
      </w:r>
    </w:p>
    <w:p w:rsidRDefault="00C430DF" w:rsidP="00C430DF" w:rsidR="00C430DF">
      <w:pPr>
        <w:tabs>
          <w:tab w:pos="6318" w:val="left"/>
        </w:tabs>
        <w:jc w:val="both"/>
      </w:pPr>
      <w:r>
        <w:tab/>
        <w:t>ukupno: 171.683,00 kn</w:t>
      </w:r>
    </w:p>
    <w:p w:rsidRDefault="00C430DF" w:rsidP="00C430DF" w:rsidR="00C430DF">
      <w:pPr>
        <w:ind w:firstLine="360"/>
        <w:jc w:val="both"/>
      </w:pPr>
    </w:p>
    <w:p w:rsidRDefault="00C430DF" w:rsidP="00C430DF" w:rsidR="00C430DF">
      <w:pPr>
        <w:jc w:val="both"/>
      </w:pPr>
      <w:r>
        <w:t xml:space="preserve">I.2. REPUBLIKA HRVATSKA, MINISTARSTVO FINANCIJA, </w:t>
      </w:r>
    </w:p>
    <w:p w:rsidRDefault="00C430DF" w:rsidP="00C430DF" w:rsidR="00C430DF">
      <w:pPr>
        <w:ind w:firstLine="360"/>
        <w:jc w:val="both"/>
      </w:pPr>
      <w:r>
        <w:t xml:space="preserve">POREZNA UPRAVA, Područni ured Zagreb, </w:t>
      </w:r>
    </w:p>
    <w:p w:rsidRDefault="00C430DF" w:rsidP="00C430DF" w:rsidR="00C430DF">
      <w:pPr>
        <w:jc w:val="both"/>
      </w:pPr>
      <w:r>
        <w:t xml:space="preserve">      </w:t>
      </w:r>
      <w:r w:rsidRPr="00674568">
        <w:t xml:space="preserve">OIB </w:t>
      </w:r>
      <w:r>
        <w:t>18683136487                                                                                    74.858,08 kn</w:t>
      </w:r>
    </w:p>
    <w:p w:rsidRDefault="00C430DF" w:rsidP="00C430DF" w:rsidR="00C430DF">
      <w:pPr>
        <w:jc w:val="both"/>
      </w:pPr>
    </w:p>
    <w:p w:rsidRDefault="00C430DF" w:rsidP="00C430DF" w:rsidR="00C430DF">
      <w:pPr>
        <w:jc w:val="both"/>
      </w:pPr>
    </w:p>
    <w:p w:rsidRDefault="00C430DF" w:rsidP="00C430DF" w:rsidR="00C430DF">
      <w:pPr>
        <w:jc w:val="both"/>
      </w:pPr>
      <w:r w:rsidRPr="00730688">
        <w:t xml:space="preserve">II. Utvrđene su slijedeće tražbine drugog višeg isplatnog reda: </w:t>
      </w:r>
    </w:p>
    <w:p w:rsidRDefault="00C430DF" w:rsidP="00C430DF" w:rsidR="00C430DF" w:rsidRPr="00730688">
      <w:pPr>
        <w:jc w:val="both"/>
      </w:pPr>
    </w:p>
    <w:p w:rsidRDefault="00C430DF" w:rsidP="00C430DF" w:rsidR="00C430DF">
      <w:pPr>
        <w:jc w:val="both"/>
      </w:pPr>
      <w:r>
        <w:t>II.</w:t>
      </w:r>
      <w:r w:rsidRPr="00730688">
        <w:t xml:space="preserve">1. </w:t>
      </w:r>
      <w:r>
        <w:t xml:space="preserve">REPUBLIKA HRVATSKA, MINISTARSTVO FINANCIJA, </w:t>
      </w:r>
    </w:p>
    <w:p w:rsidRDefault="00C430DF" w:rsidP="00C430DF" w:rsidR="00C430DF">
      <w:pPr>
        <w:ind w:firstLine="360"/>
        <w:jc w:val="both"/>
      </w:pPr>
      <w:r>
        <w:t xml:space="preserve">  POREZNA UPRAVA, Područni ured Zagreb, </w:t>
      </w:r>
    </w:p>
    <w:p w:rsidRDefault="00C430DF" w:rsidP="00C430DF" w:rsidR="00C430DF">
      <w:pPr>
        <w:jc w:val="both"/>
      </w:pPr>
      <w:r>
        <w:t xml:space="preserve">        </w:t>
      </w:r>
      <w:r w:rsidRPr="00674568">
        <w:t xml:space="preserve">OIB </w:t>
      </w:r>
      <w:r>
        <w:t>18683136487                                                                                       1.389.743,41</w:t>
      </w:r>
      <w:r w:rsidRPr="00730688">
        <w:t xml:space="preserve"> kn</w:t>
      </w:r>
    </w:p>
    <w:p w:rsidRDefault="00C430DF" w:rsidP="00C430DF" w:rsidR="00C430DF">
      <w:pPr>
        <w:ind w:firstLine="360"/>
        <w:jc w:val="both"/>
      </w:pPr>
    </w:p>
    <w:p w:rsidRDefault="00C430DF" w:rsidP="00C430DF" w:rsidR="00C430DF">
      <w:pPr>
        <w:tabs>
          <w:tab w:pos="7849" w:val="left"/>
        </w:tabs>
        <w:jc w:val="both"/>
      </w:pPr>
      <w:r>
        <w:t xml:space="preserve">II.2. </w:t>
      </w:r>
      <w:r w:rsidRPr="00730688">
        <w:t xml:space="preserve">Hrvatske vode, </w:t>
      </w:r>
      <w:r>
        <w:t xml:space="preserve">pravna osoba za upravljanje vodama, </w:t>
      </w:r>
    </w:p>
    <w:p w:rsidRDefault="00C430DF" w:rsidP="00C430DF" w:rsidR="00C430DF" w:rsidRPr="00730688">
      <w:pPr>
        <w:tabs>
          <w:tab w:pos="7849" w:val="left"/>
        </w:tabs>
        <w:jc w:val="both"/>
      </w:pPr>
      <w:r>
        <w:t xml:space="preserve">        </w:t>
      </w:r>
      <w:r w:rsidRPr="00730688">
        <w:t xml:space="preserve">Zagreb, Ulica grada Vukovara 220 </w:t>
      </w:r>
    </w:p>
    <w:p w:rsidRDefault="00C430DF" w:rsidP="00C430DF" w:rsidR="00C430DF">
      <w:pPr>
        <w:jc w:val="both"/>
      </w:pPr>
      <w:r>
        <w:t xml:space="preserve">        </w:t>
      </w:r>
      <w:r w:rsidRPr="00730688">
        <w:t>OIB 28921383001</w:t>
      </w:r>
      <w:r>
        <w:t xml:space="preserve">                                                                                          79.776,94 kn</w:t>
      </w:r>
    </w:p>
    <w:p w:rsidRDefault="00C430DF" w:rsidP="00C430DF" w:rsidR="00C430DF">
      <w:pPr>
        <w:ind w:firstLine="360"/>
        <w:jc w:val="both"/>
      </w:pPr>
    </w:p>
    <w:p w:rsidRDefault="00C430DF" w:rsidP="00C430DF" w:rsidR="00C430DF">
      <w:pPr>
        <w:tabs>
          <w:tab w:pos="7849" w:val="left"/>
        </w:tabs>
        <w:jc w:val="both"/>
      </w:pPr>
      <w:r>
        <w:t xml:space="preserve">II.3. </w:t>
      </w:r>
      <w:r w:rsidRPr="00730688">
        <w:t xml:space="preserve">Hrvatske vode, </w:t>
      </w:r>
      <w:r>
        <w:t xml:space="preserve">pravna osoba za upravljanje vodama, </w:t>
      </w:r>
    </w:p>
    <w:p w:rsidRDefault="00C430DF" w:rsidP="00C430DF" w:rsidR="00C430DF" w:rsidRPr="00730688">
      <w:pPr>
        <w:tabs>
          <w:tab w:pos="7849" w:val="left"/>
        </w:tabs>
        <w:jc w:val="both"/>
      </w:pPr>
      <w:r>
        <w:t xml:space="preserve">        </w:t>
      </w:r>
      <w:r w:rsidRPr="00730688">
        <w:t xml:space="preserve">Zagreb, Ulica grada Vukovara 220 </w:t>
      </w:r>
    </w:p>
    <w:p w:rsidRDefault="00C430DF" w:rsidP="00C430DF" w:rsidR="00C430DF">
      <w:pPr>
        <w:jc w:val="both"/>
      </w:pPr>
      <w:r>
        <w:t xml:space="preserve">        </w:t>
      </w:r>
      <w:r w:rsidRPr="00730688">
        <w:t>OIB 28921383001</w:t>
      </w:r>
      <w:r>
        <w:t xml:space="preserve">                                                                                          35.279,36 kn</w:t>
      </w:r>
    </w:p>
    <w:p w:rsidRDefault="00C430DF" w:rsidP="00C430DF" w:rsidR="00C430DF">
      <w:pPr>
        <w:jc w:val="both"/>
      </w:pPr>
    </w:p>
    <w:p w:rsidRDefault="00C430DF" w:rsidP="00C430DF" w:rsidR="00C430DF">
      <w:pPr>
        <w:jc w:val="both"/>
      </w:pPr>
      <w:r>
        <w:lastRenderedPageBreak/>
        <w:t>II.4. HEP-Operator distribucijskog sustava d.o.o., Zagreb,</w:t>
      </w:r>
    </w:p>
    <w:p w:rsidRDefault="00C430DF" w:rsidP="00C430DF" w:rsidR="00C430DF">
      <w:pPr>
        <w:ind w:firstLine="360"/>
        <w:jc w:val="both"/>
      </w:pPr>
      <w:r>
        <w:t xml:space="preserve"> Ulica grada Vukovara 37, </w:t>
      </w:r>
      <w:r w:rsidRPr="00730688">
        <w:t xml:space="preserve">OIB </w:t>
      </w:r>
      <w:r>
        <w:t xml:space="preserve">46830600751                                                      842,78 </w:t>
      </w:r>
      <w:r w:rsidRPr="00730688">
        <w:t>kn</w:t>
      </w:r>
    </w:p>
    <w:p w:rsidRDefault="00C430DF" w:rsidP="00C430DF" w:rsidR="00C430DF">
      <w:pPr>
        <w:ind w:firstLine="360"/>
        <w:jc w:val="both"/>
      </w:pPr>
    </w:p>
    <w:p w:rsidRDefault="00C430DF" w:rsidP="00C430DF" w:rsidR="00C430DF">
      <w:pPr>
        <w:jc w:val="both"/>
      </w:pPr>
      <w:r>
        <w:t>II.5. GRAD ZAGREB, Zagreb, Trg Stjepana Radića 1,</w:t>
      </w:r>
    </w:p>
    <w:p w:rsidRDefault="00C430DF" w:rsidP="00C430DF" w:rsidR="00C430DF">
      <w:pPr>
        <w:ind w:firstLine="360"/>
        <w:jc w:val="both"/>
      </w:pPr>
      <w:r>
        <w:t xml:space="preserve">  </w:t>
      </w:r>
      <w:r w:rsidRPr="00730688">
        <w:t xml:space="preserve">OIB </w:t>
      </w:r>
      <w:r>
        <w:t>61817894937                                                                                           22.813,90</w:t>
      </w:r>
      <w:r w:rsidRPr="00730688">
        <w:t xml:space="preserve"> kn</w:t>
      </w:r>
    </w:p>
    <w:p w:rsidRDefault="00C430DF" w:rsidP="00C430DF" w:rsidR="00C430DF">
      <w:pPr>
        <w:ind w:firstLine="360"/>
        <w:jc w:val="both"/>
      </w:pPr>
      <w:r>
        <w:t xml:space="preserve"> </w:t>
      </w:r>
    </w:p>
    <w:p w:rsidRDefault="00C430DF" w:rsidP="00C430DF" w:rsidR="00C430DF">
      <w:pPr>
        <w:jc w:val="both"/>
      </w:pPr>
      <w:r>
        <w:t xml:space="preserve">II.6. CROATIA osiguranje d.d. Zagreb, Vatroslava Jagića 33, </w:t>
      </w:r>
    </w:p>
    <w:p w:rsidRDefault="00C430DF" w:rsidP="00C430DF" w:rsidR="00C430DF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26187994862                                                                                            5.862,29 </w:t>
      </w:r>
      <w:r w:rsidRPr="00730688">
        <w:t>kn</w:t>
      </w:r>
    </w:p>
    <w:p w:rsidRDefault="00C430DF" w:rsidP="00C430DF" w:rsidR="00C430DF">
      <w:pPr>
        <w:ind w:firstLine="360"/>
        <w:jc w:val="both"/>
      </w:pPr>
    </w:p>
    <w:p w:rsidRDefault="00C430DF" w:rsidP="00C430DF" w:rsidR="00C430DF" w:rsidRPr="00730688">
      <w:pPr>
        <w:tabs>
          <w:tab w:pos="7849" w:val="left"/>
        </w:tabs>
        <w:jc w:val="both"/>
      </w:pPr>
      <w:r>
        <w:t>II.7. INKASO.HR d.o.o., Osijek, L. Jagera 5,</w:t>
      </w:r>
      <w:r w:rsidRPr="00730688">
        <w:t xml:space="preserve"> </w:t>
      </w:r>
    </w:p>
    <w:p w:rsidRDefault="00C430DF" w:rsidP="00C430DF" w:rsidR="00C430DF">
      <w:pPr>
        <w:jc w:val="both"/>
      </w:pPr>
      <w:r>
        <w:t xml:space="preserve">         </w:t>
      </w:r>
      <w:r w:rsidRPr="00730688">
        <w:t xml:space="preserve">OIB </w:t>
      </w:r>
      <w:r>
        <w:t>82925459345                                                                                         16.235,23</w:t>
      </w:r>
      <w:r w:rsidRPr="00730688">
        <w:t xml:space="preserve"> kn</w:t>
      </w:r>
    </w:p>
    <w:p w:rsidRDefault="00C430DF" w:rsidP="00C430DF" w:rsidR="00C430DF">
      <w:pPr>
        <w:ind w:firstLine="360"/>
        <w:jc w:val="both"/>
      </w:pPr>
    </w:p>
    <w:p w:rsidRDefault="00C430DF" w:rsidP="00C430DF" w:rsidR="00C430DF">
      <w:pPr>
        <w:jc w:val="both"/>
      </w:pPr>
      <w:r>
        <w:t>II.8. Financijska agencija,</w:t>
      </w:r>
      <w:r w:rsidRPr="00CB1EB1">
        <w:t xml:space="preserve"> </w:t>
      </w:r>
      <w:r>
        <w:t>Zagreb,</w:t>
      </w:r>
      <w:r w:rsidRPr="0082469B">
        <w:t xml:space="preserve"> </w:t>
      </w:r>
      <w:r>
        <w:t>Ulica grada</w:t>
      </w:r>
      <w:r w:rsidRPr="00191192">
        <w:t xml:space="preserve"> </w:t>
      </w:r>
      <w:r>
        <w:t>Vukovara 70</w:t>
      </w:r>
      <w:r w:rsidRPr="00730688">
        <w:t>,</w:t>
      </w:r>
    </w:p>
    <w:p w:rsidRDefault="00C430DF" w:rsidP="00C430DF" w:rsidR="00C430DF">
      <w:pPr>
        <w:jc w:val="both"/>
      </w:pPr>
      <w:r>
        <w:t xml:space="preserve">         </w:t>
      </w:r>
      <w:r w:rsidRPr="00730688">
        <w:t xml:space="preserve">OIB </w:t>
      </w:r>
      <w:r>
        <w:t>85821130368                                                                                               987,08</w:t>
      </w:r>
      <w:r w:rsidRPr="00730688">
        <w:t xml:space="preserve"> kn</w:t>
      </w:r>
    </w:p>
    <w:p w:rsidRDefault="00C430DF" w:rsidP="00C430DF" w:rsidR="00C430DF">
      <w:pPr>
        <w:ind w:firstLine="360"/>
        <w:jc w:val="both"/>
      </w:pPr>
    </w:p>
    <w:p w:rsidRDefault="00C430DF" w:rsidP="00C430DF" w:rsidR="00C430DF">
      <w:pPr>
        <w:jc w:val="both"/>
      </w:pPr>
      <w:r>
        <w:t>II.9. TRIGLAV OSIGURANJE d.d.,</w:t>
      </w:r>
      <w:r w:rsidRPr="00CB1EB1">
        <w:t xml:space="preserve"> </w:t>
      </w:r>
      <w:r>
        <w:t>Zagreb, Antuna Heinza 4,</w:t>
      </w:r>
    </w:p>
    <w:p w:rsidRDefault="00C430DF" w:rsidP="00C430DF" w:rsidR="00C430DF">
      <w:pPr>
        <w:ind w:firstLine="360"/>
        <w:jc w:val="both"/>
      </w:pPr>
      <w:r>
        <w:t xml:space="preserve">  </w:t>
      </w:r>
      <w:r w:rsidRPr="00730688">
        <w:t xml:space="preserve">OIB </w:t>
      </w:r>
      <w:r>
        <w:t>29743547503                                                                                          64.242,91</w:t>
      </w:r>
      <w:r w:rsidRPr="00730688">
        <w:t xml:space="preserve"> kn</w:t>
      </w:r>
    </w:p>
    <w:p w:rsidRDefault="00C430DF" w:rsidP="00C430DF" w:rsidR="00C430DF">
      <w:pPr>
        <w:ind w:firstLine="360"/>
        <w:jc w:val="both"/>
      </w:pPr>
    </w:p>
    <w:p w:rsidRDefault="00C430DF" w:rsidP="00C430DF" w:rsidR="00C430DF" w:rsidRPr="007601E4">
      <w:pPr>
        <w:pStyle w:val="Default"/>
      </w:pPr>
      <w:r w:rsidRPr="007601E4">
        <w:t xml:space="preserve">II.10. REPUBLIKA HRVATSKA, </w:t>
      </w:r>
    </w:p>
    <w:p w:rsidRDefault="00C430DF" w:rsidP="00C430DF" w:rsidR="00C430DF">
      <w:pPr>
        <w:ind w:firstLine="360"/>
        <w:jc w:val="both"/>
      </w:pPr>
      <w:r w:rsidRPr="007601E4">
        <w:t xml:space="preserve">   OIB 52634238587                                                                                          </w:t>
      </w:r>
      <w:r>
        <w:t xml:space="preserve">13.030,67 </w:t>
      </w:r>
      <w:r w:rsidRPr="00730688">
        <w:t>kn</w:t>
      </w:r>
    </w:p>
    <w:p w:rsidRDefault="00C430DF" w:rsidP="00C430DF" w:rsidR="00C430DF">
      <w:pPr>
        <w:ind w:firstLine="360"/>
        <w:jc w:val="both"/>
      </w:pPr>
    </w:p>
    <w:p w:rsidRDefault="00C430DF" w:rsidP="00C430DF" w:rsidR="00C430DF">
      <w:pPr>
        <w:jc w:val="both"/>
      </w:pPr>
      <w:r>
        <w:t>II.11. MONEL d.o.o.,</w:t>
      </w:r>
      <w:r w:rsidRPr="00CB1EB1">
        <w:t xml:space="preserve"> </w:t>
      </w:r>
      <w:r>
        <w:t>Zagreb, Ilica 128,</w:t>
      </w:r>
    </w:p>
    <w:p w:rsidRDefault="00C430DF" w:rsidP="00C430DF" w:rsidR="00C430DF">
      <w:pPr>
        <w:ind w:firstLine="360"/>
        <w:jc w:val="both"/>
      </w:pPr>
      <w:r>
        <w:t xml:space="preserve">    </w:t>
      </w:r>
      <w:r w:rsidRPr="00730688">
        <w:t xml:space="preserve">OIB </w:t>
      </w:r>
      <w:r>
        <w:t>63126032936                                                                                      212.863,41</w:t>
      </w:r>
      <w:r w:rsidRPr="00730688">
        <w:t xml:space="preserve"> kn</w:t>
      </w:r>
    </w:p>
    <w:p w:rsidRDefault="00C430DF" w:rsidP="00C430DF" w:rsidR="00C430DF">
      <w:pPr>
        <w:ind w:firstLine="360"/>
        <w:jc w:val="both"/>
      </w:pPr>
    </w:p>
    <w:p w:rsidRDefault="00C430DF" w:rsidP="00C430DF" w:rsidR="00C430DF">
      <w:pPr>
        <w:jc w:val="both"/>
      </w:pPr>
      <w:r>
        <w:t>II.12. GRAD ZAGREB,</w:t>
      </w:r>
      <w:r w:rsidRPr="00CB1EB1">
        <w:t xml:space="preserve"> </w:t>
      </w:r>
      <w:r>
        <w:t>Zagreb, Trg Stjepana Radića 1,</w:t>
      </w:r>
    </w:p>
    <w:p w:rsidRDefault="00C430DF" w:rsidP="00C430DF" w:rsidR="00C430DF">
      <w:pPr>
        <w:jc w:val="both"/>
      </w:pPr>
      <w:r>
        <w:t xml:space="preserve">          </w:t>
      </w:r>
      <w:r w:rsidRPr="00730688">
        <w:t xml:space="preserve">OIB </w:t>
      </w:r>
      <w:r>
        <w:t>61817894937                                                                                      842.218,11</w:t>
      </w:r>
      <w:r w:rsidRPr="00730688">
        <w:t xml:space="preserve"> kn</w:t>
      </w:r>
    </w:p>
    <w:p w:rsidRDefault="00C430DF" w:rsidP="00C430DF" w:rsidR="00C430DF">
      <w:pPr>
        <w:ind w:firstLine="360"/>
        <w:jc w:val="both"/>
      </w:pPr>
    </w:p>
    <w:p w:rsidRDefault="00C430DF" w:rsidP="00C430DF" w:rsidR="00C430DF">
      <w:pPr>
        <w:jc w:val="both"/>
      </w:pPr>
      <w:r>
        <w:t>II.13. GRAD ZAGREB,</w:t>
      </w:r>
      <w:r w:rsidRPr="00CB1EB1">
        <w:t xml:space="preserve"> </w:t>
      </w:r>
      <w:r>
        <w:t>Zagreb, Trg Stjepana Radića 1,</w:t>
      </w:r>
    </w:p>
    <w:p w:rsidRDefault="00C430DF" w:rsidP="00C430DF" w:rsidR="00C430DF">
      <w:pPr>
        <w:jc w:val="both"/>
      </w:pPr>
      <w:r>
        <w:t xml:space="preserve">          </w:t>
      </w:r>
      <w:r w:rsidRPr="00730688">
        <w:t xml:space="preserve">OIB </w:t>
      </w:r>
      <w:r>
        <w:t>61817894937                                                                                      425.939,08</w:t>
      </w:r>
      <w:r w:rsidRPr="00730688">
        <w:t xml:space="preserve"> kn</w:t>
      </w:r>
    </w:p>
    <w:p w:rsidRDefault="00C430DF" w:rsidP="00C430DF" w:rsidR="00C430DF">
      <w:pPr>
        <w:jc w:val="both"/>
      </w:pPr>
    </w:p>
    <w:p w:rsidRDefault="00C430DF" w:rsidP="00C430DF" w:rsidR="00C430DF">
      <w:pPr>
        <w:jc w:val="both"/>
      </w:pPr>
      <w:r>
        <w:t>II.14. ZAGREBAČKI HOLDING d.o.o.,</w:t>
      </w:r>
      <w:r w:rsidRPr="00CB1EB1">
        <w:t xml:space="preserve"> </w:t>
      </w:r>
      <w:r>
        <w:t>Zagreb,</w:t>
      </w:r>
    </w:p>
    <w:p w:rsidRDefault="00C430DF" w:rsidP="00C430DF" w:rsidR="00C430DF">
      <w:pPr>
        <w:ind w:firstLine="360"/>
        <w:jc w:val="both"/>
      </w:pPr>
      <w:r>
        <w:t xml:space="preserve">   Ulica grada Vukovara 41</w:t>
      </w:r>
      <w:r w:rsidRPr="00730688">
        <w:t>,</w:t>
      </w:r>
      <w:r>
        <w:t xml:space="preserve"> </w:t>
      </w:r>
      <w:r w:rsidRPr="00730688">
        <w:t xml:space="preserve">OIB </w:t>
      </w:r>
      <w:r>
        <w:t>85584865987                                                 9.874,15</w:t>
      </w:r>
      <w:r w:rsidRPr="00730688">
        <w:t xml:space="preserve"> kn</w:t>
      </w:r>
    </w:p>
    <w:p w:rsidRDefault="00C430DF" w:rsidP="00C430DF" w:rsidR="00C430DF" w:rsidRPr="00363195">
      <w:pPr>
        <w:jc w:val="both"/>
      </w:pPr>
      <w:r>
        <w:t xml:space="preserve">  </w:t>
      </w:r>
    </w:p>
    <w:p w:rsidRDefault="00C430DF" w:rsidP="00C430DF" w:rsidR="00C430DF">
      <w:pPr>
        <w:jc w:val="both"/>
      </w:pPr>
      <w:r w:rsidRPr="00363195">
        <w:t xml:space="preserve">II.15. </w:t>
      </w:r>
      <w:r>
        <w:t>HEP ELEKTRA d.o.o.,</w:t>
      </w:r>
      <w:r w:rsidRPr="00CB1EB1">
        <w:t xml:space="preserve"> </w:t>
      </w:r>
      <w:r>
        <w:t>Zagreb,</w:t>
      </w:r>
      <w:r w:rsidRPr="0082469B">
        <w:t xml:space="preserve"> </w:t>
      </w:r>
      <w:r>
        <w:t>Ulica grada</w:t>
      </w:r>
    </w:p>
    <w:p w:rsidRDefault="00C430DF" w:rsidP="00C430DF" w:rsidR="00C430DF">
      <w:pPr>
        <w:tabs>
          <w:tab w:pos="7796" w:val="left"/>
        </w:tabs>
        <w:jc w:val="both"/>
      </w:pPr>
      <w:r>
        <w:t xml:space="preserve">         Vukovara 37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>43965974818</w:t>
      </w:r>
      <w:r w:rsidRPr="00363195">
        <w:t xml:space="preserve">                         </w:t>
      </w:r>
      <w:r>
        <w:t xml:space="preserve">                                           14.631,45 </w:t>
      </w:r>
      <w:r w:rsidRPr="00363195">
        <w:t>kn</w:t>
      </w:r>
    </w:p>
    <w:p w:rsidRDefault="00C430DF" w:rsidP="00C430DF" w:rsidR="00C430DF">
      <w:pPr>
        <w:tabs>
          <w:tab w:pos="7849" w:val="left"/>
        </w:tabs>
        <w:ind w:left="360"/>
        <w:jc w:val="both"/>
      </w:pPr>
    </w:p>
    <w:p w:rsidRDefault="00C430DF" w:rsidP="00C430DF" w:rsidR="00C430DF">
      <w:pPr>
        <w:jc w:val="both"/>
      </w:pPr>
      <w:r w:rsidRPr="00363195">
        <w:t>II.1</w:t>
      </w:r>
      <w:r>
        <w:t>6</w:t>
      </w:r>
      <w:r w:rsidRPr="00363195">
        <w:t xml:space="preserve">. </w:t>
      </w:r>
      <w:r>
        <w:t>MST PLUS d.o.o., Zagreb, Nova cesta 52,</w:t>
      </w:r>
    </w:p>
    <w:p w:rsidRDefault="00C430DF" w:rsidP="00C430DF" w:rsidR="00C430DF">
      <w:pPr>
        <w:jc w:val="both"/>
      </w:pPr>
      <w:r>
        <w:t xml:space="preserve">          OIB 33369751840                                                                                  30.465.618,80 </w:t>
      </w:r>
      <w:r w:rsidRPr="00363195">
        <w:t>kn</w:t>
      </w:r>
      <w:r>
        <w:t xml:space="preserve">    </w:t>
      </w:r>
    </w:p>
    <w:p w:rsidRDefault="00C430DF" w:rsidP="00C430DF" w:rsidR="00C430DF">
      <w:pPr>
        <w:jc w:val="both"/>
      </w:pPr>
    </w:p>
    <w:p w:rsidRDefault="00C430DF" w:rsidP="00C430DF" w:rsidR="00C430DF">
      <w:pPr>
        <w:jc w:val="both"/>
      </w:pPr>
      <w:r>
        <w:t>II.17. HRVATSKA POŠTANSKA BANKA d.d.,</w:t>
      </w:r>
      <w:r w:rsidRPr="00CB1EB1">
        <w:t xml:space="preserve"> </w:t>
      </w:r>
    </w:p>
    <w:p w:rsidRDefault="00C430DF" w:rsidP="00C430DF" w:rsidR="00C430DF">
      <w:pPr>
        <w:jc w:val="both"/>
      </w:pPr>
      <w:r>
        <w:t xml:space="preserve">          Zagreb,</w:t>
      </w:r>
      <w:r w:rsidRPr="0082469B">
        <w:t xml:space="preserve"> </w:t>
      </w:r>
      <w:r>
        <w:t xml:space="preserve">Jurišićeva 4, </w:t>
      </w:r>
      <w:r w:rsidRPr="00730688">
        <w:t xml:space="preserve">OIB </w:t>
      </w:r>
      <w:r>
        <w:t xml:space="preserve">87939104217                                                       5.683,14 kn                                                                                                       </w:t>
      </w:r>
    </w:p>
    <w:p w:rsidRDefault="00C430DF" w:rsidP="00C430DF" w:rsidR="00C430DF">
      <w:pPr>
        <w:jc w:val="both"/>
      </w:pPr>
      <w:r>
        <w:t xml:space="preserve">                                                 </w:t>
      </w:r>
    </w:p>
    <w:p w:rsidRDefault="00C430DF" w:rsidP="00C430DF" w:rsidR="00C430DF">
      <w:pPr>
        <w:jc w:val="both"/>
      </w:pPr>
      <w:r w:rsidRPr="00363195">
        <w:t>II.1</w:t>
      </w:r>
      <w:r>
        <w:t>8</w:t>
      </w:r>
      <w:r w:rsidRPr="00363195">
        <w:t xml:space="preserve">. </w:t>
      </w:r>
      <w:r>
        <w:t xml:space="preserve">VODOOPSKRBA I ODVODNJA d.o.o., Zagreb, </w:t>
      </w:r>
    </w:p>
    <w:p w:rsidRDefault="00C430DF" w:rsidP="00C430DF" w:rsidR="00C430DF">
      <w:pPr>
        <w:jc w:val="both"/>
      </w:pPr>
      <w:r>
        <w:t xml:space="preserve">        </w:t>
      </w:r>
      <w:r w:rsidRPr="00C27636">
        <w:t xml:space="preserve"> </w:t>
      </w:r>
      <w:r>
        <w:t xml:space="preserve">Folnegovićeva 1, </w:t>
      </w:r>
      <w:r w:rsidRPr="00730688">
        <w:t xml:space="preserve">OIB </w:t>
      </w:r>
      <w:r>
        <w:t>83416546499</w:t>
      </w:r>
      <w:r w:rsidRPr="00363195">
        <w:t xml:space="preserve">                         </w:t>
      </w:r>
      <w:r>
        <w:t xml:space="preserve">                                     92.525,36 </w:t>
      </w:r>
      <w:r w:rsidRPr="00363195">
        <w:t>kn</w:t>
      </w:r>
    </w:p>
    <w:p w:rsidRDefault="00BF52EC" w:rsidP="00BF52EC" w:rsidR="00BF52EC">
      <w:pPr>
        <w:tabs>
          <w:tab w:pos="7849" w:val="left"/>
        </w:tabs>
        <w:ind w:left="360"/>
        <w:jc w:val="both"/>
      </w:pPr>
    </w:p>
    <w:p w:rsidRDefault="00C430DF" w:rsidP="00BF52EC" w:rsidR="00C430DF">
      <w:pPr>
        <w:tabs>
          <w:tab w:pos="7849" w:val="left"/>
        </w:tabs>
        <w:ind w:left="360"/>
        <w:jc w:val="both"/>
      </w:pPr>
    </w:p>
    <w:p w:rsidRDefault="00C430DF" w:rsidP="00BF52EC" w:rsidR="00C430DF">
      <w:pPr>
        <w:tabs>
          <w:tab w:pos="7849" w:val="left"/>
        </w:tabs>
        <w:ind w:left="360"/>
        <w:jc w:val="both"/>
      </w:pPr>
    </w:p>
    <w:p w:rsidRDefault="00C430DF" w:rsidP="00BF52EC" w:rsidR="00C430DF">
      <w:pPr>
        <w:tabs>
          <w:tab w:pos="7849" w:val="left"/>
        </w:tabs>
        <w:ind w:left="360"/>
        <w:jc w:val="both"/>
      </w:pPr>
    </w:p>
    <w:p w:rsidRDefault="00B20D76" w:rsidP="00E6357E" w:rsidR="00B20D76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lastRenderedPageBreak/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8B74E3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C430DF">
        <w:t>4. rujna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2929BD">
        <w:t xml:space="preserve">e </w:t>
      </w:r>
      <w:r w:rsidR="008B74E3">
        <w:t>prvog višeg isplatnog reda</w:t>
      </w:r>
      <w:r w:rsidR="002929BD">
        <w:t>, navedene u točki I. izreke ovog rješenja,</w:t>
      </w:r>
      <w:r w:rsidR="00514F89">
        <w:t xml:space="preserve"> u</w:t>
      </w:r>
      <w:r w:rsidR="008B74E3">
        <w:t xml:space="preserve"> </w:t>
      </w:r>
      <w:r w:rsidR="002929BD">
        <w:t xml:space="preserve">ukupnom </w:t>
      </w:r>
      <w:r w:rsidR="008B74E3">
        <w:t xml:space="preserve">iznosu od </w:t>
      </w:r>
      <w:r w:rsidR="00C430DF">
        <w:t>246.541,08</w:t>
      </w:r>
      <w:r w:rsidR="00C430DF" w:rsidRPr="00937C5C">
        <w:t xml:space="preserve"> </w:t>
      </w:r>
      <w:r w:rsidR="00514F89">
        <w:t xml:space="preserve">kn. Nadalje, stečajni upravitelj priznao je tražbine drugog višeg isplatnog reda, navedene u točki II. izreke ovog rješenja, u ukupnom iznosu od </w:t>
      </w:r>
      <w:r w:rsidR="00C430DF">
        <w:t xml:space="preserve">33.698.168,07 </w:t>
      </w:r>
      <w:r w:rsidR="00514F89">
        <w:t>kn. T</w:t>
      </w:r>
      <w:r w:rsidR="008B74E3">
        <w:t>ako p</w:t>
      </w:r>
      <w:r w:rsidR="00447244">
        <w:t>riznate tražbine</w:t>
      </w:r>
      <w:r w:rsidR="008B74E3">
        <w:t xml:space="preserve"> vjerovnika prvog </w:t>
      </w:r>
      <w:r w:rsidR="00514F89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 xml:space="preserve">Stoga je riješeno kao pod </w:t>
      </w:r>
      <w:r w:rsidR="00514F89">
        <w:t xml:space="preserve">točkama I. i II. </w:t>
      </w:r>
      <w:r w:rsidR="008E1CB9">
        <w:t xml:space="preserve">izreke ovog rješenja. </w:t>
      </w:r>
      <w:r w:rsidR="00C430DF">
        <w:t xml:space="preserve">  </w:t>
      </w:r>
    </w:p>
    <w:p w:rsidRDefault="008B74E3" w:rsidP="00514F89" w:rsidR="009468B0" w:rsidRPr="00267DA6">
      <w:pPr>
        <w:jc w:val="both"/>
      </w:pPr>
      <w:r>
        <w:tab/>
      </w: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C430DF">
        <w:t>4. rujna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43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C430DF">
      <w:t>2115/16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29BD"/>
    <w:rsid w:val="002939D3"/>
    <w:rsid w:val="002B4CEF"/>
    <w:rsid w:val="002E71E9"/>
    <w:rsid w:val="0030106D"/>
    <w:rsid w:val="00313BDB"/>
    <w:rsid w:val="003565B3"/>
    <w:rsid w:val="00374A53"/>
    <w:rsid w:val="00384338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D2896"/>
    <w:rsid w:val="00504675"/>
    <w:rsid w:val="00505ABF"/>
    <w:rsid w:val="0050695B"/>
    <w:rsid w:val="00514F89"/>
    <w:rsid w:val="00562398"/>
    <w:rsid w:val="005646C8"/>
    <w:rsid w:val="005C24C0"/>
    <w:rsid w:val="005E3015"/>
    <w:rsid w:val="006007B5"/>
    <w:rsid w:val="00605FED"/>
    <w:rsid w:val="00643621"/>
    <w:rsid w:val="00650897"/>
    <w:rsid w:val="00660B8E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361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430D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3C47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customStyle="true" w:styleId="Default" w:type="paragraph">
    <w:name w:val="Default"/>
    <w:rsid w:val="00C430D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3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3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3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3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customStyle="1" w:styleId="Default" w:type="paragraph">
    <w:name w:val="Default"/>
    <w:rsid w:val="00C430D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3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3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3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3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St-2115/2016</izvorni_sadrzaj>
    <derivirana_varijabla naziv="DomainObject.Predmet.OznakaBroj_1">St-2115/2016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IMMOBILE d.o.o. zastupanog po punomoćniku Marijana Malečić</izvorni_sadrzaj>
    <derivirana_varijabla naziv="DomainObject.Predmet.ProtustrankaFormated_1">  A JEDAN IMMOBILE d.o.o. zastupanog po punomoćniku Marijana Malečić</derivirana_varijabla>
  </DomainObject.Predmet.ProtustrankaFormated>
  <DomainObject.Predmet.ProtustrankaFormatedOIB>
    <izvorni_sadrzaj>  A JEDAN IMMOBILE d.o.o., OIB 07589118060 zastupanog po punomoćniku Marijana Malečić</izvorni_sadrzaj>
    <derivirana_varijabla naziv="DomainObject.Predmet.ProtustrankaFormatedOIB_1">  A JEDAN IMMOBILE d.o.o., OIB 07589118060 zastupanog po punomoćniku Marijana Malečić</derivirana_varijabla>
  </DomainObject.Predmet.ProtustrankaFormatedOIB>
  <DomainObject.Predmet.ProtustrankaFormatedWithAdress>
    <izvorni_sadrzaj> A JEDAN IMMOBILE d.o.o., Ilica 261, 10000 Zagreb zastupanog po punomoćniku Marijana Malečić</izvorni_sadrzaj>
    <derivirana_varijabla naziv="DomainObject.Predmet.ProtustrankaFormatedWithAdress_1"> A JEDAN IMMOBILE d.o.o., Ilica 261, 10000 Zagreb zastupanog po punomoćniku Marijana Malečić</derivirana_varijabla>
  </DomainObject.Predmet.ProtustrankaFormatedWithAdress>
  <DomainObject.Predmet.ProtustrankaFormatedWithAdressOIB>
    <izvorni_sadrzaj> A JEDAN IMMOBILE d.o.o., OIB 07589118060, Ilica 261, 10000 Zagreb zastupanog po punomoćniku Marijana Malečić</izvorni_sadrzaj>
    <derivirana_varijabla naziv="DomainObject.Predmet.ProtustrankaFormatedWithAdressOIB_1"> A JEDAN IMMOBILE d.o.o., OIB 07589118060, Ilica 261, 10000 Zagreb zastupanog po punomoćniku Marijana Malečić</derivirana_varijabla>
  </DomainObject.Predmet.ProtustrankaFormatedWithAdressOIB>
  <DomainObject.Predmet.ProtustrankaWithAdress>
    <izvorni_sadrzaj>A JEDAN IMMOBILE d.o.o. Ilica 261, 10000 Zagreb</izvorni_sadrzaj>
    <derivirana_varijabla naziv="DomainObject.Predmet.ProtustrankaWithAdress_1">A JEDAN IMMOBILE d.o.o. Ilica 261, 10000 Zagreb</derivirana_varijabla>
  </DomainObject.Predmet.ProtustrankaWithAdress>
  <DomainObject.Predmet.ProtustrankaWithAdressOIB>
    <izvorni_sadrzaj>A JEDAN IMMOBILE d.o.o., OIB 07589118060, Ilica 261, 10000 Zagreb</izvorni_sadrzaj>
    <derivirana_varijabla naziv="DomainObject.Predmet.ProtustrankaWithAdressOIB_1">A JEDAN IMMOBILE d.o.o., OIB 07589118060, Ilica 261, 10000 Zagreb</derivirana_varijabla>
  </DomainObject.Predmet.ProtustrankaWithAdressOIB>
  <DomainObject.Predmet.ProtustrankaNazivFormated>
    <izvorni_sadrzaj>A JEDAN IMMOBILE d.o.o.</izvorni_sadrzaj>
    <derivirana_varijabla naziv="DomainObject.Predmet.ProtustrankaNazivFormated_1">A JEDAN IMMOBILE d.o.o.</derivirana_varijabla>
  </DomainObject.Predmet.ProtustrankaNazivFormated>
  <DomainObject.Predmet.ProtustrankaNazivFormatedOIB>
    <izvorni_sadrzaj>A JEDAN IMMOBILE d.o.o., OIB 07589118060</izvorni_sadrzaj>
    <derivirana_varijabla naziv="DomainObject.Predmet.ProtustrankaNazivFormatedOIB_1">A JEDAN IMMOBILE d.o.o., OIB 07589118060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IMMOBILE d.o.o. zastupanog po punomoćniku Marijana Malečić</item>
    </izvorni_sadrzaj>
    <derivirana_varijabla naziv="DomainObject.Predmet.ProtuStrankaListFormated_1">
      <item>A JEDAN IMMOBILE d.o.o. zastupanog po punomoćniku Marijana Malečić</item>
    </derivirana_varijabla>
  </DomainObject.Predmet.ProtuStrankaListFormated>
  <DomainObject.Predmet.ProtuStrankaListFormatedOIB>
    <izvorni_sadrzaj>
      <item>A JEDAN IMMOBILE d.o.o., OIB 07589118060 zastupanog po punomoćniku Marijana Malečić</item>
    </izvorni_sadrzaj>
    <derivirana_varijabla naziv="DomainObject.Predmet.ProtuStrankaListFormatedOIB_1">
      <item>A JEDAN IMMOBILE d.o.o., OIB 07589118060 zastupanog po punomoćniku Marijana Malečić</item>
    </derivirana_varijabla>
  </DomainObject.Predmet.ProtuStrankaListFormatedOIB>
  <DomainObject.Predmet.ProtuStrankaListFormatedWithAdress>
    <izvorni_sadrzaj>
      <item>A JEDAN IMMOBILE d.o.o., Ilica 261, 10000 Zagreb zastupanog po punomoćniku Marijana Malečić</item>
    </izvorni_sadrzaj>
    <derivirana_varijabla naziv="DomainObject.Predmet.ProtuStrankaListFormatedWithAdress_1">
      <item>A JEDAN IMMOBILE d.o.o., Ilica 261, 10000 Zagreb zastupanog po punomoćniku Marijana Malečić</item>
    </derivirana_varijabla>
  </DomainObject.Predmet.ProtuStrankaListFormatedWithAdress>
  <DomainObject.Predmet.ProtuStrankaListFormatedWithAdressOIB>
    <izvorni_sadrzaj>
      <item>A JEDAN IMMOBILE d.o.o., OIB 07589118060, Ilica 261, 10000 Zagreb zastupanog po punomoćniku Marijana Malečić</item>
    </izvorni_sadrzaj>
    <derivirana_varijabla naziv="DomainObject.Predmet.ProtuStrankaListFormatedWithAdressOIB_1">
      <item>A JEDAN IMMOBILE d.o.o., OIB 07589118060, Ilica 261, 10000 Zagreb zastupanog po punomoćniku Marijana Malečić</item>
    </derivirana_varijabla>
  </DomainObject.Predmet.ProtuStrankaListFormatedWithAdressOIB>
  <DomainObject.Predmet.ProtuStrankaListNazivFormated>
    <izvorni_sadrzaj>
      <item>A JEDAN IMMOBILE d.o.o.</item>
    </izvorni_sadrzaj>
    <derivirana_varijabla naziv="DomainObject.Predmet.ProtuStrankaListNazivFormated_1">
      <item>A JEDAN IMMOBILE d.o.o.</item>
    </derivirana_varijabla>
  </DomainObject.Predmet.ProtuStrankaListNazivFormated>
  <DomainObject.Predmet.ProtuStrankaListNazivFormatedOIB>
    <izvorni_sadrzaj>
      <item>A JEDAN IMMOBILE d.o.o., OIB 07589118060</item>
    </izvorni_sadrzaj>
    <derivirana_varijabla naziv="DomainObject.Predmet.ProtuStrankaListNazivFormatedOIB_1">
      <item>A JEDAN IMMOBILE d.o.o., OIB 07589118060</item>
    </derivirana_varijabla>
  </DomainObject.Predmet.ProtuStrankaListNazivFormatedOIB>
  <DomainObject.Predmet.OstaliListFormated>
    <izvorni_sadrzaj>
      <item>Marijana Malečić punomoćnik sudionika u postupku A JEDAN IMMOBILE d.o.o.</item>
      <item>Odvjetničko društvo Matijević, Jakirčević i Malkoč društvo s ograničenom odgovornošću</item>
      <item>ODVJETNIČKI URED SVILAR</item>
    </izvorni_sadrzaj>
    <derivirana_varijabla naziv="DomainObject.Predmet.OstaliListFormated_1">
      <item>Marijana Malečić punomoćnik sudionika u postupku A JEDAN IMMOBILE d.o.o.</item>
      <item>Odvjetničko društvo Matijević, Jakirčević i Malkoč društvo s ograničenom odgovornošću</item>
      <item>ODVJETNIČKI URED SVILAR</item>
    </derivirana_varijabla>
  </DomainObject.Predmet.OstaliListFormated>
  <DomainObject.Predmet.OstaliListFormatedOIB>
    <izvorni_sadrzaj>
      <item>Marijana Malečić, OIB 45077170332 punomoćnik sudionika u postupku A JEDAN IMMOBILE d.o.o.</item>
      <item>Odvjetničko društvo Matijević, Jakirčević i Malkoč društvo s ograničenom odgovornošću, OIB 33695365562</item>
      <item>ODVJETNIČKI URED SVILAR</item>
    </izvorni_sadrzaj>
    <derivirana_varijabla naziv="DomainObject.Predmet.OstaliListFormatedOIB_1">
      <item>Marijana Malečić, OIB 45077170332 punomoćnik sudionika u postupku A JEDAN IMMOBILE d.o.o.</item>
      <item>Odvjetničko društvo Matijević, Jakirčević i Malkoč društvo s ograničenom odgovornošću, OIB 33695365562</item>
      <item>ODVJETNIČKI URED SVILAR</item>
    </derivirana_varijabla>
  </DomainObject.Predmet.OstaliListFormatedOIB>
  <DomainObject.Predmet.OstaliListFormatedWithAdress>
    <izvorni_sadrzaj>
      <item>Marijana Malečić, Gospočak 41, 10000 Zagreb punomoćnik sudionika u postupku A JEDAN IMMOBILE d.o.o.</item>
      <item>Odvjetničko društvo Matijević, Jakirčević i Malkoč društvo s ograničenom odgovornošću, Radnička cesta 47, 10000 Zagreb</item>
      <item>ODVJETNIČKI URED SVILAR, Gredička 23, 10000 Zagreb</item>
    </izvorni_sadrzaj>
    <derivirana_varijabla naziv="DomainObject.Predmet.OstaliListFormatedWithAdress_1">
      <item>Marijana Malečić, Gospočak 41, 10000 Zagreb punomoćnik sudionika u postupku A JEDAN IMMOBILE d.o.o.</item>
      <item>Odvjetničko društvo Matijević, Jakirčević i Malkoč društvo s ograničenom odgovornošću, Radnička cesta 47, 10000 Zagreb</item>
      <item>ODVJETNIČKI URED SVILAR, Gredička 23, 10000 Zagreb</item>
    </derivirana_varijabla>
  </DomainObject.Predmet.OstaliListFormatedWithAdress>
  <DomainObject.Predmet.OstaliListFormatedWithAdressOIB>
    <izvorni_sadrzaj>
      <item>Marijana Malečić, OIB 45077170332, Gospočak 41, 10000 Zagreb punomoćnik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</izvorni_sadrzaj>
    <derivirana_varijabla naziv="DomainObject.Predmet.OstaliListFormatedWithAdressOIB_1">
      <item>Marijana Malečić, OIB 45077170332, Gospočak 41, 10000 Zagreb punomoćnik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</derivirana_varijabla>
  </DomainObject.Predmet.OstaliListFormatedWithAdressOIB>
  <DomainObject.Predmet.OstaliListNazivFormated>
    <izvorni_sadrzaj>
      <item>Marijana Malečić</item>
      <item>Odvjetničko društvo Matijević, Jakirčević i Malkoč društvo s ograničenom odgovornošću</item>
      <item>ODVJETNIČKI URED SVILAR</item>
    </izvorni_sadrzaj>
    <derivirana_varijabla naziv="DomainObject.Predmet.OstaliListNazivFormated_1">
      <item>Marijana Malečić</item>
      <item>Odvjetničko društvo Matijević, Jakirčević i Malkoč društvo s ograničenom odgovornošću</item>
      <item>ODVJETNIČKI URED SVILAR</item>
    </derivirana_varijabla>
  </DomainObject.Predmet.OstaliListNazivFormated>
  <DomainObject.Predmet.OstaliListNazivFormatedOIB>
    <izvorni_sadrzaj>
      <item>Marijana Malečić, OIB 45077170332</item>
      <item>Odvjetničko društvo Matijević, Jakirčević i Malkoč društvo s ograničenom odgovornošću, OIB 33695365562</item>
      <item>ODVJETNIČKI URED SVILAR</item>
    </izvorni_sadrzaj>
    <derivirana_varijabla naziv="DomainObject.Predmet.OstaliListNazivFormatedOIB_1">
      <item>Marijana Malečić, OIB 45077170332</item>
      <item>Odvjetničko društvo Matijević, Jakirčević i Malkoč društvo s ograničenom odgovornošću, OIB 33695365562</item>
      <item>ODVJETNIČKI URED SVILAR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IMMOBILE d.o.o.</izvorni_sadrzaj>
    <derivirana_varijabla naziv="DomainObject.Predmet.ProtustrankaIDrugi_1">A JEDAN IMMOBILE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 JEDAN IMMOBILE d.o.o., OIB 07589118060, Ilica 261, 10000 Zagreb</izvorni_sadrzaj>
    <derivirana_varijabla naziv="DomainObject.Predmet.ProtustrankaIDrugiAdressOIB_1">A JEDAN IMMOBILE d.o.o., OIB 07589118060, Ilica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</izvorni_sadrzaj>
    <derivirana_varijabla naziv="DomainObject.Predmet.SudioniciListNaziv_1"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</derivirana_varijabla>
  </DomainObject.Predmet.SudioniciListNaziv>
  <DomainObject.Predmet.SudioniciListAdressOIB>
    <izvorni_sadrzaj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</izvorni_sadrzaj>
    <derivirana_varijabla naziv="DomainObject.Predmet.SudioniciListAdressOIB_1"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07589118060</item>
      <item>, OIB 45077170332</item>
      <item>, OIB 33695365562</item>
      <item>, OIB null</item>
    </izvorni_sadrzaj>
    <derivirana_varijabla naziv="DomainObject.Predmet.SudioniciListNazivOIB_1">
      <item>, OIB 85821130368</item>
      <item>, OIB 07589118060</item>
      <item>, OIB 45077170332</item>
      <item>, OIB 33695365562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0EC15-45C5-406A-AB29-D7383426A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570</properties:Words>
  <properties:Characters>3266</properties:Characters>
  <properties:Lines>126</properties:Lines>
  <properties:Paragraphs>68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6170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2017-09-04T12:16:00Z</dcterms:created>
  <dc:creator>Korisnik</dc:creator>
  <cp:lastModifiedBy>Goranka Boljkovac</cp:lastModifiedBy>
  <cp:lastPrinted>2017-09-04T12:19:00Z</cp:lastPrinted>
  <dcterms:modified xmlns:xsi="http://www.w3.org/2001/XMLSchema-instance" xsi:type="dcterms:W3CDTF">2017-09-04T12:20:00Z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