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6935" w14:paraId="8d36935" w:rsidRDefault="00903677" w:rsidP="00903677" w:rsidR="00903677" w:rsidRPr="00D4463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D44630">
      <w:pPr>
        <w:spacing w:lineRule="atLeast" w:line="240" w:after="0"/>
        <w:rPr>
          <w:rFonts w:hAnsi="Times New Roman" w:ascii="Times New Roman"/>
        </w:rPr>
      </w:pPr>
    </w:p>
    <w:p w:rsidRDefault="00D44630" w:rsidP="00903677" w:rsidR="00D44630" w:rsidRPr="00D44630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D44630">
      <w:pPr>
        <w:spacing w:lineRule="atLeast" w:line="240" w:after="0"/>
        <w:rPr>
          <w:rFonts w:hAnsi="Times New Roman" w:ascii="Times New Roman"/>
          <w:b/>
        </w:rPr>
      </w:pPr>
      <w:r w:rsidRPr="00D44630">
        <w:rPr>
          <w:rFonts w:hAnsi="Times New Roman" w:ascii="Times New Roman"/>
          <w:b/>
        </w:rPr>
        <w:t>REPUBLIKA HRVATSKA</w:t>
      </w:r>
    </w:p>
    <w:p w:rsidRDefault="00903677" w:rsidP="00903677" w:rsidR="00A7167C" w:rsidRPr="00D44630">
      <w:pPr>
        <w:spacing w:lineRule="atLeast" w:line="240" w:after="0"/>
        <w:rPr>
          <w:rFonts w:hAnsi="Times New Roman" w:ascii="Times New Roman"/>
          <w:b/>
        </w:rPr>
      </w:pPr>
      <w:r w:rsidRPr="00D44630">
        <w:rPr>
          <w:rFonts w:hAnsi="Times New Roman" w:ascii="Times New Roman"/>
          <w:b/>
        </w:rPr>
        <w:t>TRGOVAČKI SUD U ZADRU</w:t>
      </w:r>
    </w:p>
    <w:p w:rsidRDefault="00A7167C" w:rsidP="00903677" w:rsidR="00A7167C" w:rsidRPr="00D44630">
      <w:pPr>
        <w:spacing w:lineRule="atLeast" w:line="240" w:after="0"/>
        <w:rPr>
          <w:rFonts w:hAnsi="Times New Roman" w:ascii="Times New Roman"/>
        </w:rPr>
      </w:pPr>
      <w:r w:rsidRPr="00D44630">
        <w:rPr>
          <w:rFonts w:hAnsi="Times New Roman" w:ascii="Times New Roman"/>
        </w:rPr>
        <w:t>Ulica dr. Franje Tuđmana 35</w:t>
      </w:r>
    </w:p>
    <w:p w:rsidRDefault="00903677" w:rsidP="00903677" w:rsidR="00903677" w:rsidRPr="00D44630">
      <w:pPr>
        <w:spacing w:lineRule="atLeast" w:line="240" w:after="0"/>
        <w:rPr>
          <w:rFonts w:hAnsi="Times New Roman" w:ascii="Times New Roman"/>
        </w:rPr>
      </w:pPr>
      <w:r w:rsidRPr="00D44630">
        <w:rPr>
          <w:rFonts w:hAnsi="Times New Roman" w:ascii="Times New Roman"/>
        </w:rPr>
        <w:tab/>
      </w:r>
      <w:r w:rsidRPr="00D44630">
        <w:rPr>
          <w:rFonts w:hAnsi="Times New Roman" w:ascii="Times New Roman"/>
        </w:rPr>
        <w:tab/>
      </w:r>
      <w:r w:rsidRPr="00D44630">
        <w:rPr>
          <w:rFonts w:hAnsi="Times New Roman" w:ascii="Times New Roman"/>
        </w:rPr>
        <w:tab/>
      </w:r>
      <w:r w:rsidRPr="00D44630">
        <w:rPr>
          <w:rFonts w:hAnsi="Times New Roman" w:ascii="Times New Roman"/>
        </w:rPr>
        <w:tab/>
      </w:r>
      <w:r w:rsidRPr="00D44630">
        <w:rPr>
          <w:rFonts w:hAnsi="Times New Roman" w:ascii="Times New Roman"/>
        </w:rPr>
        <w:tab/>
      </w:r>
      <w:r w:rsidRPr="00D44630">
        <w:rPr>
          <w:rFonts w:hAnsi="Times New Roman" w:ascii="Times New Roman"/>
        </w:rPr>
        <w:tab/>
      </w:r>
    </w:p>
    <w:p w:rsidRDefault="00A7167C" w:rsidP="00903677" w:rsidR="00A7167C" w:rsidRPr="00D44630">
      <w:pPr>
        <w:spacing w:lineRule="atLeast" w:line="240" w:after="0"/>
        <w:jc w:val="center"/>
        <w:rPr>
          <w:rFonts w:hAnsi="Times New Roman" w:ascii="Times New Roman"/>
          <w:b/>
        </w:rPr>
      </w:pPr>
      <w:r w:rsidRPr="00D44630">
        <w:rPr>
          <w:rFonts w:hAnsi="Times New Roman" w:ascii="Times New Roman"/>
          <w:b/>
        </w:rPr>
        <w:t>R E P U B L I K A  H R V A T S K A</w:t>
      </w:r>
    </w:p>
    <w:p w:rsidRDefault="00A7167C" w:rsidP="00903677" w:rsidR="00A7167C" w:rsidRPr="00D44630">
      <w:pPr>
        <w:spacing w:lineRule="atLeast" w:line="240" w:after="0"/>
        <w:jc w:val="center"/>
        <w:rPr>
          <w:rFonts w:hAnsi="Times New Roman" w:ascii="Times New Roman"/>
          <w:b/>
        </w:rPr>
      </w:pPr>
    </w:p>
    <w:p w:rsidRDefault="00903677" w:rsidP="00903677" w:rsidR="00903677" w:rsidRPr="00D44630">
      <w:pPr>
        <w:spacing w:lineRule="atLeast" w:line="240" w:after="0"/>
        <w:jc w:val="center"/>
        <w:rPr>
          <w:rFonts w:hAnsi="Times New Roman" w:ascii="Times New Roman"/>
          <w:b/>
        </w:rPr>
      </w:pPr>
      <w:r w:rsidRPr="00D44630">
        <w:rPr>
          <w:rFonts w:hAnsi="Times New Roman" w:ascii="Times New Roman"/>
          <w:b/>
        </w:rPr>
        <w:t>R J E Š E N J E</w:t>
      </w:r>
    </w:p>
    <w:p w:rsidRDefault="00903677" w:rsidP="00903677" w:rsidR="00903677" w:rsidRPr="00D44630">
      <w:pPr>
        <w:spacing w:lineRule="atLeast" w:line="240" w:after="0"/>
        <w:rPr>
          <w:rFonts w:hAnsi="Times New Roman" w:ascii="Times New Roman"/>
        </w:rPr>
      </w:pPr>
    </w:p>
    <w:p w:rsidRDefault="00903677" w:rsidP="009E5A7A" w:rsidR="00A7167C" w:rsidRPr="00D44630">
      <w:pPr>
        <w:jc w:val="both"/>
        <w:rPr>
          <w:rFonts w:hAnsi="Times New Roman" w:ascii="Times New Roman"/>
        </w:rPr>
      </w:pPr>
      <w:r w:rsidRPr="00D44630">
        <w:rPr>
          <w:rFonts w:hAnsi="Times New Roman" w:ascii="Times New Roman"/>
        </w:rPr>
        <w:tab/>
      </w:r>
      <w:r w:rsidR="00187C10" w:rsidRPr="001D2177">
        <w:rPr>
          <w:rFonts w:hAnsi="Times New Roman" w:ascii="Times New Roman"/>
        </w:rPr>
        <w:t xml:space="preserve">Trgovački sud u Zadru, OIB:39670464653, po sutkinji Ani Markač, u stečajnom postupku nad stečajnim dužnikom PLOTER, d.o.o., Zadar, Franje baruna Trenka 130, OIB:06462690995, zastupan po stečajnom upravitelju Branku Moriću iz Zadra, </w:t>
      </w:r>
      <w:r w:rsidR="00187C10">
        <w:rPr>
          <w:rFonts w:hAnsi="Times New Roman" w:ascii="Times New Roman"/>
        </w:rPr>
        <w:t xml:space="preserve">7. listopada </w:t>
      </w:r>
      <w:r w:rsidR="00187C10" w:rsidRPr="001D2177">
        <w:rPr>
          <w:rFonts w:hAnsi="Times New Roman" w:ascii="Times New Roman"/>
        </w:rPr>
        <w:t>2016.,</w:t>
      </w:r>
    </w:p>
    <w:p w:rsidRDefault="00903677" w:rsidP="00A7167C" w:rsidR="00903677" w:rsidRPr="00D44630">
      <w:pPr>
        <w:spacing w:lineRule="atLeast" w:line="240" w:after="0"/>
        <w:jc w:val="center"/>
        <w:rPr>
          <w:rFonts w:hAnsi="Times New Roman" w:ascii="Times New Roman"/>
          <w:b/>
        </w:rPr>
      </w:pPr>
      <w:r w:rsidRPr="00D44630">
        <w:rPr>
          <w:rFonts w:hAnsi="Times New Roman" w:ascii="Times New Roman"/>
          <w:b/>
        </w:rPr>
        <w:t>r i j e š i o   j e</w:t>
      </w:r>
    </w:p>
    <w:p w:rsidRDefault="00903677" w:rsidP="00903677" w:rsidR="00903677" w:rsidRPr="00D44630">
      <w:pPr>
        <w:spacing w:lineRule="atLeast" w:line="240" w:after="0"/>
        <w:rPr>
          <w:rFonts w:hAnsi="Times New Roman" w:ascii="Times New Roman"/>
          <w:b/>
        </w:rPr>
      </w:pPr>
    </w:p>
    <w:p w:rsidRDefault="00177815" w:rsidP="00187C10" w:rsidR="00B41292" w:rsidRPr="00D44630">
      <w:pPr>
        <w:spacing w:lineRule="atLeast" w:line="240" w:after="0"/>
        <w:ind w:firstLine="708"/>
        <w:jc w:val="both"/>
        <w:rPr>
          <w:rFonts w:hAnsi="Times New Roman" w:ascii="Times New Roman"/>
        </w:rPr>
      </w:pPr>
      <w:r w:rsidRPr="00D44630">
        <w:rPr>
          <w:rFonts w:hAnsi="Times New Roman" w:ascii="Times New Roman"/>
        </w:rPr>
        <w:t xml:space="preserve">Ispravlja se tablica </w:t>
      </w:r>
      <w:r w:rsidR="00571979" w:rsidRPr="00D44630">
        <w:rPr>
          <w:rFonts w:hAnsi="Times New Roman" w:ascii="Times New Roman"/>
        </w:rPr>
        <w:t xml:space="preserve">stečajnog suca </w:t>
      </w:r>
      <w:r w:rsidRPr="00D44630">
        <w:rPr>
          <w:rFonts w:hAnsi="Times New Roman" w:ascii="Times New Roman"/>
        </w:rPr>
        <w:t xml:space="preserve">utvrđenih tražbina prvog višeg isplatnog reda </w:t>
      </w:r>
      <w:r w:rsidR="004B21E9" w:rsidRPr="00D44630">
        <w:rPr>
          <w:rFonts w:hAnsi="Times New Roman" w:ascii="Times New Roman"/>
        </w:rPr>
        <w:t>sadržana u rj</w:t>
      </w:r>
      <w:r w:rsidR="00D44630" w:rsidRPr="00D44630">
        <w:rPr>
          <w:rFonts w:hAnsi="Times New Roman" w:ascii="Times New Roman"/>
        </w:rPr>
        <w:t>ešenju ovog S</w:t>
      </w:r>
      <w:r w:rsidR="00A7167C" w:rsidRPr="00D44630">
        <w:rPr>
          <w:rFonts w:hAnsi="Times New Roman" w:ascii="Times New Roman"/>
        </w:rPr>
        <w:t xml:space="preserve">uda poslovni broj 2 </w:t>
      </w:r>
      <w:r w:rsidR="004B21E9" w:rsidRPr="00D44630">
        <w:rPr>
          <w:rFonts w:hAnsi="Times New Roman" w:ascii="Times New Roman"/>
        </w:rPr>
        <w:t>St-</w:t>
      </w:r>
      <w:r w:rsidR="00187C10">
        <w:rPr>
          <w:rFonts w:hAnsi="Times New Roman" w:ascii="Times New Roman"/>
        </w:rPr>
        <w:t xml:space="preserve">549/16-51 od 27. srpnja </w:t>
      </w:r>
      <w:r w:rsidR="00571979" w:rsidRPr="00D44630">
        <w:rPr>
          <w:rFonts w:hAnsi="Times New Roman" w:ascii="Times New Roman"/>
        </w:rPr>
        <w:t>2016.</w:t>
      </w:r>
      <w:r w:rsidR="004B21E9" w:rsidRPr="00D44630">
        <w:rPr>
          <w:rFonts w:hAnsi="Times New Roman" w:ascii="Times New Roman"/>
        </w:rPr>
        <w:t xml:space="preserve"> </w:t>
      </w:r>
      <w:r w:rsidRPr="00D44630">
        <w:rPr>
          <w:rFonts w:hAnsi="Times New Roman" w:ascii="Times New Roman"/>
        </w:rPr>
        <w:t xml:space="preserve">na način da </w:t>
      </w:r>
      <w:r w:rsidR="00C7091E" w:rsidRPr="00D44630">
        <w:rPr>
          <w:rFonts w:hAnsi="Times New Roman" w:ascii="Times New Roman"/>
        </w:rPr>
        <w:t>nak</w:t>
      </w:r>
      <w:r w:rsidR="00506E14">
        <w:rPr>
          <w:rFonts w:hAnsi="Times New Roman" w:ascii="Times New Roman"/>
        </w:rPr>
        <w:t xml:space="preserve">on </w:t>
      </w:r>
      <w:r w:rsidR="00C7091E" w:rsidRPr="00D44630">
        <w:rPr>
          <w:rFonts w:hAnsi="Times New Roman" w:ascii="Times New Roman"/>
        </w:rPr>
        <w:t xml:space="preserve">isplate osiguranih radničkih potraživanja </w:t>
      </w:r>
      <w:r w:rsidR="00506E14">
        <w:rPr>
          <w:rFonts w:hAnsi="Times New Roman" w:ascii="Times New Roman"/>
        </w:rPr>
        <w:t xml:space="preserve">ista </w:t>
      </w:r>
      <w:r w:rsidRPr="00D44630">
        <w:rPr>
          <w:rFonts w:hAnsi="Times New Roman" w:ascii="Times New Roman"/>
        </w:rPr>
        <w:t>sada glasi</w:t>
      </w:r>
      <w:r w:rsidR="00903677" w:rsidRPr="00D44630">
        <w:rPr>
          <w:rFonts w:hAnsi="Times New Roman" w:ascii="Times New Roman"/>
        </w:rPr>
        <w:t>:</w:t>
      </w:r>
    </w:p>
    <w:p w:rsidRDefault="007662EC" w:rsidP="00D44630" w:rsidR="007662EC" w:rsidRPr="00D44630">
      <w:pPr>
        <w:spacing w:lineRule="atLeast" w:line="240" w:after="0"/>
        <w:jc w:val="both"/>
        <w:rPr>
          <w:rFonts w:hAnsi="Times New Roman" w:ascii="Times New Roman"/>
          <w:b/>
        </w:rPr>
      </w:pPr>
    </w:p>
    <w:p w:rsidRDefault="009E5A7A" w:rsidP="00A7167C" w:rsidR="009E5A7A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 w:rsidRPr="00D44630">
        <w:rPr>
          <w:rFonts w:eastAsia="Times New Roman" w:hAnsi="Times New Roman" w:ascii="Times New Roman"/>
          <w:lang w:eastAsia="hr-HR"/>
        </w:rPr>
        <w:t xml:space="preserve">Utvrđuju se tražbine koje se namiruju kao tražbine prvog višeg </w:t>
      </w:r>
      <w:r w:rsidR="00D44630" w:rsidRPr="00D44630">
        <w:rPr>
          <w:rFonts w:eastAsia="Times New Roman" w:hAnsi="Times New Roman" w:ascii="Times New Roman"/>
          <w:lang w:eastAsia="hr-HR"/>
        </w:rPr>
        <w:t>isplatnog reda:</w:t>
      </w:r>
    </w:p>
    <w:p w:rsidRDefault="00187C10" w:rsidP="00A7167C" w:rsidR="00187C10" w:rsidRPr="00D44630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tbl>
      <w:tblPr>
        <w:tblW w:type="pct" w:w="4731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2394"/>
        <w:gridCol w:w="1575"/>
        <w:gridCol w:w="2550"/>
        <w:gridCol w:w="1418"/>
      </w:tblGrid>
      <w:tr w:rsidTr="000E208D" w:rsidR="000E208D" w:rsidRPr="00103290">
        <w:trPr>
          <w:trHeight w:val="300"/>
        </w:trPr>
        <w:tc>
          <w:tcPr>
            <w:tcW w:type="pct" w:w="4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C903E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903EE">
              <w:rPr>
                <w:rFonts w:eastAsia="Times New Roman" w:hAnsi="Times New Roman" w:ascii="Times New Roman"/>
                <w:color w:val="000000"/>
                <w:lang w:eastAsia="hr-HR"/>
              </w:rPr>
              <w:t>R.</w:t>
            </w:r>
          </w:p>
          <w:p w:rsidRDefault="000E208D" w:rsidP="001F48B9" w:rsidR="000E208D" w:rsidRPr="00C903E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903EE">
              <w:rPr>
                <w:rFonts w:eastAsia="Times New Roman" w:hAnsi="Times New Roman" w:ascii="Times New Roman"/>
                <w:color w:val="000000"/>
                <w:lang w:eastAsia="hr-HR"/>
              </w:rPr>
              <w:t>br.</w:t>
            </w:r>
          </w:p>
        </w:tc>
        <w:tc>
          <w:tcPr>
            <w:tcW w:type="pct" w:w="136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C903E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903EE">
              <w:rPr>
                <w:rFonts w:eastAsia="Times New Roman" w:hAnsi="Times New Roman" w:asci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pct" w:w="896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0E208D" w:rsidP="001F48B9" w:rsidR="000E208D" w:rsidRPr="00C903E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903EE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type="pct" w:w="145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C903E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903EE">
              <w:rPr>
                <w:rFonts w:eastAsia="Times New Roman" w:hAnsi="Times New Roman" w:ascii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</w:tcPr>
          <w:p w:rsidRDefault="000E208D" w:rsidP="000E208D" w:rsidR="000E208D" w:rsidRPr="00C903E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</w:t>
            </w:r>
            <w:r w:rsidRPr="00C903EE">
              <w:rPr>
                <w:rFonts w:eastAsia="Times New Roman" w:hAnsi="Times New Roman" w:ascii="Times New Roman"/>
                <w:color w:val="000000"/>
                <w:lang w:eastAsia="hr-HR"/>
              </w:rPr>
              <w:t>tvrđene tražbine</w:t>
            </w:r>
          </w:p>
        </w:tc>
      </w:tr>
      <w:tr w:rsidTr="000E208D" w:rsidR="000E208D" w:rsidRPr="00103290">
        <w:trPr>
          <w:trHeight w:val="315"/>
        </w:trPr>
        <w:tc>
          <w:tcPr>
            <w:tcW w:type="pct" w:w="4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E208D" w:rsidP="001F48B9" w:rsidR="000E208D" w:rsidRPr="00C903E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pct" w:w="136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E208D" w:rsidP="001F48B9" w:rsidR="000E208D" w:rsidRPr="00C903E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0E208D" w:rsidP="001F48B9" w:rsidR="000E208D" w:rsidRPr="00C903E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pct" w:w="14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208D" w:rsidP="001F48B9" w:rsidR="000E208D" w:rsidRPr="00C903E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E208D" w:rsidP="001F48B9" w:rsidR="000E208D" w:rsidRPr="00C903E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SLAVKO ŠIMOVIĆ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OIB:92912409125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ZADAR,VJEKOSLAVA FICHERTA 5B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27.612,88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ANABELA BAZAN MAMIC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OIB:22349774400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ZADAR,VJEKOSLAVA FICHERTA 5B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61.747,25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NEDA ŠIMOVIĆ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OIB:25639858670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ZADAR,VJEKOSLAVA FICHERTA 5B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95.117,17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MILE KOKIĆ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OIB:29836101009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NOVIGRAD, PRIDRAGA BB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70.132,20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5.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OLIVER BRKOVIĆ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OIB:62685806131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CVIJETE ZUZORIĆ 5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2.108,61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6.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JOSIP MAZIJA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OIB:69138362835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ZADAR, PRILAZ </w:t>
            </w:r>
            <w:r w:rsidRPr="00103290">
              <w:rPr>
                <w:rFonts w:eastAsia="Times New Roman" w:hAnsi="Times New Roman" w:ascii="Times New Roman"/>
                <w:lang w:eastAsia="hr-HR"/>
              </w:rPr>
              <w:t>MATICE HRVATSKE 6.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10.593,35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7.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PREDRAG ŠESTAN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OIB:00493037441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BENKA BENKOVIĆA 7B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23.429,39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8.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LUKA PEDIĆ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OIB:99986143830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NOVIGRAD, PRIDRAGA 41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4.013,57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9.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RAZVIGOR BRKLJAČA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OIB:45778827978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BENKOVAC, RAŠTEVIĆ 245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24.898,22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10.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NIKOLA BRKLJAČA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OIB:94108754776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JOSIPA HATZEA 24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122.913,97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11.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MILAN BRKLJAČA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OIB:78053038227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HRVATSKOG SABORA 25E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116.513,97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12.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MLADEN BURČUL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OIB:74290600679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GALOVAC, </w:t>
            </w:r>
          </w:p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ULICA I 47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72.657,79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13.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ŠIME MATIJEVIĆ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OIB:34782442814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VRSI, POLJICA 21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72.159,86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lastRenderedPageBreak/>
              <w:t>14.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BORIS STIJELJA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OIB:62562326186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PUT PUDARICE 13J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85.795,21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15.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STJEPAN ŽELEZNJAK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OIB:11323794033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ČAKOVEC, ŠTROSMAJEROVA 7A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58.422,83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16.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JOSIP BARIĆ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OIB:27959732661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POLIČNIK, POLIČNIK BB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66.595,21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17.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BORISLAV MAMIĆ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OIB:33754994178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VRSI, POLJICA 32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44.870,19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18.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DAMIR JURJEVIĆ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OIB:46254042371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KORNATSKI PRILAZ 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15.395,21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19.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SLAVKO ČULINA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OIB:37043467286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NOVIGRAD, PRIDRAGA 152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2.595,21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20.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ĐANI MARŠAN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OIB:2162770751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STADIONSKA ULICA 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2.595,21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21.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MATE BAJLO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OIB:16440902236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PUT MURATA 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6.357,49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22.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ROBERT LEDENKO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OIB:10960168817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LIČKA 16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2.595,21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23.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MLADEN OLUIĆ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OIB:77409698916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ZRMANJSKA 11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5.820,02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24.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MATILDA MANDIĆ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OIB:92370260408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SV. FILIP I JAKOV, TURANJ 320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18.615,64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25.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IVAN BUKVIĆ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OIB:72907070301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STJEPANA RADIĆA 12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13.800,35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26.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SANJA PEDIŠIĆ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OIB:21458859207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lang w:eastAsia="hr-HR"/>
              </w:rPr>
              <w:t>SV. FILIP I JAKOV, TURANJ 440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14.989,68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27.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ANTO PAVLIĆ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OIB:7191383338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OBROVAC, KARIN 1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85.795,21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28.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MARKO MARASOVIĆ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OIB:44262068424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STARIGRAD, PAKLENIČKA 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44.215,25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29.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ANTONIJA TITULIĆ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OIB:72997694138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TKON, PUT MRVISKA 32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14.090,12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30.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IVAN UHODA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OIB:80031321816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DR. FRANJE TUĐMANA 56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2.595,21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31.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MARKO MIŠKOVIĆ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OIB:9268214028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IST, IST 124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52.022,84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32.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RADMILA DRAGIĆ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OIB:18510198907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MARIJANE RADEV 7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75.851,25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33.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HUSEIN ALIČEVIĆ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OIB:48402161471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LIČKA 16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28.195,21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34.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ŠEFIK ALIČEVIĆ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OIB:54468238085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LIČKA 16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28.195,21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35.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SAMIR ALIČEVIĆ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OIB:40988890067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LIČKA 16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28.195,21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36.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DRAGOMIR MAČKIĆ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OIB:73584404929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PRILAZ MATICE HRV. 6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6.357,49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37.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MATIJA PERIĆ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OIB:16836412837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ZADAR, A. MOHOROVIČIĆA 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8.484,98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38.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TIHOMIR ŽINIĆ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OIB:47864386251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ZADAR, </w:t>
            </w:r>
          </w:p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ULICA CILJ 11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2.595,21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39.</w:t>
            </w:r>
          </w:p>
        </w:tc>
        <w:tc>
          <w:tcPr>
            <w:tcW w:type="pct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DAVOR DUJMOV </w:t>
            </w:r>
          </w:p>
        </w:tc>
        <w:tc>
          <w:tcPr>
            <w:tcW w:type="pct" w:w="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OIB:64838415124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MOLAT BB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98.217,06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t>40.</w:t>
            </w:r>
          </w:p>
        </w:tc>
        <w:tc>
          <w:tcPr>
            <w:tcW w:type="pct" w:w="136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TOMISLAV PETROVIĆ</w:t>
            </w:r>
          </w:p>
        </w:tc>
        <w:tc>
          <w:tcPr>
            <w:tcW w:type="pct" w:w="8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OIB:75840563284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POLIČNIK, SUHOVARE 43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76.757,49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2404D0">
            <w:pPr>
              <w:rPr>
                <w:rFonts w:hAnsi="Times New Roman" w:ascii="Times New Roman"/>
                <w:color w:val="000000"/>
              </w:rPr>
            </w:pPr>
            <w:r w:rsidRPr="002404D0">
              <w:rPr>
                <w:rFonts w:hAnsi="Times New Roman" w:ascii="Times New Roman"/>
                <w:color w:val="000000"/>
              </w:rPr>
              <w:lastRenderedPageBreak/>
              <w:t>41.</w:t>
            </w:r>
          </w:p>
        </w:tc>
        <w:tc>
          <w:tcPr>
            <w:tcW w:type="pct" w:w="13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AGENCIJA ZA OSIGURANJE RADNIČKIH POTRAŽIVANJA U SLUČAJU STEČAJA POSLODAVCA</w:t>
            </w:r>
          </w:p>
        </w:tc>
        <w:tc>
          <w:tcPr>
            <w:tcW w:type="pct" w:w="8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OIB:04323472109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ZAGREB, Frankopanska 11/I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293.863,80</w:t>
            </w:r>
          </w:p>
        </w:tc>
      </w:tr>
      <w:tr w:rsidTr="000E208D" w:rsidR="000E208D" w:rsidRPr="00103290">
        <w:trPr>
          <w:trHeight w:val="300"/>
        </w:trPr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E208D" w:rsidP="001F48B9" w:rsidR="000E208D" w:rsidRPr="00103290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E208D" w:rsidP="001F48B9" w:rsidR="000E208D" w:rsidRPr="0010329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103290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1.887.777,23</w:t>
            </w:r>
          </w:p>
        </w:tc>
      </w:tr>
    </w:tbl>
    <w:p w:rsidRDefault="00187C10" w:rsidP="00187C10" w:rsidR="00187C10">
      <w:pPr>
        <w:spacing w:lineRule="atLeast" w:line="240" w:after="0"/>
        <w:rPr>
          <w:rFonts w:hAnsi="Times New Roman" w:ascii="Times New Roman"/>
        </w:rPr>
      </w:pPr>
    </w:p>
    <w:p w:rsidRDefault="00187C10" w:rsidP="00903677" w:rsidR="00187C10">
      <w:pPr>
        <w:spacing w:lineRule="atLeast" w:line="240" w:after="0"/>
        <w:jc w:val="center"/>
        <w:rPr>
          <w:rFonts w:hAnsi="Times New Roman" w:ascii="Times New Roman"/>
        </w:rPr>
      </w:pPr>
    </w:p>
    <w:p w:rsidRDefault="00903677" w:rsidP="00903677" w:rsidR="00903677" w:rsidRPr="00D44630">
      <w:pPr>
        <w:spacing w:lineRule="atLeast" w:line="240" w:after="0"/>
        <w:jc w:val="center"/>
        <w:rPr>
          <w:rFonts w:hAnsi="Times New Roman" w:ascii="Times New Roman"/>
        </w:rPr>
      </w:pPr>
      <w:r w:rsidRPr="00D44630">
        <w:rPr>
          <w:rFonts w:hAnsi="Times New Roman" w:ascii="Times New Roman"/>
        </w:rPr>
        <w:t>Obrazloženje</w:t>
      </w:r>
    </w:p>
    <w:p w:rsidRDefault="00903677" w:rsidP="00903677" w:rsidR="00903677" w:rsidRPr="00D44630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1B70E5" w:rsidR="00494ADA">
      <w:pPr>
        <w:spacing w:lineRule="atLeast" w:line="240" w:after="0"/>
        <w:jc w:val="both"/>
        <w:rPr>
          <w:rFonts w:hAnsi="Times New Roman" w:ascii="Times New Roman"/>
        </w:rPr>
      </w:pPr>
      <w:r w:rsidRPr="00D44630">
        <w:rPr>
          <w:rFonts w:hAnsi="Times New Roman" w:ascii="Times New Roman"/>
        </w:rPr>
        <w:t xml:space="preserve">          U stečajnom </w:t>
      </w:r>
      <w:r w:rsidR="00D44630" w:rsidRPr="00D44630">
        <w:rPr>
          <w:rFonts w:hAnsi="Times New Roman" w:ascii="Times New Roman"/>
        </w:rPr>
        <w:t>postupku koji se vodi kod ovog S</w:t>
      </w:r>
      <w:r w:rsidRPr="00D44630">
        <w:rPr>
          <w:rFonts w:hAnsi="Times New Roman" w:ascii="Times New Roman"/>
        </w:rPr>
        <w:t xml:space="preserve">uda pod gornjim poslovnim brojem nad </w:t>
      </w:r>
      <w:r w:rsidR="007662EC" w:rsidRPr="00D44630">
        <w:rPr>
          <w:rFonts w:hAnsi="Times New Roman" w:ascii="Times New Roman"/>
        </w:rPr>
        <w:t xml:space="preserve">stečajnim </w:t>
      </w:r>
      <w:r w:rsidRPr="00D44630">
        <w:rPr>
          <w:rFonts w:hAnsi="Times New Roman" w:ascii="Times New Roman"/>
        </w:rPr>
        <w:t>dužnik</w:t>
      </w:r>
      <w:r w:rsidR="007662EC" w:rsidRPr="00D44630">
        <w:rPr>
          <w:rFonts w:hAnsi="Times New Roman" w:ascii="Times New Roman"/>
        </w:rPr>
        <w:t>om</w:t>
      </w:r>
      <w:r w:rsidR="001B4337">
        <w:rPr>
          <w:rFonts w:hAnsi="Times New Roman" w:ascii="Times New Roman"/>
        </w:rPr>
        <w:t xml:space="preserve"> </w:t>
      </w:r>
      <w:r w:rsidR="001B4337" w:rsidRPr="001D2177">
        <w:rPr>
          <w:rFonts w:hAnsi="Times New Roman" w:ascii="Times New Roman"/>
        </w:rPr>
        <w:t>PLOTER, d.o.o., Zadar, Franje baruna Trenka 130, OIB:06462690995</w:t>
      </w:r>
      <w:r w:rsidR="00D44630" w:rsidRPr="00D44630">
        <w:rPr>
          <w:rFonts w:eastAsia="Times New Roman" w:hAnsi="Times New Roman" w:ascii="Times New Roman"/>
          <w:lang w:eastAsia="hr-HR"/>
        </w:rPr>
        <w:t xml:space="preserve">, </w:t>
      </w:r>
      <w:r w:rsidRPr="00D44630">
        <w:rPr>
          <w:rFonts w:hAnsi="Times New Roman" w:ascii="Times New Roman"/>
        </w:rPr>
        <w:t xml:space="preserve">na ispitnom ročištu održanom dana </w:t>
      </w:r>
      <w:r w:rsidR="001B4337">
        <w:rPr>
          <w:rFonts w:hAnsi="Times New Roman" w:ascii="Times New Roman"/>
        </w:rPr>
        <w:t>22</w:t>
      </w:r>
      <w:r w:rsidR="00D44630" w:rsidRPr="00D44630">
        <w:rPr>
          <w:rFonts w:hAnsi="Times New Roman" w:ascii="Times New Roman"/>
        </w:rPr>
        <w:t xml:space="preserve">. </w:t>
      </w:r>
      <w:r w:rsidR="001B4337">
        <w:rPr>
          <w:rFonts w:hAnsi="Times New Roman" w:ascii="Times New Roman"/>
        </w:rPr>
        <w:t>srpnja</w:t>
      </w:r>
      <w:r w:rsidR="00D44630" w:rsidRPr="00D44630">
        <w:rPr>
          <w:rFonts w:hAnsi="Times New Roman" w:ascii="Times New Roman"/>
        </w:rPr>
        <w:t xml:space="preserve"> </w:t>
      </w:r>
      <w:r w:rsidR="00475684">
        <w:rPr>
          <w:rFonts w:hAnsi="Times New Roman" w:ascii="Times New Roman"/>
        </w:rPr>
        <w:t>2016.</w:t>
      </w:r>
      <w:r w:rsidRPr="00D44630">
        <w:rPr>
          <w:rFonts w:hAnsi="Times New Roman" w:ascii="Times New Roman"/>
        </w:rPr>
        <w:t xml:space="preserve"> ispitane su tražbine vjerovnika iz </w:t>
      </w:r>
      <w:r w:rsidR="001B4337">
        <w:rPr>
          <w:rFonts w:hAnsi="Times New Roman" w:ascii="Times New Roman"/>
        </w:rPr>
        <w:t>izreke</w:t>
      </w:r>
      <w:r w:rsidR="00D655E6" w:rsidRPr="00D44630">
        <w:rPr>
          <w:rFonts w:hAnsi="Times New Roman" w:ascii="Times New Roman"/>
        </w:rPr>
        <w:t xml:space="preserve"> </w:t>
      </w:r>
      <w:r w:rsidRPr="00D44630">
        <w:rPr>
          <w:rFonts w:hAnsi="Times New Roman" w:ascii="Times New Roman"/>
        </w:rPr>
        <w:t xml:space="preserve">ovog rješenja. </w:t>
      </w:r>
    </w:p>
    <w:p w:rsidRDefault="004B21E9" w:rsidP="00494ADA" w:rsidR="00494ADA">
      <w:pPr>
        <w:spacing w:lineRule="atLeast" w:line="240" w:after="0"/>
        <w:ind w:firstLine="708"/>
        <w:jc w:val="both"/>
        <w:rPr>
          <w:rFonts w:hAnsi="Times New Roman" w:ascii="Times New Roman"/>
        </w:rPr>
      </w:pPr>
      <w:r w:rsidRPr="00D44630">
        <w:rPr>
          <w:rFonts w:hAnsi="Times New Roman" w:ascii="Times New Roman"/>
        </w:rPr>
        <w:t>Postupaju</w:t>
      </w:r>
      <w:r w:rsidR="00D44630" w:rsidRPr="00D44630">
        <w:rPr>
          <w:rFonts w:hAnsi="Times New Roman" w:ascii="Times New Roman"/>
        </w:rPr>
        <w:t xml:space="preserve">ći temeljem odredbe članka 21. </w:t>
      </w:r>
      <w:r w:rsidRPr="00D44630">
        <w:rPr>
          <w:rFonts w:hAnsi="Times New Roman" w:ascii="Times New Roman"/>
        </w:rPr>
        <w:t>Zakona o osiguranju potraživanja radnika u slučaju stečaja poslodavca</w:t>
      </w:r>
      <w:r w:rsidR="00506E14">
        <w:rPr>
          <w:rFonts w:hAnsi="Times New Roman" w:ascii="Times New Roman"/>
        </w:rPr>
        <w:t xml:space="preserve"> </w:t>
      </w:r>
      <w:r w:rsidR="00506E14" w:rsidRPr="00D44630">
        <w:rPr>
          <w:rFonts w:hAnsi="Times New Roman" w:ascii="Times New Roman"/>
        </w:rPr>
        <w:t>(Narodne novine 86/08, 80/13 i 82/15)</w:t>
      </w:r>
      <w:r w:rsidR="00506E14">
        <w:rPr>
          <w:rFonts w:hAnsi="Times New Roman" w:ascii="Times New Roman"/>
        </w:rPr>
        <w:t xml:space="preserve"> </w:t>
      </w:r>
      <w:r w:rsidRPr="00D44630">
        <w:rPr>
          <w:rFonts w:hAnsi="Times New Roman" w:ascii="Times New Roman"/>
        </w:rPr>
        <w:t>Agencija je izvijestila sud da je djelomično ispunila svoju obvezu prema radnicima čija su potraživanja utvrđena, te je zatražila da sud postupajući temeljem članka 21. stavak 4. ispravi rješenje o utvrđenim tražbinama.</w:t>
      </w:r>
    </w:p>
    <w:p w:rsidRDefault="00E36CD0" w:rsidP="001B4337" w:rsidR="00D44630" w:rsidRPr="00D44630">
      <w:pPr>
        <w:spacing w:lineRule="auto" w:line="240"/>
        <w:ind w:firstLine="708"/>
        <w:jc w:val="both"/>
        <w:rPr>
          <w:rFonts w:hAnsi="Times New Roman" w:ascii="Times New Roman"/>
        </w:rPr>
      </w:pPr>
      <w:r w:rsidRPr="00D44630">
        <w:rPr>
          <w:rFonts w:hAnsi="Times New Roman" w:ascii="Times New Roman"/>
        </w:rPr>
        <w:t>S</w:t>
      </w:r>
      <w:r w:rsidR="00913E4D">
        <w:rPr>
          <w:rFonts w:hAnsi="Times New Roman" w:ascii="Times New Roman"/>
        </w:rPr>
        <w:t>lijedom navedenog odlučen</w:t>
      </w:r>
      <w:r w:rsidR="001B4337">
        <w:rPr>
          <w:rFonts w:hAnsi="Times New Roman" w:ascii="Times New Roman"/>
        </w:rPr>
        <w:t>o je kao u izreci ovog rješenja.</w:t>
      </w:r>
    </w:p>
    <w:p w:rsidRDefault="00E36CD0" w:rsidP="00F2164A" w:rsidR="00C7091E">
      <w:pPr>
        <w:spacing w:lineRule="atLeast" w:line="240" w:after="0"/>
        <w:jc w:val="center"/>
        <w:rPr>
          <w:rFonts w:hAnsi="Times New Roman" w:ascii="Times New Roman"/>
        </w:rPr>
      </w:pPr>
      <w:r w:rsidRPr="00D44630">
        <w:rPr>
          <w:rFonts w:hAnsi="Times New Roman" w:ascii="Times New Roman"/>
        </w:rPr>
        <w:t>U Zadru</w:t>
      </w:r>
      <w:r w:rsidR="00D44630">
        <w:rPr>
          <w:rFonts w:hAnsi="Times New Roman" w:ascii="Times New Roman"/>
        </w:rPr>
        <w:t xml:space="preserve"> 7. listopada </w:t>
      </w:r>
      <w:r w:rsidR="00C7091E" w:rsidRPr="00D44630">
        <w:rPr>
          <w:rFonts w:hAnsi="Times New Roman" w:ascii="Times New Roman"/>
        </w:rPr>
        <w:t>2016</w:t>
      </w:r>
      <w:r w:rsidR="00F2164A">
        <w:rPr>
          <w:rFonts w:hAnsi="Times New Roman" w:ascii="Times New Roman"/>
        </w:rPr>
        <w:t>.</w:t>
      </w:r>
    </w:p>
    <w:p w:rsidRDefault="00F2164A" w:rsidP="00F2164A" w:rsidR="00611105">
      <w:pPr>
        <w:spacing w:lineRule="atLeast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</w:t>
      </w:r>
    </w:p>
    <w:p w:rsidRDefault="00F2164A" w:rsidP="00611105" w:rsidR="00E36CD0" w:rsidRPr="00D44630">
      <w:pPr>
        <w:spacing w:lineRule="atLeast" w:line="240"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C7091E" w:rsidRPr="00D44630">
        <w:rPr>
          <w:rFonts w:hAnsi="Times New Roman" w:ascii="Times New Roman"/>
        </w:rPr>
        <w:t>S</w:t>
      </w:r>
      <w:r w:rsidR="00E36CD0" w:rsidRPr="00D44630">
        <w:rPr>
          <w:rFonts w:hAnsi="Times New Roman" w:ascii="Times New Roman"/>
        </w:rPr>
        <w:t>u</w:t>
      </w:r>
      <w:r w:rsidR="00D44630">
        <w:rPr>
          <w:rFonts w:hAnsi="Times New Roman" w:ascii="Times New Roman"/>
        </w:rPr>
        <w:t xml:space="preserve">tkinja </w:t>
      </w:r>
    </w:p>
    <w:p w:rsidRDefault="00F2164A" w:rsidP="00611105" w:rsidR="001755EA" w:rsidRPr="00D44630">
      <w:pPr>
        <w:spacing w:lineRule="atLeast" w:line="240" w:after="0"/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    </w:t>
      </w:r>
      <w:r w:rsidR="00E36CD0" w:rsidRPr="00D44630">
        <w:rPr>
          <w:rFonts w:hAnsi="Times New Roman" w:ascii="Times New Roman"/>
        </w:rPr>
        <w:t>A</w:t>
      </w:r>
      <w:r w:rsidR="00D44630">
        <w:rPr>
          <w:rFonts w:hAnsi="Times New Roman" w:ascii="Times New Roman"/>
        </w:rPr>
        <w:t>na Markač</w:t>
      </w:r>
    </w:p>
    <w:p w:rsidRDefault="008975E3" w:rsidP="00E36CD0" w:rsidR="008975E3" w:rsidRPr="00D44630">
      <w:pPr>
        <w:spacing w:lineRule="atLeast" w:line="240" w:after="0"/>
        <w:rPr>
          <w:rFonts w:hAnsi="Times New Roman" w:ascii="Times New Roman"/>
          <w:b/>
        </w:rPr>
      </w:pPr>
    </w:p>
    <w:p w:rsidRDefault="00F2164A" w:rsidP="001E6837" w:rsidR="00F2164A">
      <w:pPr>
        <w:spacing w:lineRule="atLeast" w:line="240" w:after="0"/>
        <w:rPr>
          <w:rFonts w:hAnsi="Times New Roman" w:ascii="Times New Roman"/>
        </w:rPr>
      </w:pPr>
    </w:p>
    <w:p w:rsidRDefault="000E208D" w:rsidP="001E6837" w:rsidR="000E208D">
      <w:pPr>
        <w:spacing w:lineRule="atLeast" w:line="240" w:after="0"/>
        <w:rPr>
          <w:rFonts w:hAnsi="Times New Roman" w:ascii="Times New Roman"/>
        </w:rPr>
      </w:pPr>
    </w:p>
    <w:p w:rsidRDefault="00611105" w:rsidP="001E6837" w:rsidR="00611105">
      <w:pPr>
        <w:spacing w:lineRule="atLeast" w:line="240" w:after="0"/>
        <w:rPr>
          <w:rFonts w:hAnsi="Times New Roman" w:ascii="Times New Roman"/>
        </w:rPr>
      </w:pPr>
    </w:p>
    <w:p w:rsidRDefault="00D44630" w:rsidP="001E6837" w:rsidR="00D7480A" w:rsidRPr="00D44630">
      <w:pPr>
        <w:spacing w:lineRule="atLeast" w:line="240" w:after="0"/>
        <w:rPr>
          <w:rFonts w:hAnsi="Times New Roman" w:ascii="Times New Roman"/>
        </w:rPr>
      </w:pPr>
      <w:r w:rsidRPr="00D44630">
        <w:rPr>
          <w:rFonts w:hAnsi="Times New Roman" w:ascii="Times New Roman"/>
        </w:rPr>
        <w:t xml:space="preserve">POUKA O PRAVNOM LIJEKU: </w:t>
      </w:r>
    </w:p>
    <w:p w:rsidRDefault="00E42B1C" w:rsidP="00E42B1C" w:rsidR="001E6837" w:rsidRPr="00D44630">
      <w:pPr>
        <w:jc w:val="both"/>
        <w:rPr>
          <w:rFonts w:hAnsi="Times New Roman" w:ascii="Times New Roman"/>
        </w:rPr>
      </w:pPr>
      <w:r w:rsidRPr="00E42B1C">
        <w:rPr>
          <w:rFonts w:hAnsi="Times New Roman" w:ascii="Times New Roman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42B1C">
          <w:rPr>
            <w:rFonts w:hAnsi="Times New Roman" w:ascii="Times New Roman"/>
          </w:rPr>
          <w:t>12. st</w:t>
        </w:r>
      </w:smartTag>
      <w:r w:rsidRPr="00E42B1C">
        <w:rPr>
          <w:rFonts w:hAnsi="Times New Roman" w:ascii="Times New Roman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42B1C">
          <w:rPr>
            <w:rFonts w:hAnsi="Times New Roman" w:ascii="Times New Roman"/>
          </w:rPr>
          <w:t>19. st</w:t>
        </w:r>
      </w:smartTag>
      <w:r w:rsidRPr="00E42B1C">
        <w:rPr>
          <w:rFonts w:hAnsi="Times New Roman" w:ascii="Times New Roman"/>
        </w:rPr>
        <w:t>. 1. i 2. SZ-a). Žalba se podnosi ovom sudu u 2 (dva) istovjetna primjerka, a o žalbi odlučuje Visoki trgovački sud Republike Hrvatske.</w:t>
      </w:r>
    </w:p>
    <w:p w:rsidRDefault="002859C9" w:rsidP="002859C9" w:rsidR="002859C9" w:rsidRPr="00D44630">
      <w:pPr>
        <w:spacing w:lineRule="atLeast" w:line="240" w:after="0"/>
        <w:rPr>
          <w:rFonts w:hAnsi="Times New Roman" w:ascii="Times New Roman"/>
        </w:rPr>
      </w:pPr>
      <w:r w:rsidRPr="00D44630">
        <w:rPr>
          <w:rFonts w:hAnsi="Times New Roman" w:ascii="Times New Roman"/>
        </w:rPr>
        <w:t>D</w:t>
      </w:r>
      <w:r w:rsidR="00913E4D">
        <w:rPr>
          <w:rFonts w:hAnsi="Times New Roman" w:ascii="Times New Roman"/>
        </w:rPr>
        <w:t>NA</w:t>
      </w:r>
      <w:r w:rsidRPr="00D44630">
        <w:rPr>
          <w:rFonts w:hAnsi="Times New Roman" w:ascii="Times New Roman"/>
        </w:rPr>
        <w:t>:</w:t>
      </w:r>
    </w:p>
    <w:p w:rsidRDefault="002859C9" w:rsidP="002859C9" w:rsidR="002859C9" w:rsidRPr="00D4463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D44630">
        <w:rPr>
          <w:rFonts w:hAnsi="Times New Roman" w:ascii="Times New Roman"/>
        </w:rPr>
        <w:t>stečajnom upravitelju</w:t>
      </w:r>
      <w:r w:rsidR="00D44630">
        <w:rPr>
          <w:rFonts w:hAnsi="Times New Roman" w:ascii="Times New Roman"/>
        </w:rPr>
        <w:t xml:space="preserve"> Branku Moriću iz Zadra, </w:t>
      </w:r>
    </w:p>
    <w:p w:rsidRDefault="002859C9" w:rsidP="002859C9" w:rsidR="002859C9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</w:rPr>
      </w:pPr>
      <w:r w:rsidRPr="00D44630">
        <w:rPr>
          <w:rFonts w:hAnsi="Times New Roman" w:ascii="Times New Roman"/>
        </w:rPr>
        <w:t>Agencija za osiguranje radničkih potraživanja u slučaju stečaja poslodavca</w:t>
      </w:r>
      <w:r w:rsidR="00D44630">
        <w:rPr>
          <w:rFonts w:hAnsi="Times New Roman" w:ascii="Times New Roman"/>
        </w:rPr>
        <w:t xml:space="preserve">, Zagreb, Frankopanska 11, </w:t>
      </w:r>
    </w:p>
    <w:p w:rsidRDefault="00611105" w:rsidP="002859C9" w:rsidR="002859C9" w:rsidRPr="00D4463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2859C9" w:rsidRPr="00D44630">
        <w:rPr>
          <w:rFonts w:hAnsi="Times New Roman" w:ascii="Times New Roman"/>
        </w:rPr>
        <w:t>oglasna ploča</w:t>
      </w:r>
      <w:r w:rsidR="001B4337">
        <w:rPr>
          <w:rFonts w:hAnsi="Times New Roman" w:ascii="Times New Roman"/>
        </w:rPr>
        <w:t>,</w:t>
      </w:r>
    </w:p>
    <w:p w:rsidRDefault="002859C9" w:rsidP="002859C9" w:rsidR="002859C9" w:rsidRPr="00D4463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D44630">
        <w:rPr>
          <w:rFonts w:hAnsi="Times New Roman" w:ascii="Times New Roman"/>
        </w:rPr>
        <w:t>u spis.</w:t>
      </w:r>
    </w:p>
    <w:p w:rsidRDefault="002859C9" w:rsidP="002859C9" w:rsidR="002859C9" w:rsidRPr="00D44630">
      <w:pPr>
        <w:spacing w:lineRule="atLeast" w:line="240" w:after="0"/>
        <w:rPr>
          <w:rFonts w:hAnsi="Times New Roman" w:ascii="Times New Roman"/>
        </w:rPr>
      </w:pPr>
    </w:p>
    <w:p w:rsidRDefault="002859C9" w:rsidP="002859C9" w:rsidR="002859C9" w:rsidRPr="00D44630">
      <w:pPr>
        <w:spacing w:lineRule="atLeast" w:line="240" w:after="0"/>
        <w:jc w:val="both"/>
        <w:rPr>
          <w:rFonts w:hAnsi="Times New Roman" w:ascii="Times New Roman"/>
        </w:rPr>
      </w:pPr>
    </w:p>
    <w:p w:rsidRDefault="002859C9" w:rsidP="002859C9" w:rsidR="002859C9" w:rsidRPr="00D44630">
      <w:pPr>
        <w:spacing w:lineRule="atLeast" w:line="240" w:after="0"/>
        <w:jc w:val="both"/>
        <w:rPr>
          <w:rFonts w:hAnsi="Times New Roman" w:ascii="Times New Roman"/>
        </w:rPr>
      </w:pPr>
    </w:p>
    <w:p w:rsidRDefault="006C3C92" w:rsidP="006C3C92" w:rsidR="006C3C92" w:rsidRPr="00D44630">
      <w:pPr>
        <w:spacing w:lineRule="atLeast" w:line="240" w:after="0"/>
        <w:rPr>
          <w:rFonts w:hAnsi="Times New Roman" w:ascii="Times New Roman"/>
        </w:rPr>
      </w:pPr>
    </w:p>
    <w:sectPr w:rsidSect="004452BC" w:rsidR="006C3C92" w:rsidRPr="00D446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630" w:rsidR="00D44630">
      <w:pPr>
        <w:spacing w:lineRule="auto" w:line="240" w:after="0"/>
      </w:pPr>
      <w:r>
        <w:separator/>
      </w:r>
    </w:p>
  </w:endnote>
  <w:endnote w:id="0" w:type="continuationSeparator">
    <w:p w:rsidRDefault="00D44630" w:rsidR="00D44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30" w:rsidP="004452BC" w:rsidR="00D446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630" w:rsidR="00D44630">
      <w:pPr>
        <w:spacing w:lineRule="auto" w:line="240" w:after="0"/>
      </w:pPr>
      <w:r>
        <w:separator/>
      </w:r>
    </w:p>
  </w:footnote>
  <w:footnote w:id="0" w:type="continuationSeparator">
    <w:p w:rsidRDefault="00D44630" w:rsidR="00D44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30" w:rsidR="00D44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E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44630" w:rsidP="00A7167C" w:rsidR="00D44630" w:rsidRPr="00D44630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611105">
      <w:rPr>
        <w:sz w:val="22"/>
        <w:szCs w:val="22"/>
      </w:rPr>
      <w:t>Poslovni broj: 2 St-549/16-57</w:t>
    </w:r>
  </w:p>
  <w:p w:rsidRDefault="00D44630" w:rsidR="00D44630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166" w:rsidP="00A7167C" w:rsidR="00D44630">
    <w:pPr>
      <w:pStyle w:val="Zaglavlje"/>
      <w:jc w:val="right"/>
    </w:pPr>
    <w:r>
      <w:t>Poslovni broj: 2 St-549/16-57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9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0"/>
  </w:num>
  <w:num w:numId="9">
    <w:abstractNumId w:val="13"/>
  </w:num>
  <w:num w:numId="10">
    <w:abstractNumId w:val="15"/>
  </w:num>
  <w:num w:numId="11">
    <w:abstractNumId w:val="1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4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E208D"/>
    <w:rsid w:val="00124617"/>
    <w:rsid w:val="00163C59"/>
    <w:rsid w:val="001755EA"/>
    <w:rsid w:val="00177815"/>
    <w:rsid w:val="00187C10"/>
    <w:rsid w:val="001B4337"/>
    <w:rsid w:val="001B70E5"/>
    <w:rsid w:val="001C3F21"/>
    <w:rsid w:val="001E6837"/>
    <w:rsid w:val="00247422"/>
    <w:rsid w:val="002700BC"/>
    <w:rsid w:val="002859C9"/>
    <w:rsid w:val="00323265"/>
    <w:rsid w:val="00327998"/>
    <w:rsid w:val="003C3166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73F"/>
    <w:rsid w:val="00562227"/>
    <w:rsid w:val="00571979"/>
    <w:rsid w:val="00573467"/>
    <w:rsid w:val="005C36CE"/>
    <w:rsid w:val="005C7E14"/>
    <w:rsid w:val="005F76A1"/>
    <w:rsid w:val="00611105"/>
    <w:rsid w:val="0066159C"/>
    <w:rsid w:val="006627DD"/>
    <w:rsid w:val="00674C9C"/>
    <w:rsid w:val="006A50D3"/>
    <w:rsid w:val="006C3C92"/>
    <w:rsid w:val="007662EC"/>
    <w:rsid w:val="00803A59"/>
    <w:rsid w:val="008975E3"/>
    <w:rsid w:val="008F481F"/>
    <w:rsid w:val="00903677"/>
    <w:rsid w:val="00913E4D"/>
    <w:rsid w:val="00951034"/>
    <w:rsid w:val="00980582"/>
    <w:rsid w:val="009E5A7A"/>
    <w:rsid w:val="00A7167C"/>
    <w:rsid w:val="00B04EBE"/>
    <w:rsid w:val="00B2047D"/>
    <w:rsid w:val="00B41292"/>
    <w:rsid w:val="00B7036F"/>
    <w:rsid w:val="00C35F12"/>
    <w:rsid w:val="00C5230E"/>
    <w:rsid w:val="00C6073C"/>
    <w:rsid w:val="00C7091E"/>
    <w:rsid w:val="00C903EE"/>
    <w:rsid w:val="00CC4338"/>
    <w:rsid w:val="00CD3BDE"/>
    <w:rsid w:val="00D02600"/>
    <w:rsid w:val="00D44630"/>
    <w:rsid w:val="00D5382A"/>
    <w:rsid w:val="00D655E6"/>
    <w:rsid w:val="00D7480A"/>
    <w:rsid w:val="00D87CF1"/>
    <w:rsid w:val="00DB052E"/>
    <w:rsid w:val="00E34590"/>
    <w:rsid w:val="00E36CD0"/>
    <w:rsid w:val="00E42B1C"/>
    <w:rsid w:val="00E54B49"/>
    <w:rsid w:val="00E63EB2"/>
    <w:rsid w:val="00F2164A"/>
    <w:rsid w:val="00F22B8D"/>
    <w:rsid w:val="00F2761A"/>
    <w:rsid w:val="00F561E0"/>
    <w:rsid w:val="00F725C9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E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E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FC53F-A6B5-414A-95C1-4127CC8A2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4263</properties:Characters>
  <properties:Lines>364</properties:Lines>
  <properties:Paragraphs>237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2016-10-09T15:23:00Z</dcterms:created>
  <dc:creator>wsadmin</dc:creator>
  <cp:lastModifiedBy>Merlina Klišmanić</cp:lastModifiedBy>
  <cp:lastPrinted>2016-10-10T05:59:00Z</cp:lastPrinted>
  <dcterms:modified xmlns:xsi="http://www.w3.org/2001/XMLSchema-instance" xsi:type="dcterms:W3CDTF">2016-10-10T06:14:00Z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