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e32f" w14:paraId="013e32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03DD0">
        <w:rPr>
          <w:rFonts w:cs="Times New Roman" w:eastAsia="Times New Roman"/>
          <w:szCs w:val="20"/>
          <w:lang w:eastAsia="hr-HR"/>
        </w:rPr>
        <w:t>796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03DD0">
        <w:rPr>
          <w:rFonts w:cs="Times New Roman" w:eastAsia="Times New Roman"/>
          <w:szCs w:val="24"/>
          <w:lang w:eastAsia="hr-HR"/>
        </w:rPr>
        <w:t>STOLARIJA DOBRIĆ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03DD0">
        <w:rPr>
          <w:rFonts w:cs="Times New Roman" w:eastAsia="Times New Roman"/>
          <w:szCs w:val="24"/>
          <w:lang w:eastAsia="hr-HR"/>
        </w:rPr>
        <w:t>Kutina</w:t>
      </w:r>
      <w:r w:rsidR="00717FA3">
        <w:rPr>
          <w:rFonts w:cs="Times New Roman" w:eastAsia="Times New Roman"/>
          <w:szCs w:val="24"/>
          <w:lang w:eastAsia="hr-HR"/>
        </w:rPr>
        <w:t xml:space="preserve">, </w:t>
      </w:r>
      <w:r w:rsidR="00E03DD0">
        <w:rPr>
          <w:rFonts w:cs="Times New Roman" w:eastAsia="Times New Roman"/>
          <w:szCs w:val="24"/>
          <w:lang w:eastAsia="hr-HR"/>
        </w:rPr>
        <w:t>Školska 50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E03DD0">
        <w:rPr>
          <w:rFonts w:cs="Times New Roman" w:eastAsia="Times New Roman"/>
          <w:szCs w:val="24"/>
          <w:lang w:eastAsia="hr-HR"/>
        </w:rPr>
        <w:t>080824574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E03DD0">
        <w:rPr>
          <w:rFonts w:cs="Times New Roman" w:eastAsia="Times New Roman"/>
          <w:szCs w:val="24"/>
          <w:lang w:eastAsia="hr-HR"/>
        </w:rPr>
        <w:t>37706905566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03DD0" w:rsidRPr="00E03DD0">
        <w:t xml:space="preserve"> </w:t>
      </w:r>
      <w:r w:rsidR="00E03DD0" w:rsidRPr="00E03DD0">
        <w:rPr>
          <w:rFonts w:cs="Times New Roman" w:eastAsia="Times New Roman"/>
          <w:szCs w:val="24"/>
          <w:lang w:eastAsia="hr-HR"/>
        </w:rPr>
        <w:t>STOLARIJA DOBRIĆ j.d.o.o. Kutina, Školska 50, MBS:080824574, OIB:37706905566</w:t>
      </w:r>
      <w:r w:rsidR="00E23A6A" w:rsidRPr="00E23A6A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E03DD0" w:rsidRPr="00E03DD0">
        <w:t xml:space="preserve"> </w:t>
      </w:r>
      <w:r w:rsidR="00E03DD0" w:rsidRPr="00E03DD0">
        <w:rPr>
          <w:rFonts w:cs="Times New Roman" w:eastAsia="Times New Roman"/>
          <w:szCs w:val="24"/>
          <w:lang w:eastAsia="hr-HR" w:val="en-GB"/>
        </w:rPr>
        <w:t>STOLARIJA DOBRIĆ j.d.o.o. Kutina, Školska 50, MBS:080824574, OIB:37706905566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16EC8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DOBRIĆ j.d.o.o. za proizvodnju i usluge</izvorni_sadrzaj>
    <derivirana_varijabla naziv="DomainObject.Predmet.ProtustrankaFormated_1">  STOLARIJA DOBRIĆ j.d.o.o. za proizvodnju i usluge</derivirana_varijabla>
  </DomainObject.Predmet.ProtustrankaFormated>
  <DomainObject.Predmet.ProtustrankaFormatedOIB>
    <izvorni_sadrzaj>  STOLARIJA DOBRIĆ j.d.o.o. za proizvodnju i usluge, OIB 37706905566</izvorni_sadrzaj>
    <derivirana_varijabla naziv="DomainObject.Predmet.ProtustrankaFormatedOIB_1">  STOLARIJA DOBRIĆ j.d.o.o. za proizvodnju i usluge, OIB 37706905566</derivirana_varijabla>
  </DomainObject.Predmet.ProtustrankaFormatedOIB>
  <DomainObject.Predmet.ProtustrankaFormatedWithAdress>
    <izvorni_sadrzaj> STOLARIJA DOBRIĆ j.d.o.o. za proizvodnju i usluge, Školska 50, 44320 Zbjegovača</izvorni_sadrzaj>
    <derivirana_varijabla naziv="DomainObject.Predmet.ProtustrankaFormatedWithAdress_1"> STOLARIJA DOBRIĆ j.d.o.o. za proizvodnju i usluge, Školska 50, 44320 Zbjegovača</derivirana_varijabla>
  </DomainObject.Predmet.ProtustrankaFormatedWithAdress>
  <DomainObject.Predmet.ProtustrankaFormatedWithAdressOIB>
    <izvorni_sadrzaj> STOLARIJA DOBRIĆ j.d.o.o. za proizvodnju i usluge, OIB 37706905566, Školska 50, 44320 Zbjegovača</izvorni_sadrzaj>
    <derivirana_varijabla naziv="DomainObject.Predmet.ProtustrankaFormatedWithAdressOIB_1"> STOLARIJA DOBRIĆ j.d.o.o. za proizvodnju i usluge, OIB 37706905566, Školska 50, 44320 Zbjegovača</derivirana_varijabla>
  </DomainObject.Predmet.ProtustrankaFormatedWithAdressOIB>
  <DomainObject.Predmet.ProtustrankaWithAdress>
    <izvorni_sadrzaj>STOLARIJA DOBRIĆ j.d.o.o. za proizvodnju i usluge Školska 50, 44320 Zbjegovača</izvorni_sadrzaj>
    <derivirana_varijabla naziv="DomainObject.Predmet.ProtustrankaWithAdress_1">STOLARIJA DOBRIĆ j.d.o.o. za proizvodnju i usluge Školska 50, 44320 Zbjegovača</derivirana_varijabla>
  </DomainObject.Predmet.ProtustrankaWithAdress>
  <DomainObject.Predmet.ProtustrankaWithAdressOIB>
    <izvorni_sadrzaj>STOLARIJA DOBRIĆ j.d.o.o. za proizvodnju i usluge, OIB 37706905566, Školska 50, 44320 Zbjegovača</izvorni_sadrzaj>
    <derivirana_varijabla naziv="DomainObject.Predmet.ProtustrankaWithAdressOIB_1">STOLARIJA DOBRIĆ j.d.o.o. za proizvodnju i usluge, OIB 37706905566, Školska 50, 44320 Zbjegovača</derivirana_varijabla>
  </DomainObject.Predmet.ProtustrankaWithAdressOIB>
  <DomainObject.Predmet.ProtustrankaNazivFormated>
    <izvorni_sadrzaj>STOLARIJA DOBRIĆ j.d.o.o. za proizvodnju i usluge</izvorni_sadrzaj>
    <derivirana_varijabla naziv="DomainObject.Predmet.ProtustrankaNazivFormated_1">STOLARIJA DOBRIĆ j.d.o.o. za proizvodnju i usluge</derivirana_varijabla>
  </DomainObject.Predmet.ProtustrankaNazivFormated>
  <DomainObject.Predmet.ProtustrankaNazivFormatedOIB>
    <izvorni_sadrzaj>STOLARIJA DOBRIĆ j.d.o.o. za proizvodnju i usluge, OIB 37706905566</izvorni_sadrzaj>
    <derivirana_varijabla naziv="DomainObject.Predmet.ProtustrankaNazivFormatedOIB_1">STOLARIJA DOBRIĆ j.d.o.o. za proizvodnju i usluge, OIB 37706905566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DOBRIĆ j.d.o.o. za proizvodnju i usluge</item>
    </izvorni_sadrzaj>
    <derivirana_varijabla naziv="DomainObject.Predmet.ProtuStrankaListFormated_1">
      <item>STOLARIJA DOBRIĆ j.d.o.o. za proizvodnju i usluge</item>
    </derivirana_varijabla>
  </DomainObject.Predmet.ProtuStrankaListFormated>
  <DomainObject.Predmet.ProtuStrankaListFormatedOIB>
    <izvorni_sadrzaj>
      <item>STOLARIJA DOBRIĆ j.d.o.o. za proizvodnju i usluge, OIB 37706905566</item>
    </izvorni_sadrzaj>
    <derivirana_varijabla naziv="DomainObject.Predmet.ProtuStrankaListFormatedOIB_1">
      <item>STOLARIJA DOBRIĆ j.d.o.o. za proizvodnju i usluge, OIB 37706905566</item>
    </derivirana_varijabla>
  </DomainObject.Predmet.ProtuStrankaListFormatedOIB>
  <DomainObject.Predmet.ProtuStrankaListFormatedWithAdress>
    <izvorni_sadrzaj>
      <item>STOLARIJA DOBRIĆ j.d.o.o. za proizvodnju i usluge, Školska 50, 44320 Zbjegovača</item>
    </izvorni_sadrzaj>
    <derivirana_varijabla naziv="DomainObject.Predmet.ProtuStrankaListFormatedWithAdress_1">
      <item>STOLARIJA DOBRIĆ j.d.o.o. za proizvodnju i usluge, Školska 50, 44320 Zbjegovača</item>
    </derivirana_varijabla>
  </DomainObject.Predmet.ProtuStrankaListFormatedWithAdress>
  <DomainObject.Predmet.ProtuStrankaListFormatedWithAdressOIB>
    <izvorni_sadrzaj>
      <item>STOLARIJA DOBRIĆ j.d.o.o. za proizvodnju i usluge, OIB 37706905566, Školska 50, 44320 Zbjegovača</item>
    </izvorni_sadrzaj>
    <derivirana_varijabla naziv="DomainObject.Predmet.ProtuStrankaListFormatedWithAdressOIB_1">
      <item>STOLARIJA DOBRIĆ j.d.o.o. za proizvodnju i usluge, OIB 37706905566, Školska 50, 44320 Zbjegovača</item>
    </derivirana_varijabla>
  </DomainObject.Predmet.ProtuStrankaListFormatedWithAdressOIB>
  <DomainObject.Predmet.ProtuStrankaListNazivFormated>
    <izvorni_sadrzaj>
      <item>STOLARIJA DOBRIĆ j.d.o.o. za proizvodnju i usluge</item>
    </izvorni_sadrzaj>
    <derivirana_varijabla naziv="DomainObject.Predmet.ProtuStrankaListNazivFormated_1">
      <item>STOLARIJA DOBRIĆ j.d.o.o. za proizvodnju i usluge</item>
    </derivirana_varijabla>
  </DomainObject.Predmet.ProtuStrankaListNazivFormated>
  <DomainObject.Predmet.ProtuStrankaListNazivFormatedOIB>
    <izvorni_sadrzaj>
      <item>STOLARIJA DOBRIĆ j.d.o.o. za proizvodnju i usluge, OIB 37706905566</item>
    </izvorni_sadrzaj>
    <derivirana_varijabla naziv="DomainObject.Predmet.ProtuStrankaListNazivFormatedOIB_1">
      <item>STOLARIJA DOBRIĆ j.d.o.o. za proizvodnju i usluge, OIB 37706905566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DOBRIĆ j.d.o.o. za proizvodnju i usluge</izvorni_sadrzaj>
    <derivirana_varijabla naziv="DomainObject.Predmet.ProtustrankaIDrugi_1">STOLARIJA DOBRIĆ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DOBRIĆ j.d.o.o. za proizvodnju i usluge, OIB 37706905566, Školska 50, 44320 Zbjegovača</izvorni_sadrzaj>
    <derivirana_varijabla naziv="DomainObject.Predmet.ProtustrankaIDrugiAdressOIB_1">STOLARIJA DOBRIĆ j.d.o.o. za proizvodnju i usluge, OIB 37706905566, Školska 50, 44320 Zbjegovača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DOBRIĆ j.d.o.o. za proizvodnju i usluge</item>
    </izvorni_sadrzaj>
    <derivirana_varijabla naziv="DomainObject.Predmet.SudioniciListNaziv_1">
      <item>FINA Regionalni centar Zagreb</item>
      <item>STOLARIJA DOBRIĆ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DOBRIĆ j.d.o.o. za proizvodnju i usluge, OIB 37706905566, Školska 50,44320 Zbjegovača</item>
    </izvorni_sadrzaj>
    <derivirana_varijabla naziv="DomainObject.Predmet.SudioniciListAdressOIB_1">
      <item>FINA Regionalni centar Zagreb, OIB 85821130368, Trg svibanjskih žrtava 1995. br. 1,10000 Zagreb</item>
      <item>STOLARIJA DOBRIĆ j.d.o.o. za proizvodnju i usluge, OIB 37706905566, Školska 50,44320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37706905566</item>
    </izvorni_sadrzaj>
    <derivirana_varijabla naziv="DomainObject.Predmet.SudioniciListNazivOIB_1">
      <item>, OIB 85821130368</item>
      <item>, OIB 37706905566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1804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2016-02-26T09:00:00Z</dcterms:created>
  <dc:creator>Mario Žišković</dc:creator>
  <cp:lastModifiedBy>Lidija Klinčić</cp:lastModifiedBy>
  <cp:lastPrinted>2016-02-26T08:55:00Z</cp:lastPrinted>
  <dcterms:modified xmlns:xsi="http://www.w3.org/2001/XMLSchema-instance" xsi:type="dcterms:W3CDTF">2016-02-26T14:01:00Z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