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98d7" w14:paraId="35198d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8604B">
        <w:rPr>
          <w:lang w:val="hr-HR"/>
        </w:rPr>
        <w:t>346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8604B">
        <w:rPr>
          <w:lang w:val="hr-HR"/>
        </w:rPr>
        <w:t xml:space="preserve">ROTO-PRINT društvo s ograničenom odgovornošću za proizvodnju i trgovinu, Bjelovar, J. </w:t>
      </w:r>
      <w:proofErr w:type="spellStart"/>
      <w:r w:rsidR="00E8604B">
        <w:rPr>
          <w:lang w:val="hr-HR"/>
        </w:rPr>
        <w:t>Pupačića</w:t>
      </w:r>
      <w:proofErr w:type="spellEnd"/>
      <w:r w:rsidR="00E8604B">
        <w:rPr>
          <w:lang w:val="hr-HR"/>
        </w:rPr>
        <w:t xml:space="preserve"> 6</w:t>
      </w:r>
      <w:r w:rsidR="00952141">
        <w:rPr>
          <w:lang w:val="hr-HR"/>
        </w:rPr>
        <w:t>,</w:t>
      </w:r>
      <w:r w:rsidR="00F92896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8604B">
        <w:rPr>
          <w:lang w:val="hr-HR"/>
        </w:rPr>
        <w:t>010040742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8604B">
        <w:rPr>
          <w:lang w:val="hr-HR"/>
        </w:rPr>
        <w:t>62284723013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8604B">
        <w:rPr>
          <w:lang w:val="hr-HR"/>
        </w:rPr>
        <w:t>346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8604B">
        <w:rPr>
          <w:lang w:val="hr-HR"/>
        </w:rPr>
        <w:t>02. svibnja</w:t>
      </w:r>
      <w:r w:rsidR="00DB0871">
        <w:rPr>
          <w:lang w:val="hr-HR"/>
        </w:rPr>
        <w:t xml:space="preserve"> 201</w:t>
      </w:r>
      <w:r w:rsidR="00A53FD6">
        <w:rPr>
          <w:lang w:val="hr-HR"/>
        </w:rPr>
        <w:t>6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604B">
        <w:rPr>
          <w:lang w:val="hr-HR"/>
        </w:rPr>
        <w:t>5.070,68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E8604B">
        <w:rPr>
          <w:lang w:val="hr-HR"/>
        </w:rPr>
        <w:t>Andrea</w:t>
      </w:r>
      <w:proofErr w:type="spellEnd"/>
      <w:r w:rsidR="00E8604B">
        <w:rPr>
          <w:lang w:val="hr-HR"/>
        </w:rPr>
        <w:t xml:space="preserve"> </w:t>
      </w:r>
      <w:proofErr w:type="spellStart"/>
      <w:r w:rsidR="00E8604B">
        <w:rPr>
          <w:lang w:val="hr-HR"/>
        </w:rPr>
        <w:t>Lusavec</w:t>
      </w:r>
      <w:proofErr w:type="spellEnd"/>
      <w:r w:rsidR="00E8604B">
        <w:rPr>
          <w:lang w:val="hr-HR"/>
        </w:rPr>
        <w:t>, iz Bjelovara, Željka Markovića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8604B">
        <w:rPr>
          <w:lang w:val="hr-HR"/>
        </w:rPr>
        <w:t>09872625201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604B">
        <w:rPr>
          <w:lang w:val="hr-HR"/>
        </w:rPr>
        <w:t>06.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52141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8604B">
        <w:rPr>
          <w:lang w:val="hr-HR"/>
        </w:rPr>
        <w:t>06.05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95214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BC9" w:rsidR="00225BC9">
      <w:r>
        <w:separator/>
      </w:r>
    </w:p>
  </w:endnote>
  <w:endnote w:id="0" w:type="continuationSeparator">
    <w:p w:rsidRDefault="00225BC9" w:rsidR="00225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BC9" w:rsidR="00225BC9">
      <w:r>
        <w:separator/>
      </w:r>
    </w:p>
  </w:footnote>
  <w:footnote w:id="0" w:type="continuationSeparator">
    <w:p w:rsidRDefault="00225BC9" w:rsidR="00225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1D6D56"/>
    <w:rsid w:val="00225BC9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83F5E"/>
    <w:rsid w:val="008A217A"/>
    <w:rsid w:val="008E00AB"/>
    <w:rsid w:val="008E3DB0"/>
    <w:rsid w:val="00952141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8604B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6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6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ROTO-PRINT društvo s ograničenom odgovornošću za proizvodnju i trgovinu zastupanog po punomoćniku Andrea Lusavec</izvorni_sadrzaj>
    <derivirana_varijabla naziv="DomainObject.Predmet.ProtustrankaFormated_1">  ROTO-PRINT društvo s ograničenom odgovornošću za proizvodnju i trgovinu zastupanog po punomoćniku Andrea Lusavec</derivirana_varijabla>
  </DomainObject.Predmet.ProtustrankaFormated>
  <DomainObject.Predmet.ProtustrankaFormatedOIB>
    <izvorni_sadrzaj>  ROTO-PRINT društvo s ograničenom odgovornošću za proizvodnju i trgovinu, OIB 62284723013 zastupanog po punomoćniku Andrea Lusavec</izvorni_sadrzaj>
    <derivirana_varijabla naziv="DomainObject.Predmet.ProtustrankaFormatedOIB_1">  ROTO-PRINT društvo s ograničenom odgovornošću za proizvodnju i trgovinu, OIB 62284723013 zastupanog po punomoćniku Andrea Lusavec</derivirana_varijabla>
  </DomainObject.Predmet.ProtustrankaFormatedOIB>
  <DomainObject.Predmet.ProtustrankaFormatedWithAdress>
    <izvorni_sadrzaj> ROTO-PRINT društvo s ograničenom odgovornošću za proizvodnju i trgovinu, J.Pupačića 6, 43000 Bjelovar zastupanog po punomoćniku Andrea Lusavec</izvorni_sadrzaj>
    <derivirana_varijabla naziv="DomainObject.Predmet.ProtustrankaFormatedWithAdress_1"> ROTO-PRINT društvo s ograničenom odgovornošću za proizvodnju i trgovinu, J.Pupačića 6, 43000 Bjelovar zastupanog po punomoćniku Andrea Lusavec</derivirana_varijabla>
  </DomainObject.Predmet.ProtustrankaFormatedWithAdress>
  <DomainObject.Predmet.ProtustrankaFormatedWithAdressOIB>
    <izvorni_sadrzaj> ROTO-PRINT društvo s ograničenom odgovornošću za proizvodnju i trgovinu, OIB 62284723013, J.Pupačića 6, 43000 Bjelovar zastupanog po punomoćniku Andrea Lusavec</izvorni_sadrzaj>
    <derivirana_varijabla naziv="DomainObject.Predmet.ProtustrankaFormatedWithAdressOIB_1"> ROTO-PRINT društvo s ograničenom odgovornošću za proizvodnju i trgovinu, OIB 62284723013, J.Pupačića 6, 43000 Bjelovar zastupanog po punomoćniku Andrea Lusavec</derivirana_varijabla>
  </DomainObject.Predmet.ProtustrankaFormatedWithAdressOIB>
  <DomainObject.Predmet.ProtustrankaWithAdress>
    <izvorni_sadrzaj>ROTO-PRINT društvo s ograničenom odgovornošću za proizvodnju i trgovinu J.Pupačića 6, 43000 Bjelovar</izvorni_sadrzaj>
    <derivirana_varijabla naziv="DomainObject.Predmet.ProtustrankaWithAdress_1">ROTO-PRINT društvo s ograničenom odgovornošću za proizvodnju i trgovinu J.Pupačića 6, 43000 Bjelovar</derivirana_varijabla>
  </DomainObject.Predmet.ProtustrankaWithAdress>
  <DomainObject.Predmet.ProtustrankaWithAdressOIB>
    <izvorni_sadrzaj>ROTO-PRINT društvo s ograničenom odgovornošću za proizvodnju i trgovinu, OIB 62284723013, J.Pupačića 6, 43000 Bjelovar</izvorni_sadrzaj>
    <derivirana_varijabla naziv="DomainObject.Predmet.ProtustrankaWithAdressOIB_1">ROTO-PRINT društvo s ograničenom odgovornošću za proizvodnju i trgovinu, OIB 62284723013, J.Pupačića 6, 43000 Bjelovar</derivirana_varijabla>
  </DomainObject.Predmet.ProtustrankaWithAdressOIB>
  <DomainObject.Predmet.ProtustrankaNazivFormated>
    <izvorni_sadrzaj>ROTO-PRINT društvo s ograničenom odgovornošću za proizvodnju i trgovinu</izvorni_sadrzaj>
    <derivirana_varijabla naziv="DomainObject.Predmet.ProtustrankaNazivFormated_1">ROTO-PRINT društvo s ograničenom odgovornošću za proizvodnju i trgovinu</derivirana_varijabla>
  </DomainObject.Predmet.ProtustrankaNazivFormated>
  <DomainObject.Predmet.ProtustrankaNazivFormatedOIB>
    <izvorni_sadrzaj>ROTO-PRINT društvo s ograničenom odgovornošću za proizvodnju i trgovinu, OIB 62284723013</izvorni_sadrzaj>
    <derivirana_varijabla naziv="DomainObject.Predmet.ProtustrankaNazivFormatedOIB_1">ROTO-PRINT društvo s ograničenom odgovornošću za proizvodnju i trgovinu, OIB 62284723013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ROTO-PRINT društvo s ograničenom odgovornošću za proizvodnju i trgovinu zastupanog po punomoćniku Andrea Lusavec</item>
    </izvorni_sadrzaj>
    <derivirana_varijabla naziv="DomainObject.Predmet.ProtuStrankaListFormated_1">
      <item>ROTO-PRINT društvo s ograničenom odgovornošću za proizvodnju i trgovinu zastupanog po punomoćniku Andrea Lusavec</item>
    </derivirana_varijabla>
  </DomainObject.Predmet.ProtuStrankaListFormated>
  <DomainObject.Predmet.ProtuStrankaListFormatedOIB>
    <izvorni_sadrzaj>
      <item>ROTO-PRINT društvo s ograničenom odgovornošću za proizvodnju i trgovinu, OIB 62284723013 zastupanog po punomoćniku Andrea Lusavec</item>
    </izvorni_sadrzaj>
    <derivirana_varijabla naziv="DomainObject.Predmet.ProtuStrankaListFormatedOIB_1">
      <item>ROTO-PRINT društvo s ograničenom odgovornošću za proizvodnju i trgovinu, OIB 62284723013 zastupanog po punomoćniku Andrea Lusavec</item>
    </derivirana_varijabla>
  </DomainObject.Predmet.ProtuStrankaListFormatedOIB>
  <DomainObject.Predmet.ProtuStrankaListFormatedWithAdress>
    <izvorni_sadrzaj>
      <item>ROTO-PRINT društvo s ograničenom odgovornošću za proizvodnju i trgovinu, J.Pupačića 6, 43000 Bjelovar zastupanog po punomoćniku Andrea Lusavec</item>
    </izvorni_sadrzaj>
    <derivirana_varijabla naziv="DomainObject.Predmet.ProtuStrankaListFormatedWithAdress_1">
      <item>ROTO-PRINT društvo s ograničenom odgovornošću za proizvodnju i trgovinu, J.Pupačića 6, 43000 Bjelovar zastupanog po punomoćniku Andrea Lusavec</item>
    </derivirana_varijabla>
  </DomainObject.Predmet.ProtuStrankaListFormatedWithAdress>
  <DomainObject.Predmet.ProtuStrankaListFormatedWithAdressOIB>
    <izvorni_sadrzaj>
      <item>ROTO-PRINT društvo s ograničenom odgovornošću za proizvodnju i trgovinu, OIB 62284723013, J.Pupačića 6, 43000 Bjelovar zastupanog po punomoćniku Andrea Lusavec</item>
    </izvorni_sadrzaj>
    <derivirana_varijabla naziv="DomainObject.Predmet.ProtuStrankaListFormatedWithAdressOIB_1">
      <item>ROTO-PRINT društvo s ograničenom odgovornošću za proizvodnju i trgovinu, OIB 62284723013, J.Pupačića 6, 43000 Bjelovar zastupanog po punomoćniku Andrea Lusavec</item>
    </derivirana_varijabla>
  </DomainObject.Predmet.ProtuStrankaListFormatedWithAdressOIB>
  <DomainObject.Predmet.ProtuStrankaListNazivFormated>
    <izvorni_sadrzaj>
      <item>ROTO-PRINT društvo s ograničenom odgovornošću za proizvodnju i trgovinu</item>
    </izvorni_sadrzaj>
    <derivirana_varijabla naziv="DomainObject.Predmet.ProtuStrankaListNazivFormated_1">
      <item>ROTO-PRINT društvo s ograničenom odgovornošću za proizvodnju i trgovinu</item>
    </derivirana_varijabla>
  </DomainObject.Predmet.ProtuStrankaListNazivFormated>
  <DomainObject.Predmet.ProtuStrankaListNazivFormatedOIB>
    <izvorni_sadrzaj>
      <item>ROTO-PRINT društvo s ograničenom odgovornošću za proizvodnju i trgovinu, OIB 62284723013</item>
    </izvorni_sadrzaj>
    <derivirana_varijabla naziv="DomainObject.Predmet.ProtuStrankaListNazivFormatedOIB_1">
      <item>ROTO-PRINT društvo s ograničenom odgovornošću za proizvodnju i trgovinu, OIB 62284723013</item>
    </derivirana_varijabla>
  </DomainObject.Predmet.ProtuStrankaListNazivFormatedOIB>
  <DomainObject.Predmet.OstaliListFormated>
    <izvorni_sadrzaj>
      <item>Andrea Lusavec punomoćnik sudionika u postupku ROTO-PRINT društvo s ograničenom odgovornošću za proizvodnju i trgovinu</item>
    </izvorni_sadrzaj>
    <derivirana_varijabla naziv="DomainObject.Predmet.OstaliListFormated_1">
      <item>Andrea Lusavec punomoćnik sudionika u postupku ROTO-PRINT društvo s ograničenom odgovornošću za proizvodnju i trgovinu</item>
    </derivirana_varijabla>
  </DomainObject.Predmet.OstaliListFormated>
  <DomainObject.Predmet.OstaliListFormatedOIB>
    <izvorni_sadrzaj>
      <item>Andrea Lusavec, OIB 09872625201 punomoćnik sudionika u postupku ROTO-PRINT društvo s ograničenom odgovornošću za proizvodnju i trgovinu</item>
    </izvorni_sadrzaj>
    <derivirana_varijabla naziv="DomainObject.Predmet.OstaliListFormatedOIB_1">
      <item>Andrea Lusavec, OIB 09872625201 punomoćnik sudionika u postupku ROTO-PRINT društvo s ograničenom odgovornošću za proizvodnju i trgovinu</item>
    </derivirana_varijabla>
  </DomainObject.Predmet.OstaliListFormatedOIB>
  <DomainObject.Predmet.OstaliListFormatedWithAdress>
    <izvorni_sadrzaj>
      <item>Andrea Lusavec, Željka Markovića 7, 43000 Bjelovar punomoćnik sudionika u postupku ROTO-PRINT društvo s ograničenom odgovornošću za proizvodnju i trgovinu</item>
    </izvorni_sadrzaj>
    <derivirana_varijabla naziv="DomainObject.Predmet.OstaliListFormatedWithAdress_1">
      <item>Andrea Lusavec, Željka Markovića 7, 43000 Bjelovar punomoćnik sudionika u postupku ROTO-PRINT društvo s ograničenom odgovornošću za proizvodnju i trgovinu</item>
    </derivirana_varijabla>
  </DomainObject.Predmet.OstaliListFormatedWithAdress>
  <DomainObject.Predmet.OstaliListFormatedWithAdressOIB>
    <izvorni_sadrzaj>
      <item>Andrea Lusavec, OIB 09872625201, Željka Markovića 7, 43000 Bjelovar punomoćnik sudionika u postupku ROTO-PRINT društvo s ograničenom odgovornošću za proizvodnju i trgovinu</item>
    </izvorni_sadrzaj>
    <derivirana_varijabla naziv="DomainObject.Predmet.OstaliListFormatedWithAdressOIB_1">
      <item>Andrea Lusavec, OIB 09872625201, Željka Markovića 7, 43000 Bjelovar punomoćnik sudionika u postupku ROTO-PRINT društvo s ograničenom odgovornošću za proizvodnju i trgovinu</item>
    </derivirana_varijabla>
  </DomainObject.Predmet.OstaliListFormatedWithAdressOIB>
  <DomainObject.Predmet.OstaliListNazivFormated>
    <izvorni_sadrzaj>
      <item>Andrea Lusavec</item>
    </izvorni_sadrzaj>
    <derivirana_varijabla naziv="DomainObject.Predmet.OstaliListNazivFormated_1">
      <item>Andrea Lusavec</item>
    </derivirana_varijabla>
  </DomainObject.Predmet.OstaliListNazivFormated>
  <DomainObject.Predmet.OstaliListNazivFormatedOIB>
    <izvorni_sadrzaj>
      <item>Andrea Lusavec, OIB 09872625201</item>
    </izvorni_sadrzaj>
    <derivirana_varijabla naziv="DomainObject.Predmet.OstaliListNazivFormatedOIB_1">
      <item>Andrea Lusavec, OIB 09872625201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ROTO-PRINT društvo s ograničenom odgovornošću za proizvodnju i trgovinu</izvorni_sadrzaj>
    <derivirana_varijabla naziv="DomainObject.Predmet.ProtustrankaIDrugi_1">ROTO-PRINT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ROTO-PRINT društvo s ograničenom odgovornošću za proizvodnju i trgovinu, OIB 62284723013, J.Pupačića 6, 43000 Bjelovar</izvorni_sadrzaj>
    <derivirana_varijabla naziv="DomainObject.Predmet.ProtustrankaIDrugiAdressOIB_1">ROTO-PRINT društvo s ograničenom odgovornošću za proizvodnju i trgovinu, OIB 62284723013, J.Pupačića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ROTO-PRINT društvo s ograničenom odgovornošću za proizvodnju i trgovinu</item>
      <item>FINA, RC ZAGREB, Podružnica Bjelovar</item>
      <item>Andrea Lusavec</item>
    </izvorni_sadrzaj>
    <derivirana_varijabla naziv="DomainObject.Predmet.SudioniciListNaziv_1">
      <item>ROTO-PRINT društvo s ograničenom odgovornošću za proizvodnju i trgovinu</item>
      <item>FINA, RC ZAGREB, Podružnica Bjelovar</item>
      <item>Andrea Lusavec</item>
    </derivirana_varijabla>
  </DomainObject.Predmet.SudioniciListNaziv>
  <DomainObject.Predmet.SudioniciListAdressOIB>
    <izvorni_sadrzaj>
      <item>ROTO-PRINT društvo s ograničenom odgovornošću za proizvodnju i trgovinu, OIB 62284723013, J.Pupačića 6,43000 Bjelovar</item>
      <item>FINA, RC ZAGREB, Podružnica Bjelovar, OIB 85821130368, F. Supila 4,43000 Bjelovar</item>
      <item>Andrea Lusavec, OIB 09872625201, Željka Markovića 7,43000 Bjelovar</item>
    </izvorni_sadrzaj>
    <derivirana_varijabla naziv="DomainObject.Predmet.SudioniciListAdressOIB_1">
      <item>ROTO-PRINT društvo s ograničenom odgovornošću za proizvodnju i trgovinu, OIB 62284723013, J.Pupačića 6,43000 Bjelovar</item>
      <item>FINA, RC ZAGREB, Podružnica Bjelovar, OIB 85821130368, F. Supila 4,43000 Bjelovar</item>
      <item>Andrea Lusavec, OIB 09872625201, Željka Markovića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62284723013</item>
      <item>, OIB 85821130368</item>
      <item>, OIB 09872625201</item>
    </izvorni_sadrzaj>
    <derivirana_varijabla naziv="DomainObject.Predmet.SudioniciListNazivOIB_1">
      <item>, OIB 62284723013</item>
      <item>, OIB 85821130368</item>
      <item>, OIB 09872625201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DCDEE-B6A6-4FEC-A766-46A92CC06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2016-05-06T06:03:00Z</dcterms:created>
  <dc:creator>ssabljic</dc:creator>
  <cp:lastModifiedBy>Miroslav Lovreković</cp:lastModifiedBy>
  <cp:lastPrinted>2016-02-23T07:29:00Z</cp:lastPrinted>
  <dcterms:modified xmlns:xsi="http://www.w3.org/2001/XMLSchema-instance" xsi:type="dcterms:W3CDTF">2016-05-06T06:08:00Z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